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408F" w:rsidRDefault="0066408F">
      <w:pPr>
        <w:rPr>
          <w:rFonts w:cs="Arial"/>
          <w:kern w:val="0"/>
          <w:lang w:eastAsia="zh-CN"/>
        </w:rPr>
      </w:pPr>
    </w:p>
    <w:p w:rsidR="0066408F" w:rsidRDefault="00580739">
      <w:pPr>
        <w:rPr>
          <w:rFonts w:cs="Arial"/>
          <w:kern w:val="0"/>
          <w:lang w:eastAsia="zh-CN"/>
        </w:rPr>
      </w:pPr>
      <w:r>
        <w:rPr>
          <w:rFonts w:cs="Arial" w:hint="eastAsia"/>
          <w:kern w:val="0"/>
          <w:lang w:eastAsia="zh-CN"/>
        </w:rPr>
        <w:t xml:space="preserve"> </w:t>
      </w:r>
    </w:p>
    <w:p w:rsidR="0066408F" w:rsidRDefault="00580739">
      <w:pPr>
        <w:jc w:val="left"/>
        <w:rPr>
          <w:rFonts w:cs="Arial"/>
          <w:kern w:val="0"/>
          <w:lang w:eastAsia="zh-CN"/>
        </w:rPr>
      </w:pPr>
      <w:r>
        <w:rPr>
          <w:noProof/>
          <w:lang w:eastAsia="zh-CN"/>
        </w:rPr>
        <w:drawing>
          <wp:inline distT="0" distB="0" distL="0" distR="0">
            <wp:extent cx="2353945" cy="57912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353945" cy="579120"/>
                    </a:xfrm>
                    <a:prstGeom prst="rect">
                      <a:avLst/>
                    </a:prstGeom>
                    <a:noFill/>
                    <a:ln>
                      <a:noFill/>
                    </a:ln>
                  </pic:spPr>
                </pic:pic>
              </a:graphicData>
            </a:graphic>
          </wp:inline>
        </w:drawing>
      </w:r>
      <w:r>
        <w:rPr>
          <w:rFonts w:cs="Arial"/>
          <w:kern w:val="0"/>
          <w:lang w:eastAsia="zh-CN"/>
        </w:rPr>
        <w:br w:type="textWrapping" w:clear="all"/>
      </w:r>
    </w:p>
    <w:p w:rsidR="0066408F" w:rsidRDefault="0066408F">
      <w:pPr>
        <w:rPr>
          <w:rFonts w:cs="Arial"/>
          <w:kern w:val="0"/>
          <w:lang w:eastAsia="zh-CN"/>
        </w:rPr>
      </w:pPr>
    </w:p>
    <w:p w:rsidR="0066408F" w:rsidRDefault="0066408F">
      <w:pPr>
        <w:rPr>
          <w:rFonts w:cs="Arial"/>
          <w:kern w:val="0"/>
          <w:lang w:eastAsia="zh-CN"/>
        </w:rPr>
      </w:pPr>
    </w:p>
    <w:p w:rsidR="0066408F" w:rsidRDefault="0066408F">
      <w:pPr>
        <w:rPr>
          <w:rFonts w:cs="Arial"/>
          <w:kern w:val="0"/>
          <w:lang w:eastAsia="zh-CN"/>
        </w:rPr>
      </w:pPr>
    </w:p>
    <w:p w:rsidR="0066408F" w:rsidRDefault="0066408F">
      <w:pPr>
        <w:rPr>
          <w:rFonts w:cs="Arial"/>
          <w:kern w:val="0"/>
          <w:lang w:eastAsia="zh-CN"/>
        </w:rPr>
      </w:pPr>
    </w:p>
    <w:p w:rsidR="0066408F" w:rsidRDefault="0066408F">
      <w:pPr>
        <w:rPr>
          <w:rFonts w:cs="Arial"/>
          <w:kern w:val="0"/>
          <w:lang w:eastAsia="zh-CN"/>
        </w:rPr>
      </w:pPr>
    </w:p>
    <w:p w:rsidR="0066408F" w:rsidRDefault="0066408F">
      <w:pPr>
        <w:rPr>
          <w:rFonts w:cs="Arial"/>
          <w:kern w:val="0"/>
          <w:lang w:eastAsia="zh-CN"/>
        </w:rPr>
      </w:pPr>
    </w:p>
    <w:p w:rsidR="0066408F" w:rsidRDefault="0066408F">
      <w:pPr>
        <w:rPr>
          <w:rFonts w:cs="Arial"/>
          <w:kern w:val="0"/>
          <w:lang w:eastAsia="zh-CN"/>
        </w:rPr>
      </w:pPr>
    </w:p>
    <w:p w:rsidR="0066408F" w:rsidRDefault="0066408F">
      <w:pPr>
        <w:rPr>
          <w:rFonts w:cs="Arial"/>
          <w:kern w:val="0"/>
          <w:lang w:eastAsia="zh-CN"/>
        </w:rPr>
      </w:pPr>
    </w:p>
    <w:p w:rsidR="0066408F" w:rsidRDefault="00580739">
      <w:pPr>
        <w:rPr>
          <w:rFonts w:cs="Arial"/>
          <w:kern w:val="0"/>
          <w:lang w:eastAsia="zh-CN"/>
        </w:rPr>
      </w:pPr>
      <w:r>
        <w:rPr>
          <w:rFonts w:cs="Arial"/>
          <w:noProof/>
          <w:kern w:val="0"/>
          <w:lang w:eastAsia="zh-CN"/>
        </w:rPr>
        <mc:AlternateContent>
          <mc:Choice Requires="wps">
            <w:drawing>
              <wp:anchor distT="0" distB="0" distL="114300" distR="114300" simplePos="0" relativeHeight="251659264" behindDoc="0" locked="1" layoutInCell="1" allowOverlap="1">
                <wp:simplePos x="0" y="0"/>
                <wp:positionH relativeFrom="column">
                  <wp:posOffset>-114300</wp:posOffset>
                </wp:positionH>
                <wp:positionV relativeFrom="paragraph">
                  <wp:posOffset>-154305</wp:posOffset>
                </wp:positionV>
                <wp:extent cx="6508750" cy="607695"/>
                <wp:effectExtent l="0" t="0" r="0" b="0"/>
                <wp:wrapNone/>
                <wp:docPr id="5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8750" cy="607695"/>
                        </a:xfrm>
                        <a:prstGeom prst="rect">
                          <a:avLst/>
                        </a:prstGeom>
                        <a:noFill/>
                        <a:ln>
                          <a:noFill/>
                        </a:ln>
                      </wps:spPr>
                      <wps:txbx>
                        <w:txbxContent>
                          <w:p w:rsidR="0066408F" w:rsidRDefault="00580739">
                            <w:pPr>
                              <w:ind w:firstLine="1124"/>
                              <w:jc w:val="left"/>
                              <w:rPr>
                                <w:rFonts w:eastAsiaTheme="minorEastAsia"/>
                                <w:b/>
                                <w:bCs/>
                                <w:sz w:val="56"/>
                                <w:szCs w:val="56"/>
                                <w:lang w:eastAsia="zh-CN"/>
                              </w:rPr>
                            </w:pPr>
                            <w:bookmarkStart w:id="0" w:name="文档名"/>
                            <w:r>
                              <w:rPr>
                                <w:rFonts w:eastAsiaTheme="minorEastAsia"/>
                                <w:b/>
                                <w:bCs/>
                                <w:sz w:val="56"/>
                                <w:szCs w:val="56"/>
                                <w:lang w:eastAsia="zh-CN"/>
                              </w:rPr>
                              <w:t>AC784</w:t>
                            </w:r>
                            <w:r w:rsidR="00A6779E">
                              <w:rPr>
                                <w:rFonts w:eastAsiaTheme="minorEastAsia"/>
                                <w:b/>
                                <w:bCs/>
                                <w:sz w:val="56"/>
                                <w:szCs w:val="56"/>
                                <w:lang w:eastAsia="zh-CN"/>
                              </w:rPr>
                              <w:t>0</w:t>
                            </w:r>
                            <w:r>
                              <w:rPr>
                                <w:rFonts w:eastAsiaTheme="minorEastAsia"/>
                                <w:b/>
                                <w:bCs/>
                                <w:sz w:val="56"/>
                                <w:szCs w:val="56"/>
                                <w:lang w:eastAsia="zh-CN"/>
                              </w:rPr>
                              <w:t>x</w:t>
                            </w:r>
                            <w:bookmarkEnd w:id="0"/>
                            <w:r>
                              <w:rPr>
                                <w:rFonts w:eastAsiaTheme="minorEastAsia"/>
                                <w:b/>
                                <w:bCs/>
                                <w:sz w:val="56"/>
                                <w:szCs w:val="56"/>
                                <w:lang w:eastAsia="zh-CN"/>
                              </w:rPr>
                              <w:t xml:space="preserve"> SRAM</w:t>
                            </w:r>
                            <w:r>
                              <w:rPr>
                                <w:rFonts w:eastAsiaTheme="minorEastAsia" w:hint="eastAsia"/>
                                <w:b/>
                                <w:bCs/>
                                <w:sz w:val="56"/>
                                <w:szCs w:val="56"/>
                                <w:lang w:eastAsia="zh-CN"/>
                              </w:rPr>
                              <w:t>模块应用笔记</w:t>
                            </w: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9pt;margin-top:-12.15pt;width:512.5pt;height:47.8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" filled="f" stroked="f">
                <v:textbox>
                  <w:txbxContent>
                    <w:p w:rsidR="0066408F" w:rsidRDefault="00580739">
                      <w:pPr>
                        <w:ind w:firstLine="1124"/>
                        <w:jc w:val="left"/>
                        <w:rPr>
                          <w:rFonts w:eastAsiaTheme="minorEastAsia"/>
                          <w:b/>
                          <w:bCs/>
                          <w:sz w:val="56"/>
                          <w:szCs w:val="56"/>
                          <w:lang w:eastAsia="zh-CN"/>
                        </w:rPr>
                      </w:pPr>
                      <w:bookmarkStart w:id="1" w:name="文档名"/>
                      <w:r>
                        <w:rPr>
                          <w:rFonts w:eastAsiaTheme="minorEastAsia"/>
                          <w:b/>
                          <w:bCs/>
                          <w:sz w:val="56"/>
                          <w:szCs w:val="56"/>
                          <w:lang w:eastAsia="zh-CN"/>
                        </w:rPr>
                        <w:t>AC784</w:t>
                      </w:r>
                      <w:r w:rsidR="00A6779E">
                        <w:rPr>
                          <w:rFonts w:eastAsiaTheme="minorEastAsia"/>
                          <w:b/>
                          <w:bCs/>
                          <w:sz w:val="56"/>
                          <w:szCs w:val="56"/>
                          <w:lang w:eastAsia="zh-CN"/>
                        </w:rPr>
                        <w:t>0</w:t>
                      </w:r>
                      <w:r>
                        <w:rPr>
                          <w:rFonts w:eastAsiaTheme="minorEastAsia"/>
                          <w:b/>
                          <w:bCs/>
                          <w:sz w:val="56"/>
                          <w:szCs w:val="56"/>
                          <w:lang w:eastAsia="zh-CN"/>
                        </w:rPr>
                        <w:t>x</w:t>
                      </w:r>
                      <w:bookmarkEnd w:id="1"/>
                      <w:r>
                        <w:rPr>
                          <w:rFonts w:eastAsiaTheme="minorEastAsia"/>
                          <w:b/>
                          <w:bCs/>
                          <w:sz w:val="56"/>
                          <w:szCs w:val="56"/>
                          <w:lang w:eastAsia="zh-CN"/>
                        </w:rPr>
                        <w:t xml:space="preserve"> SRAM</w:t>
                      </w:r>
                      <w:r>
                        <w:rPr>
                          <w:rFonts w:eastAsiaTheme="minorEastAsia" w:hint="eastAsia"/>
                          <w:b/>
                          <w:bCs/>
                          <w:sz w:val="56"/>
                          <w:szCs w:val="56"/>
                          <w:lang w:eastAsia="zh-CN"/>
                        </w:rPr>
                        <w:t>模块应用笔记</w:t>
                      </w:r>
                    </w:p>
                  </w:txbxContent>
                </v:textbox>
                <w10:anchorlock/>
              </v:shape>
            </w:pict>
          </mc:Fallback>
        </mc:AlternateContent>
      </w:r>
    </w:p>
    <w:p w:rsidR="0066408F" w:rsidRDefault="0066408F">
      <w:pPr>
        <w:rPr>
          <w:rFonts w:cs="Arial"/>
          <w:kern w:val="0"/>
          <w:lang w:eastAsia="zh-CN"/>
        </w:rPr>
      </w:pPr>
    </w:p>
    <w:p w:rsidR="0066408F" w:rsidRDefault="0066408F">
      <w:pPr>
        <w:ind w:firstLine="400"/>
        <w:rPr>
          <w:rFonts w:cs="Arial"/>
          <w:kern w:val="0"/>
          <w:lang w:eastAsia="zh-CN"/>
        </w:rPr>
      </w:pPr>
    </w:p>
    <w:p w:rsidR="0066408F" w:rsidRDefault="0066408F">
      <w:pPr>
        <w:ind w:firstLine="400"/>
        <w:rPr>
          <w:rFonts w:cs="Arial"/>
          <w:kern w:val="0"/>
          <w:lang w:eastAsia="zh-CN"/>
        </w:rPr>
      </w:pPr>
    </w:p>
    <w:p w:rsidR="0066408F" w:rsidRDefault="0066408F">
      <w:pPr>
        <w:ind w:firstLine="400"/>
        <w:rPr>
          <w:rFonts w:cs="Arial"/>
          <w:kern w:val="0"/>
          <w:lang w:eastAsia="zh-CN"/>
        </w:rPr>
      </w:pPr>
    </w:p>
    <w:p w:rsidR="0066408F" w:rsidRDefault="0066408F">
      <w:pPr>
        <w:ind w:firstLine="400"/>
        <w:rPr>
          <w:rFonts w:cs="Arial"/>
          <w:kern w:val="0"/>
          <w:lang w:eastAsia="zh-CN"/>
        </w:rPr>
      </w:pPr>
    </w:p>
    <w:p w:rsidR="0066408F" w:rsidRDefault="0066408F">
      <w:pPr>
        <w:ind w:firstLine="400"/>
        <w:rPr>
          <w:rFonts w:cs="Arial"/>
          <w:kern w:val="0"/>
          <w:lang w:eastAsia="zh-CN"/>
        </w:rPr>
      </w:pPr>
    </w:p>
    <w:p w:rsidR="0066408F" w:rsidRDefault="0066408F">
      <w:pPr>
        <w:ind w:firstLine="400"/>
        <w:rPr>
          <w:rFonts w:cs="Arial"/>
          <w:kern w:val="0"/>
          <w:lang w:eastAsia="zh-CN"/>
        </w:rPr>
      </w:pPr>
    </w:p>
    <w:p w:rsidR="0066408F" w:rsidRDefault="0066408F">
      <w:pPr>
        <w:tabs>
          <w:tab w:val="left" w:pos="2880"/>
        </w:tabs>
        <w:ind w:firstLine="400"/>
        <w:jc w:val="left"/>
        <w:rPr>
          <w:rFonts w:cs="Arial"/>
          <w:kern w:val="0"/>
          <w:lang w:eastAsia="zh-CN"/>
        </w:rPr>
      </w:pPr>
    </w:p>
    <w:p w:rsidR="0066408F" w:rsidRDefault="00580739">
      <w:pPr>
        <w:tabs>
          <w:tab w:val="left" w:pos="2880"/>
        </w:tabs>
        <w:ind w:firstLine="560"/>
        <w:jc w:val="left"/>
        <w:rPr>
          <w:rFonts w:cs="Arial"/>
          <w:kern w:val="0"/>
          <w:sz w:val="28"/>
          <w:szCs w:val="28"/>
          <w:lang w:eastAsia="zh-CN"/>
        </w:rPr>
      </w:pPr>
      <w:r>
        <w:rPr>
          <w:rFonts w:cs="Arial" w:hint="eastAsia"/>
          <w:kern w:val="0"/>
          <w:sz w:val="28"/>
          <w:szCs w:val="28"/>
          <w:lang w:eastAsia="zh-CN"/>
        </w:rPr>
        <w:t>文档版本</w:t>
      </w:r>
      <w:r>
        <w:rPr>
          <w:rFonts w:cs="Arial"/>
          <w:kern w:val="0"/>
          <w:sz w:val="28"/>
          <w:szCs w:val="28"/>
          <w:lang w:eastAsia="zh-CN"/>
        </w:rPr>
        <w:t>：</w:t>
      </w:r>
      <w:r>
        <w:rPr>
          <w:rFonts w:cs="Arial" w:hint="eastAsia"/>
          <w:kern w:val="0"/>
          <w:sz w:val="28"/>
          <w:szCs w:val="28"/>
          <w:lang w:eastAsia="zh-CN"/>
        </w:rPr>
        <w:t>1</w:t>
      </w:r>
      <w:r>
        <w:rPr>
          <w:rFonts w:cs="Arial"/>
          <w:kern w:val="0"/>
          <w:sz w:val="28"/>
          <w:szCs w:val="28"/>
          <w:lang w:eastAsia="zh-CN"/>
        </w:rPr>
        <w:t>.</w:t>
      </w:r>
      <w:r w:rsidR="0017681B">
        <w:rPr>
          <w:rFonts w:cs="Arial"/>
          <w:kern w:val="0"/>
          <w:sz w:val="28"/>
          <w:szCs w:val="28"/>
          <w:lang w:eastAsia="zh-CN"/>
        </w:rPr>
        <w:t>2</w:t>
      </w:r>
    </w:p>
    <w:p w:rsidR="0066408F" w:rsidRDefault="00580739">
      <w:pPr>
        <w:tabs>
          <w:tab w:val="left" w:pos="2880"/>
        </w:tabs>
        <w:ind w:firstLine="560"/>
        <w:jc w:val="left"/>
        <w:rPr>
          <w:rFonts w:cs="Arial"/>
          <w:kern w:val="0"/>
          <w:sz w:val="28"/>
          <w:szCs w:val="28"/>
          <w:lang w:eastAsia="zh-CN"/>
        </w:rPr>
      </w:pPr>
      <w:r>
        <w:rPr>
          <w:rFonts w:cs="Arial" w:hint="eastAsia"/>
          <w:kern w:val="0"/>
          <w:sz w:val="28"/>
          <w:szCs w:val="28"/>
          <w:lang w:eastAsia="zh-CN"/>
        </w:rPr>
        <w:t>发布日期</w:t>
      </w:r>
      <w:r>
        <w:rPr>
          <w:rFonts w:cs="Arial"/>
          <w:kern w:val="0"/>
          <w:sz w:val="28"/>
          <w:szCs w:val="28"/>
          <w:lang w:eastAsia="zh-CN"/>
        </w:rPr>
        <w:t>：</w:t>
      </w:r>
      <w:r>
        <w:rPr>
          <w:rFonts w:cs="Arial" w:hint="eastAsia"/>
          <w:kern w:val="0"/>
          <w:sz w:val="28"/>
          <w:szCs w:val="28"/>
          <w:lang w:eastAsia="zh-CN"/>
        </w:rPr>
        <w:t xml:space="preserve"> </w:t>
      </w:r>
      <w:r>
        <w:rPr>
          <w:rFonts w:cs="Arial"/>
          <w:kern w:val="0"/>
          <w:sz w:val="28"/>
          <w:szCs w:val="28"/>
          <w:lang w:eastAsia="zh-CN"/>
        </w:rPr>
        <w:t>2022</w:t>
      </w:r>
      <w:r>
        <w:rPr>
          <w:rFonts w:cs="Arial" w:hint="eastAsia"/>
          <w:kern w:val="0"/>
          <w:sz w:val="28"/>
          <w:szCs w:val="28"/>
          <w:lang w:eastAsia="zh-CN"/>
        </w:rPr>
        <w:t>-</w:t>
      </w:r>
      <w:r w:rsidR="00EB4EB9">
        <w:rPr>
          <w:rFonts w:cs="Arial"/>
          <w:kern w:val="0"/>
          <w:sz w:val="28"/>
          <w:szCs w:val="28"/>
          <w:lang w:eastAsia="zh-CN"/>
        </w:rPr>
        <w:t>12</w:t>
      </w:r>
      <w:r w:rsidR="00EB4EB9">
        <w:rPr>
          <w:rFonts w:cs="Arial" w:hint="eastAsia"/>
          <w:kern w:val="0"/>
          <w:sz w:val="28"/>
          <w:szCs w:val="28"/>
          <w:lang w:eastAsia="zh-CN"/>
        </w:rPr>
        <w:t>-</w:t>
      </w:r>
      <w:r w:rsidR="00EB4EB9">
        <w:rPr>
          <w:rFonts w:cs="Arial"/>
          <w:kern w:val="0"/>
          <w:sz w:val="28"/>
          <w:szCs w:val="28"/>
          <w:lang w:eastAsia="zh-CN"/>
        </w:rPr>
        <w:t>16</w:t>
      </w:r>
      <w:bookmarkStart w:id="2" w:name="_GoBack"/>
      <w:bookmarkEnd w:id="2"/>
    </w:p>
    <w:p w:rsidR="0066408F" w:rsidRDefault="0066408F">
      <w:pPr>
        <w:ind w:firstLine="400"/>
        <w:rPr>
          <w:rFonts w:cs="Arial"/>
          <w:kern w:val="0"/>
          <w:lang w:eastAsia="zh-CN"/>
        </w:rPr>
      </w:pPr>
    </w:p>
    <w:p w:rsidR="0066408F" w:rsidRDefault="0066408F">
      <w:pPr>
        <w:ind w:firstLine="400"/>
        <w:rPr>
          <w:rFonts w:cs="Arial"/>
          <w:kern w:val="0"/>
          <w:lang w:eastAsia="zh-CN"/>
        </w:rPr>
      </w:pPr>
    </w:p>
    <w:p w:rsidR="0066408F" w:rsidRDefault="0066408F">
      <w:pPr>
        <w:ind w:firstLine="400"/>
        <w:rPr>
          <w:rFonts w:cs="Arial"/>
          <w:kern w:val="0"/>
          <w:lang w:eastAsia="zh-CN"/>
        </w:rPr>
      </w:pPr>
    </w:p>
    <w:p w:rsidR="0066408F" w:rsidRDefault="0066408F">
      <w:pPr>
        <w:ind w:firstLine="400"/>
        <w:rPr>
          <w:rFonts w:cs="Arial"/>
          <w:kern w:val="0"/>
          <w:lang w:eastAsia="zh-CN"/>
        </w:rPr>
      </w:pPr>
    </w:p>
    <w:p w:rsidR="0066408F" w:rsidRDefault="0066408F">
      <w:pPr>
        <w:ind w:firstLine="400"/>
        <w:rPr>
          <w:rFonts w:cs="Arial"/>
          <w:kern w:val="0"/>
          <w:lang w:eastAsia="zh-CN"/>
        </w:rPr>
      </w:pPr>
    </w:p>
    <w:p w:rsidR="0066408F" w:rsidRDefault="0066408F">
      <w:pPr>
        <w:ind w:firstLine="400"/>
        <w:rPr>
          <w:rFonts w:cs="Arial"/>
          <w:kern w:val="0"/>
          <w:lang w:eastAsia="zh-CN"/>
        </w:rPr>
      </w:pPr>
    </w:p>
    <w:p w:rsidR="0066408F" w:rsidRDefault="00580739">
      <w:pPr>
        <w:ind w:firstLine="400"/>
        <w:rPr>
          <w:rFonts w:cs="Arial"/>
          <w:kern w:val="0"/>
          <w:lang w:eastAsia="zh-CN"/>
        </w:rPr>
      </w:pPr>
      <w:r>
        <w:t xml:space="preserve">© 2013 - </w:t>
      </w:r>
      <w:r>
        <w:fldChar w:fldCharType="begin"/>
      </w:r>
      <w:r>
        <w:instrText xml:space="preserve"> QUOTE "</w:instrText>
      </w:r>
      <w:r>
        <w:fldChar w:fldCharType="begin"/>
      </w:r>
      <w:r>
        <w:instrText xml:space="preserve"> IF </w:instrText>
      </w:r>
      <w:r>
        <w:fldChar w:fldCharType="begin"/>
      </w:r>
      <w:r>
        <w:instrText xml:space="preserve"> = </w:instrText>
      </w:r>
      <w:r>
        <w:fldChar w:fldCharType="begin"/>
      </w:r>
      <w:r>
        <w:instrText xml:space="preserve"> DATE \@ "yyyy" </w:instrText>
      </w:r>
      <w:r>
        <w:fldChar w:fldCharType="separate"/>
      </w:r>
      <w:r w:rsidR="00527402">
        <w:rPr>
          <w:noProof/>
        </w:rPr>
        <w:instrText>2022</w:instrText>
      </w:r>
      <w:r>
        <w:fldChar w:fldCharType="end"/>
      </w:r>
      <w:r>
        <w:instrText xml:space="preserve"> - </w:instrText>
      </w:r>
      <w:r>
        <w:fldChar w:fldCharType="begin"/>
      </w:r>
      <w:r>
        <w:instrText xml:space="preserve"> CREATEDATE \@ "yyyy" </w:instrText>
      </w:r>
      <w:r>
        <w:fldChar w:fldCharType="separate"/>
      </w:r>
      <w:r>
        <w:instrText>2022</w:instrText>
      </w:r>
      <w:r>
        <w:fldChar w:fldCharType="end"/>
      </w:r>
      <w:r>
        <w:instrText xml:space="preserve"> </w:instrText>
      </w:r>
      <w:r>
        <w:fldChar w:fldCharType="separate"/>
      </w:r>
      <w:r w:rsidR="00527402">
        <w:rPr>
          <w:noProof/>
        </w:rPr>
        <w:instrText>0</w:instrText>
      </w:r>
      <w:r>
        <w:fldChar w:fldCharType="end"/>
      </w:r>
      <w:r>
        <w:instrText xml:space="preserve"> = 0 "</w:instrText>
      </w:r>
      <w:r>
        <w:fldChar w:fldCharType="begin"/>
      </w:r>
      <w:r>
        <w:instrText xml:space="preserve"> CREATEDATE \@ "yyyy" </w:instrText>
      </w:r>
      <w:r>
        <w:fldChar w:fldCharType="separate"/>
      </w:r>
      <w:r>
        <w:instrText>2022</w:instrText>
      </w:r>
      <w:r>
        <w:fldChar w:fldCharType="end"/>
      </w:r>
      <w:r>
        <w:instrText>" "</w:instrText>
      </w:r>
      <w:r>
        <w:fldChar w:fldCharType="begin"/>
      </w:r>
      <w:r>
        <w:instrText xml:space="preserve"> CREATEDATE \@ "yyyy" </w:instrText>
      </w:r>
      <w:r>
        <w:fldChar w:fldCharType="separate"/>
      </w:r>
      <w:r>
        <w:instrText>2013</w:instrText>
      </w:r>
      <w:r>
        <w:fldChar w:fldCharType="end"/>
      </w:r>
      <w:r>
        <w:instrText xml:space="preserve"> - </w:instrText>
      </w:r>
      <w:r>
        <w:fldChar w:fldCharType="begin"/>
      </w:r>
      <w:r>
        <w:instrText xml:space="preserve"> DATE \@ "yyyy" </w:instrText>
      </w:r>
      <w:r>
        <w:fldChar w:fldCharType="separate"/>
      </w:r>
      <w:r>
        <w:instrText>2022</w:instrText>
      </w:r>
      <w:r>
        <w:fldChar w:fldCharType="end"/>
      </w:r>
      <w:r>
        <w:instrText xml:space="preserve">" </w:instrText>
      </w:r>
      <w:r>
        <w:fldChar w:fldCharType="separate"/>
      </w:r>
      <w:r w:rsidR="00527402">
        <w:rPr>
          <w:noProof/>
        </w:rPr>
        <w:instrText>2022</w:instrText>
      </w:r>
      <w:r>
        <w:fldChar w:fldCharType="end"/>
      </w:r>
      <w:r>
        <w:instrText xml:space="preserve">" </w:instrText>
      </w:r>
      <w:r>
        <w:fldChar w:fldCharType="separate"/>
      </w:r>
      <w:r w:rsidR="00527402">
        <w:rPr>
          <w:noProof/>
        </w:rPr>
        <w:t>2022</w:t>
      </w:r>
      <w:r>
        <w:fldChar w:fldCharType="end"/>
      </w:r>
      <w:r>
        <w:t xml:space="preserve"> </w:t>
      </w:r>
      <w:proofErr w:type="gramStart"/>
      <w:r>
        <w:rPr>
          <w:rFonts w:cs="Arial" w:hint="eastAsia"/>
          <w:kern w:val="0"/>
          <w:lang w:eastAsia="zh-CN"/>
        </w:rPr>
        <w:t>杰发科技</w:t>
      </w:r>
      <w:proofErr w:type="gramEnd"/>
    </w:p>
    <w:p w:rsidR="0066408F" w:rsidRDefault="00580739">
      <w:pPr>
        <w:ind w:firstLine="400"/>
        <w:rPr>
          <w:rFonts w:cs="Arial"/>
          <w:kern w:val="0"/>
          <w:lang w:eastAsia="zh-CN"/>
        </w:rPr>
      </w:pPr>
      <w:r>
        <w:rPr>
          <w:rFonts w:cs="Arial" w:hint="eastAsia"/>
          <w:kern w:val="0"/>
          <w:lang w:eastAsia="zh-CN"/>
        </w:rPr>
        <w:t>本文档包含</w:t>
      </w:r>
      <w:proofErr w:type="gramStart"/>
      <w:r>
        <w:rPr>
          <w:rFonts w:cs="Arial" w:hint="eastAsia"/>
          <w:kern w:val="0"/>
          <w:lang w:eastAsia="zh-CN"/>
        </w:rPr>
        <w:t>杰发科技</w:t>
      </w:r>
      <w:proofErr w:type="gramEnd"/>
      <w:r>
        <w:rPr>
          <w:rFonts w:cs="Arial" w:hint="eastAsia"/>
          <w:kern w:val="0"/>
          <w:lang w:eastAsia="zh-CN"/>
        </w:rPr>
        <w:t>的专有信息。未经授权，严禁复制或披露本文档包含的任何信息。</w:t>
      </w:r>
    </w:p>
    <w:p w:rsidR="0066408F" w:rsidRDefault="00580739">
      <w:pPr>
        <w:ind w:firstLine="400"/>
        <w:rPr>
          <w:rFonts w:cs="Arial"/>
          <w:kern w:val="0"/>
          <w:lang w:eastAsia="zh-CN"/>
        </w:rPr>
      </w:pPr>
      <w:r>
        <w:rPr>
          <w:rFonts w:cs="Arial" w:hint="eastAsia"/>
          <w:kern w:val="0"/>
          <w:lang w:eastAsia="zh-CN"/>
        </w:rPr>
        <w:t>由于产品版本升级或其他原因，本文档内容会不定期进行更新。</w:t>
      </w:r>
    </w:p>
    <w:p w:rsidR="0066408F" w:rsidRDefault="00580739">
      <w:pPr>
        <w:pStyle w:val="1"/>
        <w:numPr>
          <w:ilvl w:val="0"/>
          <w:numId w:val="0"/>
        </w:numPr>
        <w:rPr>
          <w:lang w:eastAsia="zh-CN"/>
        </w:rPr>
      </w:pPr>
      <w:bookmarkStart w:id="3" w:name="_Toc103451281"/>
      <w:bookmarkStart w:id="4" w:name="_Toc104042066"/>
      <w:bookmarkStart w:id="5" w:name="_Toc110850687"/>
      <w:r>
        <w:rPr>
          <w:rFonts w:hint="eastAsia"/>
          <w:lang w:eastAsia="zh-CN"/>
        </w:rPr>
        <w:lastRenderedPageBreak/>
        <w:t>修订信息</w:t>
      </w:r>
      <w:bookmarkEnd w:id="3"/>
      <w:bookmarkEnd w:id="4"/>
      <w:bookmarkEnd w:id="5"/>
    </w:p>
    <w:p w:rsidR="0066408F" w:rsidRDefault="0066408F">
      <w:pPr>
        <w:tabs>
          <w:tab w:val="left" w:pos="5430"/>
        </w:tabs>
        <w:ind w:firstLine="400"/>
        <w:rPr>
          <w:rFonts w:eastAsiaTheme="minorEastAsia" w:cs="Arial"/>
          <w:lang w:eastAsia="zh-CN"/>
        </w:rPr>
      </w:pPr>
    </w:p>
    <w:tbl>
      <w:tblPr>
        <w:tblStyle w:val="MCU"/>
        <w:tblW w:w="5000" w:type="pct"/>
        <w:tblLayout w:type="fixed"/>
        <w:tblLook w:val="04A0" w:firstRow="1" w:lastRow="0" w:firstColumn="1" w:lastColumn="0" w:noHBand="0" w:noVBand="1"/>
      </w:tblPr>
      <w:tblGrid>
        <w:gridCol w:w="1119"/>
        <w:gridCol w:w="1220"/>
        <w:gridCol w:w="1713"/>
        <w:gridCol w:w="4944"/>
      </w:tblGrid>
      <w:tr w:rsidR="0066408F" w:rsidTr="0066408F">
        <w:trPr>
          <w:cnfStyle w:val="100000000000" w:firstRow="1" w:lastRow="0" w:firstColumn="0" w:lastColumn="0" w:oddVBand="0" w:evenVBand="0" w:oddHBand="0" w:evenHBand="0" w:firstRowFirstColumn="0" w:firstRowLastColumn="0" w:lastRowFirstColumn="0" w:lastRowLastColumn="0"/>
        </w:trPr>
        <w:tc>
          <w:tcPr>
            <w:tcW w:w="1119" w:type="dxa"/>
          </w:tcPr>
          <w:p w:rsidR="0066408F" w:rsidRDefault="00580739">
            <w:pPr>
              <w:spacing w:before="0" w:after="0"/>
              <w:jc w:val="center"/>
              <w:rPr>
                <w:rFonts w:ascii="Times New Roman" w:hAnsi="Times New Roman"/>
                <w:b w:val="0"/>
                <w:bCs/>
                <w:kern w:val="0"/>
                <w:sz w:val="20"/>
                <w:szCs w:val="20"/>
                <w:lang w:eastAsia="zh-CN"/>
              </w:rPr>
            </w:pPr>
            <w:r>
              <w:rPr>
                <w:rFonts w:ascii="Times New Roman" w:hAnsi="Times New Roman"/>
                <w:bCs/>
                <w:kern w:val="0"/>
                <w:sz w:val="20"/>
                <w:szCs w:val="20"/>
                <w:lang w:eastAsia="zh-CN"/>
              </w:rPr>
              <w:t>版本</w:t>
            </w:r>
          </w:p>
        </w:tc>
        <w:tc>
          <w:tcPr>
            <w:tcW w:w="1220" w:type="dxa"/>
          </w:tcPr>
          <w:p w:rsidR="0066408F" w:rsidRDefault="00580739">
            <w:pPr>
              <w:spacing w:before="0" w:after="0"/>
              <w:jc w:val="center"/>
              <w:rPr>
                <w:rFonts w:ascii="Times New Roman" w:hAnsi="Times New Roman"/>
                <w:b w:val="0"/>
                <w:bCs/>
                <w:kern w:val="0"/>
                <w:sz w:val="20"/>
                <w:szCs w:val="20"/>
                <w:lang w:eastAsia="zh-CN"/>
              </w:rPr>
            </w:pPr>
            <w:r>
              <w:rPr>
                <w:rFonts w:ascii="Times New Roman" w:hAnsi="Times New Roman"/>
                <w:bCs/>
                <w:kern w:val="0"/>
                <w:sz w:val="20"/>
                <w:szCs w:val="20"/>
                <w:lang w:eastAsia="zh-CN"/>
              </w:rPr>
              <w:t>日期</w:t>
            </w:r>
          </w:p>
        </w:tc>
        <w:tc>
          <w:tcPr>
            <w:tcW w:w="1713" w:type="dxa"/>
          </w:tcPr>
          <w:p w:rsidR="0066408F" w:rsidRDefault="00580739">
            <w:pPr>
              <w:spacing w:before="0" w:after="0"/>
              <w:jc w:val="center"/>
              <w:rPr>
                <w:rFonts w:ascii="Times New Roman" w:hAnsi="Times New Roman"/>
                <w:b w:val="0"/>
                <w:bCs/>
                <w:kern w:val="0"/>
                <w:sz w:val="20"/>
                <w:szCs w:val="20"/>
                <w:lang w:eastAsia="zh-CN"/>
              </w:rPr>
            </w:pPr>
            <w:r>
              <w:rPr>
                <w:rFonts w:ascii="Times New Roman" w:hAnsi="Times New Roman"/>
                <w:bCs/>
                <w:kern w:val="0"/>
                <w:sz w:val="20"/>
                <w:szCs w:val="20"/>
                <w:lang w:eastAsia="zh-CN"/>
              </w:rPr>
              <w:t>作者</w:t>
            </w:r>
          </w:p>
        </w:tc>
        <w:tc>
          <w:tcPr>
            <w:tcW w:w="4944" w:type="dxa"/>
          </w:tcPr>
          <w:p w:rsidR="0066408F" w:rsidRDefault="00580739">
            <w:pPr>
              <w:spacing w:before="0" w:after="0"/>
              <w:jc w:val="center"/>
              <w:rPr>
                <w:rFonts w:ascii="Times New Roman" w:hAnsi="Times New Roman"/>
                <w:b w:val="0"/>
                <w:bCs/>
                <w:kern w:val="0"/>
                <w:sz w:val="20"/>
                <w:szCs w:val="20"/>
                <w:lang w:eastAsia="zh-CN"/>
              </w:rPr>
            </w:pPr>
            <w:r>
              <w:rPr>
                <w:rFonts w:ascii="Times New Roman" w:hAnsi="Times New Roman"/>
                <w:bCs/>
                <w:kern w:val="0"/>
                <w:sz w:val="20"/>
                <w:szCs w:val="20"/>
                <w:lang w:eastAsia="zh-CN"/>
              </w:rPr>
              <w:t>修订说明</w:t>
            </w:r>
          </w:p>
        </w:tc>
      </w:tr>
      <w:tr w:rsidR="0017681B" w:rsidTr="0066408F">
        <w:tc>
          <w:tcPr>
            <w:tcW w:w="1119" w:type="dxa"/>
          </w:tcPr>
          <w:p w:rsidR="0017681B" w:rsidRDefault="0017681B" w:rsidP="0017681B">
            <w:pPr>
              <w:spacing w:before="0" w:after="0"/>
              <w:jc w:val="center"/>
              <w:rPr>
                <w:rFonts w:ascii="Times New Roman" w:hAnsi="Times New Roman"/>
                <w:kern w:val="0"/>
                <w:sz w:val="20"/>
                <w:szCs w:val="20"/>
              </w:rPr>
            </w:pPr>
            <w:r>
              <w:rPr>
                <w:rFonts w:ascii="Times New Roman" w:hAnsi="Times New Roman"/>
                <w:kern w:val="0"/>
                <w:sz w:val="20"/>
                <w:szCs w:val="20"/>
              </w:rPr>
              <w:t>1.0.0</w:t>
            </w:r>
          </w:p>
        </w:tc>
        <w:tc>
          <w:tcPr>
            <w:tcW w:w="1220" w:type="dxa"/>
          </w:tcPr>
          <w:p w:rsidR="0017681B" w:rsidRDefault="0017681B" w:rsidP="0017681B">
            <w:pPr>
              <w:spacing w:before="0" w:after="0"/>
              <w:rPr>
                <w:rFonts w:ascii="Times New Roman" w:hAnsi="Times New Roman"/>
                <w:kern w:val="0"/>
                <w:sz w:val="20"/>
                <w:szCs w:val="20"/>
              </w:rPr>
            </w:pPr>
            <w:r>
              <w:rPr>
                <w:rFonts w:ascii="Times New Roman" w:hAnsi="Times New Roman"/>
                <w:kern w:val="0"/>
                <w:sz w:val="20"/>
                <w:szCs w:val="20"/>
              </w:rPr>
              <w:t>2022</w:t>
            </w:r>
            <w:r>
              <w:rPr>
                <w:rFonts w:ascii="Times New Roman" w:hAnsi="Times New Roman" w:hint="eastAsia"/>
                <w:kern w:val="0"/>
                <w:sz w:val="20"/>
                <w:szCs w:val="20"/>
              </w:rPr>
              <w:t>-</w:t>
            </w:r>
            <w:r>
              <w:rPr>
                <w:rFonts w:ascii="Times New Roman" w:hAnsi="Times New Roman"/>
                <w:kern w:val="0"/>
                <w:sz w:val="20"/>
                <w:szCs w:val="20"/>
              </w:rPr>
              <w:t>05</w:t>
            </w:r>
            <w:r>
              <w:rPr>
                <w:rFonts w:ascii="Times New Roman" w:hAnsi="Times New Roman" w:hint="eastAsia"/>
                <w:kern w:val="0"/>
                <w:sz w:val="20"/>
                <w:szCs w:val="20"/>
              </w:rPr>
              <w:t>-</w:t>
            </w:r>
            <w:r>
              <w:rPr>
                <w:rFonts w:ascii="Times New Roman" w:hAnsi="Times New Roman"/>
                <w:kern w:val="0"/>
                <w:sz w:val="20"/>
                <w:szCs w:val="20"/>
              </w:rPr>
              <w:t>23</w:t>
            </w:r>
          </w:p>
        </w:tc>
        <w:tc>
          <w:tcPr>
            <w:tcW w:w="1713" w:type="dxa"/>
          </w:tcPr>
          <w:p w:rsidR="0017681B" w:rsidRDefault="0017681B" w:rsidP="0017681B">
            <w:pPr>
              <w:spacing w:before="0" w:after="0"/>
              <w:jc w:val="center"/>
              <w:rPr>
                <w:rFonts w:ascii="Times New Roman" w:hAnsi="Times New Roman"/>
                <w:kern w:val="0"/>
                <w:sz w:val="20"/>
                <w:szCs w:val="20"/>
                <w:lang w:eastAsia="zh-CN"/>
              </w:rPr>
            </w:pPr>
            <w:proofErr w:type="spellStart"/>
            <w:r>
              <w:rPr>
                <w:rFonts w:ascii="Times New Roman" w:hAnsi="Times New Roman"/>
                <w:kern w:val="0"/>
                <w:sz w:val="20"/>
                <w:szCs w:val="20"/>
                <w:lang w:eastAsia="zh-CN"/>
              </w:rPr>
              <w:t>Auto</w:t>
            </w:r>
            <w:r>
              <w:rPr>
                <w:rFonts w:ascii="Times New Roman" w:hAnsi="Times New Roman" w:hint="eastAsia"/>
                <w:kern w:val="0"/>
                <w:sz w:val="20"/>
                <w:szCs w:val="20"/>
                <w:lang w:eastAsia="zh-CN"/>
              </w:rPr>
              <w:t>C</w:t>
            </w:r>
            <w:r>
              <w:rPr>
                <w:rFonts w:ascii="Times New Roman" w:hAnsi="Times New Roman"/>
                <w:kern w:val="0"/>
                <w:sz w:val="20"/>
                <w:szCs w:val="20"/>
                <w:lang w:eastAsia="zh-CN"/>
              </w:rPr>
              <w:t>hips</w:t>
            </w:r>
            <w:proofErr w:type="spellEnd"/>
          </w:p>
        </w:tc>
        <w:tc>
          <w:tcPr>
            <w:tcW w:w="4944" w:type="dxa"/>
          </w:tcPr>
          <w:p w:rsidR="0017681B" w:rsidRPr="00A9393A" w:rsidRDefault="0017681B" w:rsidP="0017681B">
            <w:pPr>
              <w:numPr>
                <w:ilvl w:val="0"/>
                <w:numId w:val="9"/>
              </w:numPr>
              <w:spacing w:before="0" w:after="0"/>
              <w:rPr>
                <w:rFonts w:ascii="Times New Roman" w:hAnsi="Times New Roman"/>
                <w:kern w:val="0"/>
                <w:sz w:val="20"/>
                <w:szCs w:val="20"/>
                <w:lang w:eastAsia="zh-CN"/>
              </w:rPr>
            </w:pPr>
            <w:r w:rsidRPr="00A9393A">
              <w:rPr>
                <w:rFonts w:ascii="Times New Roman" w:hAnsi="Times New Roman"/>
                <w:kern w:val="0"/>
                <w:sz w:val="20"/>
                <w:szCs w:val="20"/>
                <w:lang w:eastAsia="zh-CN"/>
              </w:rPr>
              <w:t>文档</w:t>
            </w:r>
            <w:r w:rsidRPr="00A9393A">
              <w:rPr>
                <w:rFonts w:ascii="Times New Roman" w:hAnsi="Times New Roman"/>
                <w:kern w:val="0"/>
                <w:szCs w:val="20"/>
                <w:lang w:eastAsia="zh-CN"/>
              </w:rPr>
              <w:t>初版</w:t>
            </w:r>
          </w:p>
        </w:tc>
      </w:tr>
      <w:tr w:rsidR="0066408F" w:rsidTr="0066408F">
        <w:tc>
          <w:tcPr>
            <w:tcW w:w="1119" w:type="dxa"/>
          </w:tcPr>
          <w:p w:rsidR="0066408F" w:rsidRDefault="00580739">
            <w:pPr>
              <w:spacing w:before="0" w:after="0"/>
              <w:jc w:val="center"/>
              <w:rPr>
                <w:rFonts w:ascii="Times New Roman" w:hAnsi="Times New Roman"/>
                <w:kern w:val="0"/>
                <w:sz w:val="20"/>
                <w:szCs w:val="20"/>
              </w:rPr>
            </w:pPr>
            <w:r>
              <w:rPr>
                <w:rFonts w:ascii="Times New Roman" w:hAnsi="Times New Roman" w:hint="eastAsia"/>
                <w:kern w:val="0"/>
                <w:sz w:val="20"/>
                <w:szCs w:val="20"/>
                <w:lang w:eastAsia="zh-CN"/>
              </w:rPr>
              <w:t>1.1</w:t>
            </w:r>
          </w:p>
        </w:tc>
        <w:tc>
          <w:tcPr>
            <w:tcW w:w="1220" w:type="dxa"/>
          </w:tcPr>
          <w:p w:rsidR="0066408F" w:rsidRDefault="00580739">
            <w:pPr>
              <w:spacing w:before="0" w:after="0"/>
              <w:jc w:val="center"/>
              <w:rPr>
                <w:rFonts w:ascii="Times New Roman" w:hAnsi="Times New Roman"/>
                <w:kern w:val="0"/>
                <w:sz w:val="20"/>
                <w:szCs w:val="20"/>
              </w:rPr>
            </w:pPr>
            <w:r>
              <w:rPr>
                <w:rFonts w:ascii="Times New Roman" w:hAnsi="Times New Roman" w:hint="eastAsia"/>
                <w:kern w:val="0"/>
                <w:sz w:val="20"/>
                <w:szCs w:val="20"/>
                <w:lang w:eastAsia="zh-CN"/>
              </w:rPr>
              <w:t>2022-08-12</w:t>
            </w:r>
          </w:p>
        </w:tc>
        <w:tc>
          <w:tcPr>
            <w:tcW w:w="1713" w:type="dxa"/>
          </w:tcPr>
          <w:p w:rsidR="0066408F" w:rsidRDefault="00580739">
            <w:pPr>
              <w:spacing w:before="0" w:after="0"/>
              <w:jc w:val="center"/>
              <w:rPr>
                <w:rFonts w:ascii="Times New Roman" w:hAnsi="Times New Roman"/>
                <w:kern w:val="0"/>
                <w:sz w:val="20"/>
                <w:szCs w:val="20"/>
              </w:rPr>
            </w:pPr>
            <w:proofErr w:type="spellStart"/>
            <w:r>
              <w:rPr>
                <w:rFonts w:ascii="Times New Roman" w:hAnsi="Times New Roman" w:hint="eastAsia"/>
                <w:kern w:val="0"/>
                <w:sz w:val="20"/>
                <w:szCs w:val="20"/>
                <w:lang w:eastAsia="zh-CN"/>
              </w:rPr>
              <w:t>Auto</w:t>
            </w:r>
            <w:r>
              <w:rPr>
                <w:rFonts w:ascii="Times New Roman" w:hAnsi="Times New Roman"/>
                <w:kern w:val="0"/>
                <w:sz w:val="20"/>
                <w:szCs w:val="20"/>
                <w:lang w:eastAsia="zh-CN"/>
              </w:rPr>
              <w:t>Chips</w:t>
            </w:r>
            <w:proofErr w:type="spellEnd"/>
          </w:p>
        </w:tc>
        <w:tc>
          <w:tcPr>
            <w:tcW w:w="4944" w:type="dxa"/>
          </w:tcPr>
          <w:p w:rsidR="0066408F" w:rsidRDefault="00580739" w:rsidP="00C32F51">
            <w:pPr>
              <w:numPr>
                <w:ilvl w:val="0"/>
                <w:numId w:val="11"/>
              </w:numPr>
              <w:spacing w:before="0" w:after="0"/>
              <w:rPr>
                <w:rFonts w:ascii="Times New Roman" w:hAnsi="Times New Roman"/>
                <w:kern w:val="0"/>
                <w:sz w:val="20"/>
                <w:szCs w:val="20"/>
                <w:lang w:eastAsia="zh-CN"/>
              </w:rPr>
            </w:pPr>
            <w:r>
              <w:rPr>
                <w:rFonts w:ascii="Times New Roman" w:hAnsi="Times New Roman" w:hint="eastAsia"/>
                <w:kern w:val="0"/>
                <w:sz w:val="20"/>
                <w:szCs w:val="20"/>
                <w:lang w:eastAsia="zh-CN"/>
              </w:rPr>
              <w:t>兼容适配</w:t>
            </w:r>
            <w:r>
              <w:rPr>
                <w:rFonts w:ascii="Times New Roman" w:hAnsi="Times New Roman" w:hint="eastAsia"/>
                <w:kern w:val="0"/>
                <w:sz w:val="20"/>
                <w:szCs w:val="20"/>
                <w:lang w:eastAsia="zh-CN"/>
              </w:rPr>
              <w:t>AC7840X Demo</w:t>
            </w:r>
            <w:r>
              <w:rPr>
                <w:rFonts w:ascii="Times New Roman" w:hAnsi="Times New Roman"/>
                <w:kern w:val="0"/>
                <w:sz w:val="20"/>
                <w:szCs w:val="20"/>
                <w:lang w:eastAsia="zh-CN"/>
              </w:rPr>
              <w:t xml:space="preserve"> Board V1</w:t>
            </w:r>
            <w:r>
              <w:rPr>
                <w:rFonts w:ascii="Times New Roman" w:hAnsi="Times New Roman" w:hint="eastAsia"/>
                <w:kern w:val="0"/>
                <w:sz w:val="20"/>
                <w:szCs w:val="20"/>
                <w:lang w:eastAsia="zh-CN"/>
              </w:rPr>
              <w:t>硬件板</w:t>
            </w:r>
          </w:p>
          <w:p w:rsidR="0066408F" w:rsidRDefault="00580739" w:rsidP="00C32F51">
            <w:pPr>
              <w:numPr>
                <w:ilvl w:val="0"/>
                <w:numId w:val="11"/>
              </w:numPr>
              <w:spacing w:before="0" w:after="0"/>
              <w:rPr>
                <w:rFonts w:ascii="Times New Roman" w:hAnsi="Times New Roman"/>
                <w:kern w:val="0"/>
                <w:sz w:val="20"/>
                <w:szCs w:val="20"/>
                <w:lang w:eastAsia="zh-CN"/>
              </w:rPr>
            </w:pPr>
            <w:r>
              <w:rPr>
                <w:rFonts w:ascii="Times New Roman" w:hAnsi="Times New Roman" w:hint="eastAsia"/>
                <w:kern w:val="0"/>
                <w:sz w:val="20"/>
                <w:szCs w:val="20"/>
                <w:lang w:eastAsia="zh-CN"/>
              </w:rPr>
              <w:t>文档版本号修改为两位</w:t>
            </w:r>
          </w:p>
        </w:tc>
      </w:tr>
      <w:tr w:rsidR="0017681B" w:rsidTr="0066408F">
        <w:tc>
          <w:tcPr>
            <w:tcW w:w="1119" w:type="dxa"/>
          </w:tcPr>
          <w:p w:rsidR="0017681B" w:rsidRPr="003768C5" w:rsidRDefault="0017681B" w:rsidP="0017681B">
            <w:pPr>
              <w:spacing w:before="0" w:after="0"/>
              <w:jc w:val="center"/>
              <w:rPr>
                <w:rFonts w:ascii="Times New Roman" w:hAnsi="Times New Roman"/>
                <w:kern w:val="0"/>
                <w:sz w:val="20"/>
                <w:szCs w:val="20"/>
                <w:lang w:eastAsia="zh-CN"/>
              </w:rPr>
            </w:pPr>
            <w:r>
              <w:rPr>
                <w:rFonts w:ascii="Times New Roman" w:hAnsi="Times New Roman" w:hint="eastAsia"/>
                <w:kern w:val="0"/>
                <w:sz w:val="20"/>
                <w:szCs w:val="20"/>
                <w:lang w:eastAsia="zh-CN"/>
              </w:rPr>
              <w:t>1</w:t>
            </w:r>
            <w:r>
              <w:rPr>
                <w:rFonts w:ascii="Times New Roman" w:hAnsi="Times New Roman"/>
                <w:kern w:val="0"/>
                <w:sz w:val="20"/>
                <w:szCs w:val="20"/>
                <w:lang w:eastAsia="zh-CN"/>
              </w:rPr>
              <w:t>.2</w:t>
            </w:r>
          </w:p>
        </w:tc>
        <w:tc>
          <w:tcPr>
            <w:tcW w:w="1220" w:type="dxa"/>
          </w:tcPr>
          <w:p w:rsidR="0017681B" w:rsidRPr="003768C5" w:rsidRDefault="0017681B" w:rsidP="0017681B">
            <w:pPr>
              <w:spacing w:before="0" w:after="0"/>
              <w:jc w:val="left"/>
              <w:rPr>
                <w:rFonts w:ascii="Times New Roman" w:hAnsi="Times New Roman"/>
                <w:kern w:val="0"/>
                <w:sz w:val="20"/>
                <w:szCs w:val="20"/>
                <w:lang w:eastAsia="zh-CN"/>
              </w:rPr>
            </w:pPr>
            <w:r>
              <w:rPr>
                <w:rFonts w:ascii="Times New Roman" w:hAnsi="Times New Roman" w:hint="eastAsia"/>
                <w:kern w:val="0"/>
                <w:sz w:val="20"/>
                <w:szCs w:val="20"/>
                <w:lang w:eastAsia="zh-CN"/>
              </w:rPr>
              <w:t>2</w:t>
            </w:r>
            <w:r>
              <w:rPr>
                <w:rFonts w:ascii="Times New Roman" w:hAnsi="Times New Roman"/>
                <w:kern w:val="0"/>
                <w:sz w:val="20"/>
                <w:szCs w:val="20"/>
                <w:lang w:eastAsia="zh-CN"/>
              </w:rPr>
              <w:t>022-12-16</w:t>
            </w:r>
          </w:p>
        </w:tc>
        <w:tc>
          <w:tcPr>
            <w:tcW w:w="1713" w:type="dxa"/>
          </w:tcPr>
          <w:p w:rsidR="0017681B" w:rsidRDefault="0017681B" w:rsidP="0017681B">
            <w:pPr>
              <w:spacing w:before="0" w:after="0"/>
              <w:jc w:val="center"/>
              <w:rPr>
                <w:rFonts w:ascii="Times New Roman" w:hAnsi="Times New Roman"/>
                <w:kern w:val="0"/>
                <w:sz w:val="20"/>
                <w:szCs w:val="20"/>
                <w:lang w:eastAsia="zh-CN"/>
              </w:rPr>
            </w:pPr>
            <w:proofErr w:type="spellStart"/>
            <w:r>
              <w:rPr>
                <w:rFonts w:ascii="Times New Roman" w:hAnsi="Times New Roman" w:hint="eastAsia"/>
                <w:kern w:val="0"/>
                <w:sz w:val="20"/>
                <w:szCs w:val="20"/>
                <w:lang w:eastAsia="zh-CN"/>
              </w:rPr>
              <w:t>Auto</w:t>
            </w:r>
            <w:r>
              <w:rPr>
                <w:rFonts w:ascii="Times New Roman" w:hAnsi="Times New Roman"/>
                <w:kern w:val="0"/>
                <w:sz w:val="20"/>
                <w:szCs w:val="20"/>
                <w:lang w:eastAsia="zh-CN"/>
              </w:rPr>
              <w:t>Chips</w:t>
            </w:r>
            <w:proofErr w:type="spellEnd"/>
          </w:p>
        </w:tc>
        <w:tc>
          <w:tcPr>
            <w:tcW w:w="4944" w:type="dxa"/>
          </w:tcPr>
          <w:p w:rsidR="0017681B" w:rsidRPr="00803586" w:rsidRDefault="0017681B" w:rsidP="0017681B">
            <w:pPr>
              <w:numPr>
                <w:ilvl w:val="0"/>
                <w:numId w:val="10"/>
              </w:numPr>
              <w:spacing w:before="0" w:after="0"/>
              <w:rPr>
                <w:rFonts w:ascii="Times New Roman" w:hAnsi="Times New Roman"/>
                <w:kern w:val="0"/>
                <w:sz w:val="20"/>
                <w:szCs w:val="20"/>
                <w:lang w:eastAsia="zh-CN"/>
              </w:rPr>
            </w:pPr>
            <w:r>
              <w:rPr>
                <w:rFonts w:ascii="Times New Roman" w:hAnsi="Times New Roman" w:hint="eastAsia"/>
                <w:kern w:val="0"/>
                <w:sz w:val="20"/>
                <w:szCs w:val="20"/>
                <w:lang w:eastAsia="zh-CN"/>
              </w:rPr>
              <w:t>修改</w:t>
            </w:r>
            <w:r>
              <w:rPr>
                <w:rFonts w:ascii="Times New Roman" w:hAnsi="Times New Roman" w:hint="eastAsia"/>
                <w:kern w:val="0"/>
                <w:sz w:val="20"/>
                <w:szCs w:val="20"/>
                <w:lang w:eastAsia="zh-CN"/>
              </w:rPr>
              <w:t>AC</w:t>
            </w:r>
            <w:r>
              <w:rPr>
                <w:rFonts w:ascii="Times New Roman" w:hAnsi="Times New Roman"/>
                <w:kern w:val="0"/>
                <w:sz w:val="20"/>
                <w:szCs w:val="20"/>
                <w:lang w:eastAsia="zh-CN"/>
              </w:rPr>
              <w:t>784</w:t>
            </w:r>
            <w:r>
              <w:rPr>
                <w:rFonts w:ascii="Times New Roman" w:hAnsi="Times New Roman" w:hint="eastAsia"/>
                <w:kern w:val="0"/>
                <w:sz w:val="20"/>
                <w:szCs w:val="20"/>
                <w:lang w:eastAsia="zh-CN"/>
              </w:rPr>
              <w:t>x</w:t>
            </w:r>
            <w:r>
              <w:rPr>
                <w:rFonts w:ascii="Times New Roman" w:hAnsi="Times New Roman" w:hint="eastAsia"/>
                <w:kern w:val="0"/>
                <w:sz w:val="20"/>
                <w:szCs w:val="20"/>
                <w:lang w:eastAsia="zh-CN"/>
              </w:rPr>
              <w:t>为</w:t>
            </w:r>
            <w:r>
              <w:rPr>
                <w:rFonts w:ascii="Times New Roman" w:hAnsi="Times New Roman" w:hint="eastAsia"/>
                <w:kern w:val="0"/>
                <w:sz w:val="20"/>
                <w:szCs w:val="20"/>
                <w:lang w:eastAsia="zh-CN"/>
              </w:rPr>
              <w:t>AC</w:t>
            </w:r>
            <w:r>
              <w:rPr>
                <w:rFonts w:ascii="Times New Roman" w:hAnsi="Times New Roman"/>
                <w:kern w:val="0"/>
                <w:sz w:val="20"/>
                <w:szCs w:val="20"/>
                <w:lang w:eastAsia="zh-CN"/>
              </w:rPr>
              <w:t>7840</w:t>
            </w:r>
            <w:r>
              <w:rPr>
                <w:rFonts w:ascii="Times New Roman" w:hAnsi="Times New Roman" w:hint="eastAsia"/>
                <w:kern w:val="0"/>
                <w:sz w:val="20"/>
                <w:szCs w:val="20"/>
                <w:lang w:eastAsia="zh-CN"/>
              </w:rPr>
              <w:t>x</w:t>
            </w:r>
          </w:p>
        </w:tc>
      </w:tr>
    </w:tbl>
    <w:p w:rsidR="0066408F" w:rsidRDefault="00580739">
      <w:pPr>
        <w:pStyle w:val="TitreSansNumero"/>
        <w:rPr>
          <w:szCs w:val="32"/>
          <w:lang w:eastAsia="zh-CN"/>
        </w:rPr>
      </w:pPr>
      <w:bookmarkStart w:id="6" w:name="_Toc110850688"/>
      <w:r>
        <w:rPr>
          <w:rFonts w:hint="eastAsia"/>
          <w:szCs w:val="32"/>
          <w:lang w:eastAsia="zh-CN"/>
        </w:rPr>
        <w:lastRenderedPageBreak/>
        <w:t>版权声明</w:t>
      </w:r>
      <w:bookmarkEnd w:id="6"/>
    </w:p>
    <w:p w:rsidR="0066408F" w:rsidRDefault="00580739">
      <w:pPr>
        <w:tabs>
          <w:tab w:val="left" w:pos="2865"/>
        </w:tabs>
        <w:rPr>
          <w:rFonts w:cs="Arial"/>
          <w:lang w:eastAsia="zh-CN"/>
        </w:rPr>
      </w:pPr>
      <w:r>
        <w:rPr>
          <w:rFonts w:cs="Arial" w:hint="eastAsia"/>
          <w:lang w:eastAsia="zh-CN"/>
        </w:rPr>
        <w:t>本文档包含</w:t>
      </w:r>
      <w:proofErr w:type="spellStart"/>
      <w:r>
        <w:rPr>
          <w:rFonts w:cs="Arial" w:hint="eastAsia"/>
          <w:lang w:eastAsia="zh-CN"/>
        </w:rPr>
        <w:t>AutoChips</w:t>
      </w:r>
      <w:proofErr w:type="spellEnd"/>
      <w:r>
        <w:rPr>
          <w:rFonts w:cs="Arial" w:hint="eastAsia"/>
          <w:lang w:eastAsia="zh-CN"/>
        </w:rPr>
        <w:t>公司的机密信息。禁止未经授权使用或披露本文档包含的信息。对因未经</w:t>
      </w:r>
      <w:proofErr w:type="spellStart"/>
      <w:r>
        <w:rPr>
          <w:rFonts w:cs="Arial" w:hint="eastAsia"/>
          <w:lang w:eastAsia="zh-CN"/>
        </w:rPr>
        <w:t>AutoChips</w:t>
      </w:r>
      <w:proofErr w:type="spellEnd"/>
      <w:r>
        <w:rPr>
          <w:rFonts w:cs="Arial" w:hint="eastAsia"/>
          <w:lang w:eastAsia="zh-CN"/>
        </w:rPr>
        <w:t>公司授权而全部或部分披露此文档内容而给</w:t>
      </w:r>
      <w:proofErr w:type="spellStart"/>
      <w:r>
        <w:rPr>
          <w:rFonts w:cs="Arial" w:hint="eastAsia"/>
          <w:lang w:eastAsia="zh-CN"/>
        </w:rPr>
        <w:t>AutoChips</w:t>
      </w:r>
      <w:proofErr w:type="spellEnd"/>
      <w:r>
        <w:rPr>
          <w:rFonts w:cs="Arial" w:hint="eastAsia"/>
          <w:lang w:eastAsia="zh-CN"/>
        </w:rPr>
        <w:t>公司带来的任何损失或损害，</w:t>
      </w:r>
      <w:proofErr w:type="spellStart"/>
      <w:r>
        <w:rPr>
          <w:rFonts w:cs="Arial" w:hint="eastAsia"/>
          <w:lang w:eastAsia="zh-CN"/>
        </w:rPr>
        <w:t>AutoChips</w:t>
      </w:r>
      <w:proofErr w:type="spellEnd"/>
      <w:r>
        <w:rPr>
          <w:rFonts w:cs="Arial" w:hint="eastAsia"/>
          <w:lang w:eastAsia="zh-CN"/>
        </w:rPr>
        <w:t>公司将追究责任。</w:t>
      </w:r>
    </w:p>
    <w:p w:rsidR="0066408F" w:rsidRDefault="0066408F">
      <w:pPr>
        <w:tabs>
          <w:tab w:val="left" w:pos="2865"/>
        </w:tabs>
        <w:rPr>
          <w:rFonts w:cs="Arial"/>
          <w:lang w:eastAsia="zh-CN"/>
        </w:rPr>
      </w:pPr>
    </w:p>
    <w:p w:rsidR="0066408F" w:rsidRDefault="00580739">
      <w:pPr>
        <w:tabs>
          <w:tab w:val="left" w:pos="2865"/>
        </w:tabs>
        <w:rPr>
          <w:rFonts w:cs="Arial"/>
          <w:lang w:eastAsia="zh-CN"/>
        </w:rPr>
      </w:pPr>
      <w:proofErr w:type="spellStart"/>
      <w:r>
        <w:rPr>
          <w:rFonts w:cs="Arial" w:hint="eastAsia"/>
          <w:lang w:eastAsia="zh-CN"/>
        </w:rPr>
        <w:t>AutoChips</w:t>
      </w:r>
      <w:proofErr w:type="spellEnd"/>
      <w:r>
        <w:rPr>
          <w:rFonts w:cs="Arial" w:hint="eastAsia"/>
          <w:lang w:eastAsia="zh-CN"/>
        </w:rPr>
        <w:t>公司保留对此处任何信息进行更改的权利，此处的信息如有变更，恕不另行通知。</w:t>
      </w:r>
      <w:proofErr w:type="spellStart"/>
      <w:r>
        <w:rPr>
          <w:rFonts w:cs="Arial" w:hint="eastAsia"/>
          <w:lang w:eastAsia="zh-CN"/>
        </w:rPr>
        <w:t>AutoChips</w:t>
      </w:r>
      <w:proofErr w:type="spellEnd"/>
      <w:r>
        <w:rPr>
          <w:rFonts w:cs="Arial" w:hint="eastAsia"/>
          <w:lang w:eastAsia="zh-CN"/>
        </w:rPr>
        <w:t>公司对使用或依赖此处包含的信息不承担任何责任。</w:t>
      </w:r>
    </w:p>
    <w:p w:rsidR="0066408F" w:rsidRDefault="0066408F">
      <w:pPr>
        <w:tabs>
          <w:tab w:val="left" w:pos="2865"/>
        </w:tabs>
        <w:rPr>
          <w:rFonts w:cs="Arial"/>
          <w:lang w:eastAsia="zh-CN"/>
        </w:rPr>
      </w:pPr>
    </w:p>
    <w:p w:rsidR="0066408F" w:rsidRDefault="00580739">
      <w:pPr>
        <w:tabs>
          <w:tab w:val="left" w:pos="2865"/>
        </w:tabs>
        <w:rPr>
          <w:rFonts w:cs="Arial"/>
          <w:b/>
          <w:lang w:eastAsia="zh-CN"/>
        </w:rPr>
      </w:pPr>
      <w:r>
        <w:rPr>
          <w:rFonts w:cs="Arial" w:hint="eastAsia"/>
          <w:b/>
          <w:lang w:eastAsia="zh-CN"/>
        </w:rPr>
        <w:t>本文档的所有信息均“按原样”提供，不提供任何形式的明示，暗示，法定或其他形式的保证。</w:t>
      </w:r>
      <w:proofErr w:type="spellStart"/>
      <w:r>
        <w:rPr>
          <w:rFonts w:cs="Arial" w:hint="eastAsia"/>
          <w:b/>
          <w:lang w:eastAsia="zh-CN"/>
        </w:rPr>
        <w:t>AutoChips</w:t>
      </w:r>
      <w:proofErr w:type="spellEnd"/>
      <w:r>
        <w:rPr>
          <w:rFonts w:cs="Arial" w:hint="eastAsia"/>
          <w:b/>
          <w:lang w:eastAsia="zh-CN"/>
        </w:rPr>
        <w:t>公司明确拒绝对适销性，非侵权性和针对特定用途的适用性方面的</w:t>
      </w:r>
      <w:proofErr w:type="gramStart"/>
      <w:r>
        <w:rPr>
          <w:rFonts w:cs="Arial" w:hint="eastAsia"/>
          <w:b/>
          <w:lang w:eastAsia="zh-CN"/>
        </w:rPr>
        <w:t>的</w:t>
      </w:r>
      <w:proofErr w:type="gramEnd"/>
      <w:r>
        <w:rPr>
          <w:rFonts w:cs="Arial" w:hint="eastAsia"/>
          <w:b/>
          <w:lang w:eastAsia="zh-CN"/>
        </w:rPr>
        <w:t>所有暗示保证。</w:t>
      </w:r>
      <w:r>
        <w:rPr>
          <w:rFonts w:cs="Arial" w:hint="eastAsia"/>
          <w:b/>
          <w:lang w:eastAsia="zh-CN"/>
        </w:rPr>
        <w:t xml:space="preserve"> </w:t>
      </w:r>
      <w:proofErr w:type="spellStart"/>
      <w:r>
        <w:rPr>
          <w:rFonts w:cs="Arial" w:hint="eastAsia"/>
          <w:b/>
          <w:lang w:eastAsia="zh-CN"/>
        </w:rPr>
        <w:t>AutoChips</w:t>
      </w:r>
      <w:proofErr w:type="spellEnd"/>
      <w:r>
        <w:rPr>
          <w:rFonts w:cs="Arial" w:hint="eastAsia"/>
          <w:b/>
          <w:lang w:eastAsia="zh-CN"/>
        </w:rPr>
        <w:t>公司对本文档可能使用、包含或提供的任何第三方软件不提供任何担保，并且用户同意仅向该等第三方寻求与此相关的任何担保索赔。</w:t>
      </w:r>
      <w:proofErr w:type="spellStart"/>
      <w:r>
        <w:rPr>
          <w:rFonts w:cs="Arial" w:hint="eastAsia"/>
          <w:b/>
          <w:lang w:eastAsia="zh-CN"/>
        </w:rPr>
        <w:t>AutoChips</w:t>
      </w:r>
      <w:proofErr w:type="spellEnd"/>
      <w:r>
        <w:rPr>
          <w:rFonts w:cs="Arial" w:hint="eastAsia"/>
          <w:b/>
          <w:lang w:eastAsia="zh-CN"/>
        </w:rPr>
        <w:t>公司对于根据用户规格或为符合特定标准或公开论坛而产生的任何交付物，也不承担任何责任。</w:t>
      </w:r>
    </w:p>
    <w:p w:rsidR="0066408F" w:rsidRDefault="00580739">
      <w:pPr>
        <w:pStyle w:val="1"/>
        <w:numPr>
          <w:ilvl w:val="0"/>
          <w:numId w:val="0"/>
        </w:numPr>
        <w:ind w:left="680" w:hanging="680"/>
        <w:rPr>
          <w:lang w:eastAsia="zh-CN"/>
        </w:rPr>
      </w:pPr>
      <w:bookmarkStart w:id="7" w:name="_Toc110850689"/>
      <w:r>
        <w:rPr>
          <w:rFonts w:hint="eastAsia"/>
          <w:lang w:eastAsia="zh-CN"/>
        </w:rPr>
        <w:lastRenderedPageBreak/>
        <w:t>文档目</w:t>
      </w:r>
      <w:r>
        <w:rPr>
          <w:lang w:eastAsia="zh-CN"/>
        </w:rPr>
        <w:t>录</w:t>
      </w:r>
      <w:bookmarkEnd w:id="7"/>
    </w:p>
    <w:p w:rsidR="0066408F" w:rsidRDefault="00580739">
      <w:pPr>
        <w:pStyle w:val="11"/>
        <w:rPr>
          <w:rFonts w:asciiTheme="minorHAnsi" w:eastAsiaTheme="minorEastAsia" w:hAnsiTheme="minorHAnsi" w:cstheme="minorBidi"/>
          <w:b w:val="0"/>
          <w:kern w:val="2"/>
          <w:sz w:val="21"/>
          <w:szCs w:val="22"/>
        </w:rPr>
      </w:pPr>
      <w:r>
        <w:rPr>
          <w:rFonts w:ascii="Arial" w:hAnsi="Arial"/>
        </w:rPr>
        <w:fldChar w:fldCharType="begin"/>
      </w:r>
      <w:r>
        <w:rPr>
          <w:rFonts w:ascii="Arial" w:hAnsi="Arial"/>
        </w:rPr>
        <w:instrText xml:space="preserve"> TOC \o "1-3" \h \z \u </w:instrText>
      </w:r>
      <w:r>
        <w:rPr>
          <w:rFonts w:ascii="Arial" w:hAnsi="Arial"/>
        </w:rPr>
        <w:fldChar w:fldCharType="separate"/>
      </w:r>
      <w:hyperlink w:anchor="_Toc110850687" w:history="1">
        <w:r>
          <w:rPr>
            <w:rStyle w:val="aff3"/>
          </w:rPr>
          <w:t>修订信息</w:t>
        </w:r>
        <w:r>
          <w:tab/>
        </w:r>
        <w:r>
          <w:fldChar w:fldCharType="begin"/>
        </w:r>
        <w:r>
          <w:instrText xml:space="preserve"> PAGEREF _Toc110850687 \h </w:instrText>
        </w:r>
        <w:r>
          <w:fldChar w:fldCharType="separate"/>
        </w:r>
        <w:r w:rsidR="00527402">
          <w:rPr>
            <w:noProof/>
          </w:rPr>
          <w:t>2</w:t>
        </w:r>
        <w:r>
          <w:fldChar w:fldCharType="end"/>
        </w:r>
      </w:hyperlink>
    </w:p>
    <w:p w:rsidR="0066408F" w:rsidRDefault="00973FC8">
      <w:pPr>
        <w:pStyle w:val="11"/>
        <w:rPr>
          <w:rFonts w:asciiTheme="minorHAnsi" w:eastAsiaTheme="minorEastAsia" w:hAnsiTheme="minorHAnsi" w:cstheme="minorBidi"/>
          <w:b w:val="0"/>
          <w:kern w:val="2"/>
          <w:sz w:val="21"/>
          <w:szCs w:val="22"/>
        </w:rPr>
      </w:pPr>
      <w:hyperlink w:anchor="_Toc110850688" w:history="1">
        <w:r w:rsidR="00580739">
          <w:rPr>
            <w:rStyle w:val="aff3"/>
          </w:rPr>
          <w:t>版权声明</w:t>
        </w:r>
        <w:r w:rsidR="00580739">
          <w:tab/>
        </w:r>
        <w:r w:rsidR="00580739">
          <w:fldChar w:fldCharType="begin"/>
        </w:r>
        <w:r w:rsidR="00580739">
          <w:instrText xml:space="preserve"> PAGEREF _Toc110850688 \h </w:instrText>
        </w:r>
        <w:r w:rsidR="00580739">
          <w:fldChar w:fldCharType="separate"/>
        </w:r>
        <w:r w:rsidR="00527402">
          <w:rPr>
            <w:noProof/>
          </w:rPr>
          <w:t>3</w:t>
        </w:r>
        <w:r w:rsidR="00580739">
          <w:fldChar w:fldCharType="end"/>
        </w:r>
      </w:hyperlink>
    </w:p>
    <w:p w:rsidR="0066408F" w:rsidRDefault="00973FC8">
      <w:pPr>
        <w:pStyle w:val="11"/>
        <w:rPr>
          <w:rFonts w:asciiTheme="minorHAnsi" w:eastAsiaTheme="minorEastAsia" w:hAnsiTheme="minorHAnsi" w:cstheme="minorBidi"/>
          <w:b w:val="0"/>
          <w:kern w:val="2"/>
          <w:sz w:val="21"/>
          <w:szCs w:val="22"/>
        </w:rPr>
      </w:pPr>
      <w:hyperlink w:anchor="_Toc110850689" w:history="1">
        <w:r w:rsidR="00580739">
          <w:rPr>
            <w:rStyle w:val="aff3"/>
          </w:rPr>
          <w:t>文档目录</w:t>
        </w:r>
        <w:r w:rsidR="00580739">
          <w:tab/>
        </w:r>
        <w:r w:rsidR="00580739">
          <w:fldChar w:fldCharType="begin"/>
        </w:r>
        <w:r w:rsidR="00580739">
          <w:instrText xml:space="preserve"> PAGEREF _Toc110850689 \h </w:instrText>
        </w:r>
        <w:r w:rsidR="00580739">
          <w:fldChar w:fldCharType="separate"/>
        </w:r>
        <w:r w:rsidR="00527402">
          <w:rPr>
            <w:noProof/>
          </w:rPr>
          <w:t>4</w:t>
        </w:r>
        <w:r w:rsidR="00580739">
          <w:fldChar w:fldCharType="end"/>
        </w:r>
      </w:hyperlink>
    </w:p>
    <w:p w:rsidR="0066408F" w:rsidRDefault="00973FC8">
      <w:pPr>
        <w:pStyle w:val="11"/>
        <w:rPr>
          <w:rFonts w:asciiTheme="minorHAnsi" w:eastAsiaTheme="minorEastAsia" w:hAnsiTheme="minorHAnsi" w:cstheme="minorBidi"/>
          <w:b w:val="0"/>
          <w:kern w:val="2"/>
          <w:sz w:val="21"/>
          <w:szCs w:val="22"/>
        </w:rPr>
      </w:pPr>
      <w:hyperlink w:anchor="_Toc110850690" w:history="1">
        <w:r w:rsidR="00580739">
          <w:rPr>
            <w:rStyle w:val="aff3"/>
          </w:rPr>
          <w:t>插图目录</w:t>
        </w:r>
        <w:r w:rsidR="00580739">
          <w:tab/>
        </w:r>
        <w:r w:rsidR="00580739">
          <w:fldChar w:fldCharType="begin"/>
        </w:r>
        <w:r w:rsidR="00580739">
          <w:instrText xml:space="preserve"> PAGEREF _Toc110850690 \h </w:instrText>
        </w:r>
        <w:r w:rsidR="00580739">
          <w:fldChar w:fldCharType="separate"/>
        </w:r>
        <w:r w:rsidR="00527402">
          <w:rPr>
            <w:noProof/>
          </w:rPr>
          <w:t>5</w:t>
        </w:r>
        <w:r w:rsidR="00580739">
          <w:fldChar w:fldCharType="end"/>
        </w:r>
      </w:hyperlink>
    </w:p>
    <w:p w:rsidR="0066408F" w:rsidRDefault="00973FC8">
      <w:pPr>
        <w:pStyle w:val="11"/>
        <w:rPr>
          <w:rFonts w:asciiTheme="minorHAnsi" w:eastAsiaTheme="minorEastAsia" w:hAnsiTheme="minorHAnsi" w:cstheme="minorBidi"/>
          <w:b w:val="0"/>
          <w:kern w:val="2"/>
          <w:sz w:val="21"/>
          <w:szCs w:val="22"/>
        </w:rPr>
      </w:pPr>
      <w:hyperlink w:anchor="_Toc110850691" w:history="1">
        <w:r w:rsidR="00580739">
          <w:rPr>
            <w:rStyle w:val="aff3"/>
          </w:rPr>
          <w:t>表格目录</w:t>
        </w:r>
        <w:r w:rsidR="00580739">
          <w:tab/>
        </w:r>
        <w:r w:rsidR="00580739">
          <w:fldChar w:fldCharType="begin"/>
        </w:r>
        <w:r w:rsidR="00580739">
          <w:instrText xml:space="preserve"> PAGEREF _Toc110850691 \h </w:instrText>
        </w:r>
        <w:r w:rsidR="00580739">
          <w:fldChar w:fldCharType="separate"/>
        </w:r>
        <w:r w:rsidR="00527402">
          <w:rPr>
            <w:noProof/>
          </w:rPr>
          <w:t>6</w:t>
        </w:r>
        <w:r w:rsidR="00580739">
          <w:fldChar w:fldCharType="end"/>
        </w:r>
      </w:hyperlink>
    </w:p>
    <w:p w:rsidR="0066408F" w:rsidRDefault="00973FC8">
      <w:pPr>
        <w:pStyle w:val="11"/>
        <w:rPr>
          <w:rFonts w:asciiTheme="minorHAnsi" w:eastAsiaTheme="minorEastAsia" w:hAnsiTheme="minorHAnsi" w:cstheme="minorBidi"/>
          <w:b w:val="0"/>
          <w:kern w:val="2"/>
          <w:sz w:val="21"/>
          <w:szCs w:val="22"/>
        </w:rPr>
      </w:pPr>
      <w:hyperlink w:anchor="_Toc110850692" w:history="1">
        <w:r w:rsidR="00580739">
          <w:rPr>
            <w:rStyle w:val="aff3"/>
          </w:rPr>
          <w:t>1</w:t>
        </w:r>
        <w:r w:rsidR="00580739">
          <w:rPr>
            <w:rFonts w:asciiTheme="minorHAnsi" w:eastAsiaTheme="minorEastAsia" w:hAnsiTheme="minorHAnsi" w:cstheme="minorBidi"/>
            <w:b w:val="0"/>
            <w:kern w:val="2"/>
            <w:sz w:val="21"/>
            <w:szCs w:val="22"/>
          </w:rPr>
          <w:tab/>
        </w:r>
        <w:r w:rsidR="00580739">
          <w:rPr>
            <w:rStyle w:val="aff3"/>
          </w:rPr>
          <w:t>SRAM</w:t>
        </w:r>
        <w:r w:rsidR="00580739">
          <w:rPr>
            <w:rStyle w:val="aff3"/>
            <w:rFonts w:ascii="Times New Roman" w:hAnsi="Times New Roman" w:cs="Times New Roman"/>
          </w:rPr>
          <w:t>模块简介</w:t>
        </w:r>
        <w:r w:rsidR="00580739">
          <w:tab/>
        </w:r>
        <w:r w:rsidR="00580739">
          <w:fldChar w:fldCharType="begin"/>
        </w:r>
        <w:r w:rsidR="00580739">
          <w:instrText xml:space="preserve"> PAGEREF _Toc110850692 \h </w:instrText>
        </w:r>
        <w:r w:rsidR="00580739">
          <w:fldChar w:fldCharType="separate"/>
        </w:r>
        <w:r w:rsidR="00527402">
          <w:rPr>
            <w:noProof/>
          </w:rPr>
          <w:t>7</w:t>
        </w:r>
        <w:r w:rsidR="00580739">
          <w:fldChar w:fldCharType="end"/>
        </w:r>
      </w:hyperlink>
    </w:p>
    <w:p w:rsidR="0066408F" w:rsidRDefault="00973FC8">
      <w:pPr>
        <w:pStyle w:val="21"/>
        <w:rPr>
          <w:rFonts w:asciiTheme="minorHAnsi" w:eastAsiaTheme="minorEastAsia" w:hAnsiTheme="minorHAnsi" w:cstheme="minorBidi"/>
          <w:kern w:val="2"/>
          <w:sz w:val="21"/>
          <w:szCs w:val="22"/>
          <w:lang w:eastAsia="zh-CN"/>
        </w:rPr>
      </w:pPr>
      <w:hyperlink w:anchor="_Toc110850693" w:history="1">
        <w:r w:rsidR="00580739">
          <w:rPr>
            <w:rStyle w:val="aff3"/>
            <w:lang w:eastAsia="zh-CN"/>
          </w:rPr>
          <w:t>1.1</w:t>
        </w:r>
        <w:r w:rsidR="00580739">
          <w:rPr>
            <w:rFonts w:asciiTheme="minorHAnsi" w:eastAsiaTheme="minorEastAsia" w:hAnsiTheme="minorHAnsi" w:cstheme="minorBidi"/>
            <w:kern w:val="2"/>
            <w:sz w:val="21"/>
            <w:szCs w:val="22"/>
            <w:lang w:eastAsia="zh-CN"/>
          </w:rPr>
          <w:tab/>
        </w:r>
        <w:r w:rsidR="00580739">
          <w:rPr>
            <w:rStyle w:val="aff3"/>
            <w:rFonts w:ascii="Times New Roman" w:hAnsi="Times New Roman" w:cs="Times New Roman"/>
            <w:lang w:eastAsia="zh-CN"/>
          </w:rPr>
          <w:t>简介</w:t>
        </w:r>
        <w:r w:rsidR="00580739">
          <w:tab/>
        </w:r>
        <w:r w:rsidR="00580739">
          <w:fldChar w:fldCharType="begin"/>
        </w:r>
        <w:r w:rsidR="00580739">
          <w:instrText xml:space="preserve"> PAGEREF _Toc110850693 \h </w:instrText>
        </w:r>
        <w:r w:rsidR="00580739">
          <w:fldChar w:fldCharType="separate"/>
        </w:r>
        <w:r w:rsidR="00527402">
          <w:rPr>
            <w:noProof/>
          </w:rPr>
          <w:t>7</w:t>
        </w:r>
        <w:r w:rsidR="00580739">
          <w:fldChar w:fldCharType="end"/>
        </w:r>
      </w:hyperlink>
    </w:p>
    <w:p w:rsidR="0066408F" w:rsidRDefault="00973FC8">
      <w:pPr>
        <w:pStyle w:val="21"/>
        <w:rPr>
          <w:rFonts w:asciiTheme="minorHAnsi" w:eastAsiaTheme="minorEastAsia" w:hAnsiTheme="minorHAnsi" w:cstheme="minorBidi"/>
          <w:kern w:val="2"/>
          <w:sz w:val="21"/>
          <w:szCs w:val="22"/>
          <w:lang w:eastAsia="zh-CN"/>
        </w:rPr>
      </w:pPr>
      <w:hyperlink w:anchor="_Toc110850694" w:history="1">
        <w:r w:rsidR="00580739">
          <w:rPr>
            <w:rStyle w:val="aff3"/>
            <w:lang w:eastAsia="zh-CN"/>
          </w:rPr>
          <w:t>1.2</w:t>
        </w:r>
        <w:r w:rsidR="00580739">
          <w:rPr>
            <w:rFonts w:asciiTheme="minorHAnsi" w:eastAsiaTheme="minorEastAsia" w:hAnsiTheme="minorHAnsi" w:cstheme="minorBidi"/>
            <w:kern w:val="2"/>
            <w:sz w:val="21"/>
            <w:szCs w:val="22"/>
            <w:lang w:eastAsia="zh-CN"/>
          </w:rPr>
          <w:tab/>
        </w:r>
        <w:r w:rsidR="00580739">
          <w:rPr>
            <w:rStyle w:val="aff3"/>
            <w:rFonts w:ascii="Times New Roman" w:hAnsi="Times New Roman" w:cs="Times New Roman"/>
            <w:lang w:eastAsia="zh-CN"/>
          </w:rPr>
          <w:t>模块特性</w:t>
        </w:r>
        <w:r w:rsidR="00580739">
          <w:tab/>
        </w:r>
        <w:r w:rsidR="00580739">
          <w:fldChar w:fldCharType="begin"/>
        </w:r>
        <w:r w:rsidR="00580739">
          <w:instrText xml:space="preserve"> PAGEREF _Toc110850694 \h </w:instrText>
        </w:r>
        <w:r w:rsidR="00580739">
          <w:fldChar w:fldCharType="separate"/>
        </w:r>
        <w:r w:rsidR="00527402">
          <w:rPr>
            <w:noProof/>
          </w:rPr>
          <w:t>7</w:t>
        </w:r>
        <w:r w:rsidR="00580739">
          <w:fldChar w:fldCharType="end"/>
        </w:r>
      </w:hyperlink>
    </w:p>
    <w:p w:rsidR="0066408F" w:rsidRDefault="00973FC8">
      <w:pPr>
        <w:pStyle w:val="21"/>
        <w:rPr>
          <w:rFonts w:asciiTheme="minorHAnsi" w:eastAsiaTheme="minorEastAsia" w:hAnsiTheme="minorHAnsi" w:cstheme="minorBidi"/>
          <w:kern w:val="2"/>
          <w:sz w:val="21"/>
          <w:szCs w:val="22"/>
          <w:lang w:eastAsia="zh-CN"/>
        </w:rPr>
      </w:pPr>
      <w:hyperlink w:anchor="_Toc110850695" w:history="1">
        <w:r w:rsidR="00580739">
          <w:rPr>
            <w:rStyle w:val="aff3"/>
            <w:lang w:eastAsia="zh-CN"/>
          </w:rPr>
          <w:t>1.3</w:t>
        </w:r>
        <w:r w:rsidR="00580739">
          <w:rPr>
            <w:rFonts w:asciiTheme="minorHAnsi" w:eastAsiaTheme="minorEastAsia" w:hAnsiTheme="minorHAnsi" w:cstheme="minorBidi"/>
            <w:kern w:val="2"/>
            <w:sz w:val="21"/>
            <w:szCs w:val="22"/>
            <w:lang w:eastAsia="zh-CN"/>
          </w:rPr>
          <w:tab/>
        </w:r>
        <w:r w:rsidR="00580739">
          <w:rPr>
            <w:rStyle w:val="aff3"/>
            <w:rFonts w:ascii="Times New Roman" w:hAnsi="Times New Roman" w:cs="Times New Roman"/>
            <w:lang w:eastAsia="zh-CN"/>
          </w:rPr>
          <w:t>结构</w:t>
        </w:r>
        <w:r w:rsidR="00580739">
          <w:rPr>
            <w:rStyle w:val="aff3"/>
            <w:lang w:eastAsia="zh-CN"/>
          </w:rPr>
          <w:t>框图</w:t>
        </w:r>
        <w:r w:rsidR="00580739">
          <w:tab/>
        </w:r>
        <w:r w:rsidR="00580739">
          <w:fldChar w:fldCharType="begin"/>
        </w:r>
        <w:r w:rsidR="00580739">
          <w:instrText xml:space="preserve"> PAGEREF _Toc110850695 \h </w:instrText>
        </w:r>
        <w:r w:rsidR="00580739">
          <w:fldChar w:fldCharType="separate"/>
        </w:r>
        <w:r w:rsidR="00527402">
          <w:rPr>
            <w:noProof/>
          </w:rPr>
          <w:t>8</w:t>
        </w:r>
        <w:r w:rsidR="00580739">
          <w:fldChar w:fldCharType="end"/>
        </w:r>
      </w:hyperlink>
    </w:p>
    <w:p w:rsidR="0066408F" w:rsidRDefault="00973FC8">
      <w:pPr>
        <w:pStyle w:val="21"/>
        <w:rPr>
          <w:rFonts w:asciiTheme="minorHAnsi" w:eastAsiaTheme="minorEastAsia" w:hAnsiTheme="minorHAnsi" w:cstheme="minorBidi"/>
          <w:kern w:val="2"/>
          <w:sz w:val="21"/>
          <w:szCs w:val="22"/>
          <w:lang w:eastAsia="zh-CN"/>
        </w:rPr>
      </w:pPr>
      <w:hyperlink w:anchor="_Toc110850696" w:history="1">
        <w:r w:rsidR="00580739">
          <w:rPr>
            <w:rStyle w:val="aff3"/>
            <w:lang w:eastAsia="zh-CN"/>
          </w:rPr>
          <w:t>1.4</w:t>
        </w:r>
        <w:r w:rsidR="00580739">
          <w:rPr>
            <w:rFonts w:asciiTheme="minorHAnsi" w:eastAsiaTheme="minorEastAsia" w:hAnsiTheme="minorHAnsi" w:cstheme="minorBidi"/>
            <w:kern w:val="2"/>
            <w:sz w:val="21"/>
            <w:szCs w:val="22"/>
            <w:lang w:eastAsia="zh-CN"/>
          </w:rPr>
          <w:tab/>
        </w:r>
        <w:r w:rsidR="00580739">
          <w:rPr>
            <w:rStyle w:val="aff3"/>
            <w:lang w:eastAsia="zh-CN"/>
          </w:rPr>
          <w:t>功能概述</w:t>
        </w:r>
        <w:r w:rsidR="00580739">
          <w:tab/>
        </w:r>
        <w:r w:rsidR="00580739">
          <w:fldChar w:fldCharType="begin"/>
        </w:r>
        <w:r w:rsidR="00580739">
          <w:instrText xml:space="preserve"> PAGEREF _Toc110850696 \h </w:instrText>
        </w:r>
        <w:r w:rsidR="00580739">
          <w:fldChar w:fldCharType="separate"/>
        </w:r>
        <w:r w:rsidR="00527402">
          <w:rPr>
            <w:noProof/>
          </w:rPr>
          <w:t>8</w:t>
        </w:r>
        <w:r w:rsidR="00580739">
          <w:fldChar w:fldCharType="end"/>
        </w:r>
      </w:hyperlink>
    </w:p>
    <w:p w:rsidR="0066408F" w:rsidRDefault="00973FC8">
      <w:pPr>
        <w:pStyle w:val="31"/>
        <w:rPr>
          <w:rFonts w:asciiTheme="minorHAnsi" w:eastAsiaTheme="minorEastAsia" w:hAnsiTheme="minorHAnsi" w:cstheme="minorBidi"/>
          <w:kern w:val="2"/>
          <w:sz w:val="21"/>
          <w:szCs w:val="22"/>
          <w:lang w:eastAsia="zh-CN"/>
        </w:rPr>
      </w:pPr>
      <w:hyperlink w:anchor="_Toc110850697" w:history="1">
        <w:r w:rsidR="00580739">
          <w:rPr>
            <w:rStyle w:val="aff3"/>
            <w:lang w:eastAsia="zh-CN"/>
            <w14:scene3d>
              <w14:camera w14:prst="orthographicFront"/>
              <w14:lightRig w14:rig="threePt" w14:dir="t">
                <w14:rot w14:lat="0" w14:lon="0" w14:rev="0"/>
              </w14:lightRig>
            </w14:scene3d>
          </w:rPr>
          <w:t>1.4.1</w:t>
        </w:r>
        <w:r w:rsidR="00580739">
          <w:rPr>
            <w:rFonts w:asciiTheme="minorHAnsi" w:eastAsiaTheme="minorEastAsia" w:hAnsiTheme="minorHAnsi" w:cstheme="minorBidi"/>
            <w:kern w:val="2"/>
            <w:sz w:val="21"/>
            <w:szCs w:val="22"/>
            <w:lang w:eastAsia="zh-CN"/>
          </w:rPr>
          <w:tab/>
        </w:r>
        <w:r w:rsidR="00580739">
          <w:rPr>
            <w:rStyle w:val="aff3"/>
            <w:lang w:eastAsia="zh-CN"/>
          </w:rPr>
          <w:t>ECC</w:t>
        </w:r>
        <w:r w:rsidR="00580739">
          <w:rPr>
            <w:rStyle w:val="aff3"/>
            <w:lang w:eastAsia="zh-CN"/>
          </w:rPr>
          <w:t>错误状态</w:t>
        </w:r>
        <w:r w:rsidR="00580739">
          <w:tab/>
        </w:r>
        <w:r w:rsidR="00580739">
          <w:fldChar w:fldCharType="begin"/>
        </w:r>
        <w:r w:rsidR="00580739">
          <w:instrText xml:space="preserve"> PAGEREF _Toc110850697 \h </w:instrText>
        </w:r>
        <w:r w:rsidR="00580739">
          <w:fldChar w:fldCharType="separate"/>
        </w:r>
        <w:r w:rsidR="00527402">
          <w:rPr>
            <w:noProof/>
          </w:rPr>
          <w:t>8</w:t>
        </w:r>
        <w:r w:rsidR="00580739">
          <w:fldChar w:fldCharType="end"/>
        </w:r>
      </w:hyperlink>
    </w:p>
    <w:p w:rsidR="0066408F" w:rsidRDefault="00973FC8">
      <w:pPr>
        <w:pStyle w:val="31"/>
        <w:rPr>
          <w:rFonts w:asciiTheme="minorHAnsi" w:eastAsiaTheme="minorEastAsia" w:hAnsiTheme="minorHAnsi" w:cstheme="minorBidi"/>
          <w:kern w:val="2"/>
          <w:sz w:val="21"/>
          <w:szCs w:val="22"/>
          <w:lang w:eastAsia="zh-CN"/>
        </w:rPr>
      </w:pPr>
      <w:hyperlink w:anchor="_Toc110850698" w:history="1">
        <w:r w:rsidR="00580739">
          <w:rPr>
            <w:rStyle w:val="aff3"/>
            <w:lang w:eastAsia="zh-CN"/>
            <w14:scene3d>
              <w14:camera w14:prst="orthographicFront"/>
              <w14:lightRig w14:rig="threePt" w14:dir="t">
                <w14:rot w14:lat="0" w14:lon="0" w14:rev="0"/>
              </w14:lightRig>
            </w14:scene3d>
          </w:rPr>
          <w:t>1.4.2</w:t>
        </w:r>
        <w:r w:rsidR="00580739">
          <w:rPr>
            <w:rFonts w:asciiTheme="minorHAnsi" w:eastAsiaTheme="minorEastAsia" w:hAnsiTheme="minorHAnsi" w:cstheme="minorBidi"/>
            <w:kern w:val="2"/>
            <w:sz w:val="21"/>
            <w:szCs w:val="22"/>
            <w:lang w:eastAsia="zh-CN"/>
          </w:rPr>
          <w:tab/>
        </w:r>
        <w:r w:rsidR="00580739">
          <w:rPr>
            <w:rStyle w:val="aff3"/>
            <w:lang w:eastAsia="zh-CN"/>
          </w:rPr>
          <w:t>ECC</w:t>
        </w:r>
        <w:r w:rsidR="00580739">
          <w:rPr>
            <w:rStyle w:val="aff3"/>
            <w:lang w:eastAsia="zh-CN"/>
          </w:rPr>
          <w:t>错误地址</w:t>
        </w:r>
        <w:r w:rsidR="00580739">
          <w:tab/>
        </w:r>
        <w:r w:rsidR="00580739">
          <w:fldChar w:fldCharType="begin"/>
        </w:r>
        <w:r w:rsidR="00580739">
          <w:instrText xml:space="preserve"> PAGEREF _Toc110850698 \h </w:instrText>
        </w:r>
        <w:r w:rsidR="00580739">
          <w:fldChar w:fldCharType="separate"/>
        </w:r>
        <w:r w:rsidR="00527402">
          <w:rPr>
            <w:noProof/>
          </w:rPr>
          <w:t>8</w:t>
        </w:r>
        <w:r w:rsidR="00580739">
          <w:fldChar w:fldCharType="end"/>
        </w:r>
      </w:hyperlink>
    </w:p>
    <w:p w:rsidR="0066408F" w:rsidRDefault="00973FC8">
      <w:pPr>
        <w:pStyle w:val="31"/>
        <w:rPr>
          <w:rFonts w:asciiTheme="minorHAnsi" w:eastAsiaTheme="minorEastAsia" w:hAnsiTheme="minorHAnsi" w:cstheme="minorBidi"/>
          <w:kern w:val="2"/>
          <w:sz w:val="21"/>
          <w:szCs w:val="22"/>
          <w:lang w:eastAsia="zh-CN"/>
        </w:rPr>
      </w:pPr>
      <w:hyperlink w:anchor="_Toc110850699" w:history="1">
        <w:r w:rsidR="00580739">
          <w:rPr>
            <w:rStyle w:val="aff3"/>
            <w:lang w:eastAsia="zh-CN"/>
            <w14:scene3d>
              <w14:camera w14:prst="orthographicFront"/>
              <w14:lightRig w14:rig="threePt" w14:dir="t">
                <w14:rot w14:lat="0" w14:lon="0" w14:rev="0"/>
              </w14:lightRig>
            </w14:scene3d>
          </w:rPr>
          <w:t>1.4.3</w:t>
        </w:r>
        <w:r w:rsidR="00580739">
          <w:rPr>
            <w:rFonts w:asciiTheme="minorHAnsi" w:eastAsiaTheme="minorEastAsia" w:hAnsiTheme="minorHAnsi" w:cstheme="minorBidi"/>
            <w:kern w:val="2"/>
            <w:sz w:val="21"/>
            <w:szCs w:val="22"/>
            <w:lang w:eastAsia="zh-CN"/>
          </w:rPr>
          <w:tab/>
        </w:r>
        <w:r w:rsidR="00580739">
          <w:rPr>
            <w:rStyle w:val="aff3"/>
            <w:lang w:eastAsia="zh-CN"/>
          </w:rPr>
          <w:t>ECC</w:t>
        </w:r>
        <w:r w:rsidR="00580739">
          <w:rPr>
            <w:rStyle w:val="aff3"/>
            <w:lang w:eastAsia="zh-CN"/>
          </w:rPr>
          <w:t>错误处理</w:t>
        </w:r>
        <w:r w:rsidR="00580739">
          <w:tab/>
        </w:r>
        <w:r w:rsidR="00580739">
          <w:fldChar w:fldCharType="begin"/>
        </w:r>
        <w:r w:rsidR="00580739">
          <w:instrText xml:space="preserve"> PAGEREF _Toc110850699 \h </w:instrText>
        </w:r>
        <w:r w:rsidR="00580739">
          <w:fldChar w:fldCharType="separate"/>
        </w:r>
        <w:r w:rsidR="00527402">
          <w:rPr>
            <w:noProof/>
          </w:rPr>
          <w:t>8</w:t>
        </w:r>
        <w:r w:rsidR="00580739">
          <w:fldChar w:fldCharType="end"/>
        </w:r>
      </w:hyperlink>
    </w:p>
    <w:p w:rsidR="0066408F" w:rsidRDefault="00973FC8">
      <w:pPr>
        <w:pStyle w:val="31"/>
        <w:rPr>
          <w:rFonts w:asciiTheme="minorHAnsi" w:eastAsiaTheme="minorEastAsia" w:hAnsiTheme="minorHAnsi" w:cstheme="minorBidi"/>
          <w:kern w:val="2"/>
          <w:sz w:val="21"/>
          <w:szCs w:val="22"/>
          <w:lang w:eastAsia="zh-CN"/>
        </w:rPr>
      </w:pPr>
      <w:hyperlink w:anchor="_Toc110850700" w:history="1">
        <w:r w:rsidR="00580739">
          <w:rPr>
            <w:rStyle w:val="aff3"/>
            <w:lang w:eastAsia="zh-CN"/>
            <w14:scene3d>
              <w14:camera w14:prst="orthographicFront"/>
              <w14:lightRig w14:rig="threePt" w14:dir="t">
                <w14:rot w14:lat="0" w14:lon="0" w14:rev="0"/>
              </w14:lightRig>
            </w14:scene3d>
          </w:rPr>
          <w:t>1.4.4</w:t>
        </w:r>
        <w:r w:rsidR="00580739">
          <w:rPr>
            <w:rFonts w:asciiTheme="minorHAnsi" w:eastAsiaTheme="minorEastAsia" w:hAnsiTheme="minorHAnsi" w:cstheme="minorBidi"/>
            <w:kern w:val="2"/>
            <w:sz w:val="21"/>
            <w:szCs w:val="22"/>
            <w:lang w:eastAsia="zh-CN"/>
          </w:rPr>
          <w:tab/>
        </w:r>
        <w:r w:rsidR="00580739">
          <w:rPr>
            <w:rStyle w:val="aff3"/>
            <w:lang w:eastAsia="zh-CN"/>
          </w:rPr>
          <w:t>中断请求</w:t>
        </w:r>
        <w:r w:rsidR="00580739">
          <w:tab/>
        </w:r>
        <w:r w:rsidR="00580739">
          <w:fldChar w:fldCharType="begin"/>
        </w:r>
        <w:r w:rsidR="00580739">
          <w:instrText xml:space="preserve"> PAGEREF _Toc110850700 \h </w:instrText>
        </w:r>
        <w:r w:rsidR="00580739">
          <w:fldChar w:fldCharType="separate"/>
        </w:r>
        <w:r w:rsidR="00527402">
          <w:rPr>
            <w:noProof/>
          </w:rPr>
          <w:t>9</w:t>
        </w:r>
        <w:r w:rsidR="00580739">
          <w:fldChar w:fldCharType="end"/>
        </w:r>
      </w:hyperlink>
    </w:p>
    <w:p w:rsidR="0066408F" w:rsidRDefault="00973FC8">
      <w:pPr>
        <w:pStyle w:val="31"/>
        <w:rPr>
          <w:rFonts w:asciiTheme="minorHAnsi" w:eastAsiaTheme="minorEastAsia" w:hAnsiTheme="minorHAnsi" w:cstheme="minorBidi"/>
          <w:kern w:val="2"/>
          <w:sz w:val="21"/>
          <w:szCs w:val="22"/>
          <w:lang w:eastAsia="zh-CN"/>
        </w:rPr>
      </w:pPr>
      <w:hyperlink w:anchor="_Toc110850701" w:history="1">
        <w:r w:rsidR="00580739">
          <w:rPr>
            <w:rStyle w:val="aff3"/>
            <w:lang w:eastAsia="zh-CN"/>
            <w14:scene3d>
              <w14:camera w14:prst="orthographicFront"/>
              <w14:lightRig w14:rig="threePt" w14:dir="t">
                <w14:rot w14:lat="0" w14:lon="0" w14:rev="0"/>
              </w14:lightRig>
            </w14:scene3d>
          </w:rPr>
          <w:t>1.4.5</w:t>
        </w:r>
        <w:r w:rsidR="00580739">
          <w:rPr>
            <w:rFonts w:asciiTheme="minorHAnsi" w:eastAsiaTheme="minorEastAsia" w:hAnsiTheme="minorHAnsi" w:cstheme="minorBidi"/>
            <w:kern w:val="2"/>
            <w:sz w:val="21"/>
            <w:szCs w:val="22"/>
            <w:lang w:eastAsia="zh-CN"/>
          </w:rPr>
          <w:tab/>
        </w:r>
        <w:r w:rsidR="00580739">
          <w:rPr>
            <w:rStyle w:val="aff3"/>
            <w:lang w:eastAsia="zh-CN"/>
          </w:rPr>
          <w:t>调试模式</w:t>
        </w:r>
        <w:r w:rsidR="00580739">
          <w:tab/>
        </w:r>
        <w:r w:rsidR="00580739">
          <w:fldChar w:fldCharType="begin"/>
        </w:r>
        <w:r w:rsidR="00580739">
          <w:instrText xml:space="preserve"> PAGEREF _Toc110850701 \h </w:instrText>
        </w:r>
        <w:r w:rsidR="00580739">
          <w:fldChar w:fldCharType="separate"/>
        </w:r>
        <w:r w:rsidR="00527402">
          <w:rPr>
            <w:noProof/>
          </w:rPr>
          <w:t>9</w:t>
        </w:r>
        <w:r w:rsidR="00580739">
          <w:fldChar w:fldCharType="end"/>
        </w:r>
      </w:hyperlink>
    </w:p>
    <w:p w:rsidR="0066408F" w:rsidRDefault="00973FC8">
      <w:pPr>
        <w:pStyle w:val="11"/>
        <w:rPr>
          <w:rFonts w:asciiTheme="minorHAnsi" w:eastAsiaTheme="minorEastAsia" w:hAnsiTheme="minorHAnsi" w:cstheme="minorBidi"/>
          <w:b w:val="0"/>
          <w:kern w:val="2"/>
          <w:sz w:val="21"/>
          <w:szCs w:val="22"/>
        </w:rPr>
      </w:pPr>
      <w:hyperlink w:anchor="_Toc110850702" w:history="1">
        <w:r w:rsidR="00580739">
          <w:rPr>
            <w:rStyle w:val="aff3"/>
          </w:rPr>
          <w:t>2</w:t>
        </w:r>
        <w:r w:rsidR="00580739">
          <w:rPr>
            <w:rFonts w:asciiTheme="minorHAnsi" w:eastAsiaTheme="minorEastAsia" w:hAnsiTheme="minorHAnsi" w:cstheme="minorBidi"/>
            <w:b w:val="0"/>
            <w:kern w:val="2"/>
            <w:sz w:val="21"/>
            <w:szCs w:val="22"/>
          </w:rPr>
          <w:tab/>
        </w:r>
        <w:r w:rsidR="00580739">
          <w:rPr>
            <w:rStyle w:val="aff3"/>
          </w:rPr>
          <w:t>应用例程</w:t>
        </w:r>
        <w:r w:rsidR="00580739">
          <w:tab/>
        </w:r>
        <w:r w:rsidR="00580739">
          <w:fldChar w:fldCharType="begin"/>
        </w:r>
        <w:r w:rsidR="00580739">
          <w:instrText xml:space="preserve"> PAGEREF _Toc110850702 \h </w:instrText>
        </w:r>
        <w:r w:rsidR="00580739">
          <w:fldChar w:fldCharType="separate"/>
        </w:r>
        <w:r w:rsidR="00527402">
          <w:rPr>
            <w:noProof/>
          </w:rPr>
          <w:t>10</w:t>
        </w:r>
        <w:r w:rsidR="00580739">
          <w:fldChar w:fldCharType="end"/>
        </w:r>
      </w:hyperlink>
    </w:p>
    <w:p w:rsidR="0066408F" w:rsidRDefault="00973FC8">
      <w:pPr>
        <w:pStyle w:val="21"/>
        <w:rPr>
          <w:rFonts w:asciiTheme="minorHAnsi" w:eastAsiaTheme="minorEastAsia" w:hAnsiTheme="minorHAnsi" w:cstheme="minorBidi"/>
          <w:kern w:val="2"/>
          <w:sz w:val="21"/>
          <w:szCs w:val="22"/>
          <w:lang w:eastAsia="zh-CN"/>
        </w:rPr>
      </w:pPr>
      <w:hyperlink w:anchor="_Toc110850703" w:history="1">
        <w:r w:rsidR="00580739">
          <w:rPr>
            <w:rStyle w:val="aff3"/>
            <w:rFonts w:eastAsia="PMingLiU"/>
          </w:rPr>
          <w:t>2.1</w:t>
        </w:r>
        <w:r w:rsidR="00580739">
          <w:rPr>
            <w:rFonts w:asciiTheme="minorHAnsi" w:eastAsiaTheme="minorEastAsia" w:hAnsiTheme="minorHAnsi" w:cstheme="minorBidi"/>
            <w:kern w:val="2"/>
            <w:sz w:val="21"/>
            <w:szCs w:val="22"/>
            <w:lang w:eastAsia="zh-CN"/>
          </w:rPr>
          <w:tab/>
        </w:r>
        <w:r w:rsidR="00580739">
          <w:rPr>
            <w:rStyle w:val="aff3"/>
          </w:rPr>
          <w:t>例程说明</w:t>
        </w:r>
        <w:r w:rsidR="00580739">
          <w:tab/>
        </w:r>
        <w:r w:rsidR="00580739">
          <w:fldChar w:fldCharType="begin"/>
        </w:r>
        <w:r w:rsidR="00580739">
          <w:instrText xml:space="preserve"> PAGEREF _Toc110850703 \h </w:instrText>
        </w:r>
        <w:r w:rsidR="00580739">
          <w:fldChar w:fldCharType="separate"/>
        </w:r>
        <w:r w:rsidR="00527402">
          <w:rPr>
            <w:noProof/>
          </w:rPr>
          <w:t>10</w:t>
        </w:r>
        <w:r w:rsidR="00580739">
          <w:fldChar w:fldCharType="end"/>
        </w:r>
      </w:hyperlink>
    </w:p>
    <w:p w:rsidR="0066408F" w:rsidRDefault="00973FC8">
      <w:pPr>
        <w:pStyle w:val="11"/>
        <w:rPr>
          <w:rFonts w:asciiTheme="minorHAnsi" w:eastAsiaTheme="minorEastAsia" w:hAnsiTheme="minorHAnsi" w:cstheme="minorBidi"/>
          <w:b w:val="0"/>
          <w:kern w:val="2"/>
          <w:sz w:val="21"/>
          <w:szCs w:val="22"/>
        </w:rPr>
      </w:pPr>
      <w:hyperlink w:anchor="_Toc110850704" w:history="1">
        <w:r w:rsidR="00580739">
          <w:rPr>
            <w:rStyle w:val="aff3"/>
          </w:rPr>
          <w:t>附录</w:t>
        </w:r>
        <w:r w:rsidR="00580739">
          <w:rPr>
            <w:rStyle w:val="aff3"/>
          </w:rPr>
          <w:t>1 SRAM</w:t>
        </w:r>
        <w:r w:rsidR="00580739">
          <w:rPr>
            <w:rStyle w:val="aff3"/>
          </w:rPr>
          <w:t>模块应用常见问题（</w:t>
        </w:r>
        <w:r w:rsidR="00580739">
          <w:rPr>
            <w:rStyle w:val="aff3"/>
          </w:rPr>
          <w:t>FAQ</w:t>
        </w:r>
        <w:r w:rsidR="00580739">
          <w:rPr>
            <w:rStyle w:val="aff3"/>
          </w:rPr>
          <w:t>）</w:t>
        </w:r>
        <w:r w:rsidR="00580739">
          <w:tab/>
        </w:r>
        <w:r w:rsidR="00580739">
          <w:fldChar w:fldCharType="begin"/>
        </w:r>
        <w:r w:rsidR="00580739">
          <w:instrText xml:space="preserve"> PAGEREF _Toc110850704 \h </w:instrText>
        </w:r>
        <w:r w:rsidR="00580739">
          <w:fldChar w:fldCharType="separate"/>
        </w:r>
        <w:r w:rsidR="00527402">
          <w:rPr>
            <w:noProof/>
          </w:rPr>
          <w:t>11</w:t>
        </w:r>
        <w:r w:rsidR="00580739">
          <w:fldChar w:fldCharType="end"/>
        </w:r>
      </w:hyperlink>
    </w:p>
    <w:p w:rsidR="0066408F" w:rsidRDefault="00973FC8">
      <w:pPr>
        <w:pStyle w:val="11"/>
        <w:rPr>
          <w:rFonts w:asciiTheme="minorHAnsi" w:eastAsiaTheme="minorEastAsia" w:hAnsiTheme="minorHAnsi" w:cstheme="minorBidi"/>
          <w:b w:val="0"/>
          <w:kern w:val="2"/>
          <w:sz w:val="21"/>
          <w:szCs w:val="22"/>
        </w:rPr>
      </w:pPr>
      <w:hyperlink w:anchor="_Toc110850705" w:history="1">
        <w:r w:rsidR="00580739">
          <w:rPr>
            <w:rStyle w:val="aff3"/>
          </w:rPr>
          <w:t>附录</w:t>
        </w:r>
        <w:r w:rsidR="00580739">
          <w:rPr>
            <w:rStyle w:val="aff3"/>
          </w:rPr>
          <w:t xml:space="preserve">2 </w:t>
        </w:r>
        <w:r w:rsidR="00580739">
          <w:rPr>
            <w:rStyle w:val="aff3"/>
          </w:rPr>
          <w:t>函数</w:t>
        </w:r>
        <w:r w:rsidR="00580739">
          <w:rPr>
            <w:rStyle w:val="aff3"/>
          </w:rPr>
          <w:t>API</w:t>
        </w:r>
        <w:r w:rsidR="00580739">
          <w:rPr>
            <w:rStyle w:val="aff3"/>
          </w:rPr>
          <w:t>说明</w:t>
        </w:r>
        <w:r w:rsidR="00580739">
          <w:tab/>
        </w:r>
        <w:r w:rsidR="00580739">
          <w:fldChar w:fldCharType="begin"/>
        </w:r>
        <w:r w:rsidR="00580739">
          <w:instrText xml:space="preserve"> PAGEREF _Toc110850705 \h </w:instrText>
        </w:r>
        <w:r w:rsidR="00580739">
          <w:fldChar w:fldCharType="separate"/>
        </w:r>
        <w:r w:rsidR="00527402">
          <w:rPr>
            <w:noProof/>
          </w:rPr>
          <w:t>12</w:t>
        </w:r>
        <w:r w:rsidR="00580739">
          <w:fldChar w:fldCharType="end"/>
        </w:r>
      </w:hyperlink>
    </w:p>
    <w:p w:rsidR="0066408F" w:rsidRDefault="00973FC8">
      <w:pPr>
        <w:pStyle w:val="11"/>
        <w:rPr>
          <w:rFonts w:asciiTheme="minorHAnsi" w:eastAsiaTheme="minorEastAsia" w:hAnsiTheme="minorHAnsi" w:cstheme="minorBidi"/>
          <w:b w:val="0"/>
          <w:kern w:val="2"/>
          <w:sz w:val="21"/>
          <w:szCs w:val="22"/>
        </w:rPr>
      </w:pPr>
      <w:hyperlink w:anchor="_Toc110850706" w:history="1">
        <w:r w:rsidR="00580739">
          <w:rPr>
            <w:rStyle w:val="aff3"/>
          </w:rPr>
          <w:t>附录</w:t>
        </w:r>
        <w:r w:rsidR="00580739">
          <w:rPr>
            <w:rStyle w:val="aff3"/>
          </w:rPr>
          <w:t xml:space="preserve">3 </w:t>
        </w:r>
        <w:r w:rsidR="00580739">
          <w:rPr>
            <w:rStyle w:val="aff3"/>
          </w:rPr>
          <w:t>参考资料</w:t>
        </w:r>
        <w:r w:rsidR="00580739">
          <w:tab/>
        </w:r>
        <w:r w:rsidR="00580739">
          <w:fldChar w:fldCharType="begin"/>
        </w:r>
        <w:r w:rsidR="00580739">
          <w:instrText xml:space="preserve"> PAGEREF _Toc110850706 \h </w:instrText>
        </w:r>
        <w:r w:rsidR="00580739">
          <w:fldChar w:fldCharType="separate"/>
        </w:r>
        <w:r w:rsidR="00527402">
          <w:rPr>
            <w:noProof/>
          </w:rPr>
          <w:t>13</w:t>
        </w:r>
        <w:r w:rsidR="00580739">
          <w:fldChar w:fldCharType="end"/>
        </w:r>
      </w:hyperlink>
    </w:p>
    <w:p w:rsidR="0066408F" w:rsidRDefault="00580739">
      <w:pPr>
        <w:pStyle w:val="1"/>
        <w:numPr>
          <w:ilvl w:val="0"/>
          <w:numId w:val="0"/>
        </w:numPr>
        <w:ind w:left="680" w:hanging="680"/>
        <w:rPr>
          <w:lang w:eastAsia="zh-CN"/>
        </w:rPr>
      </w:pPr>
      <w:r>
        <w:rPr>
          <w:szCs w:val="20"/>
        </w:rPr>
        <w:lastRenderedPageBreak/>
        <w:fldChar w:fldCharType="end"/>
      </w:r>
      <w:bookmarkStart w:id="8" w:name="_Toc110850690"/>
      <w:r>
        <w:rPr>
          <w:rFonts w:hint="eastAsia"/>
          <w:lang w:eastAsia="zh-CN"/>
        </w:rPr>
        <w:t>插图目录</w:t>
      </w:r>
      <w:bookmarkEnd w:id="8"/>
    </w:p>
    <w:p w:rsidR="0066408F" w:rsidRDefault="0066408F">
      <w:pPr>
        <w:rPr>
          <w:lang w:eastAsia="zh-CN"/>
        </w:rPr>
      </w:pPr>
    </w:p>
    <w:p w:rsidR="0066408F" w:rsidRDefault="00580739">
      <w:pPr>
        <w:pStyle w:val="1"/>
        <w:numPr>
          <w:ilvl w:val="0"/>
          <w:numId w:val="0"/>
        </w:numPr>
        <w:ind w:left="680" w:hanging="680"/>
        <w:rPr>
          <w:lang w:eastAsia="zh-CN"/>
        </w:rPr>
      </w:pPr>
      <w:bookmarkStart w:id="9" w:name="_存储保护单元（MPU）"/>
      <w:bookmarkStart w:id="10" w:name="_外设访问权限配置寄存器(PACRG)"/>
      <w:bookmarkStart w:id="11" w:name="_Toc110850691"/>
      <w:bookmarkStart w:id="12" w:name="_Toc95825195"/>
      <w:bookmarkStart w:id="13" w:name="_Toc95997066"/>
      <w:bookmarkStart w:id="14" w:name="_Toc90507752"/>
      <w:bookmarkEnd w:id="9"/>
      <w:bookmarkEnd w:id="10"/>
      <w:r>
        <w:rPr>
          <w:rFonts w:hint="eastAsia"/>
          <w:lang w:eastAsia="zh-CN"/>
        </w:rPr>
        <w:lastRenderedPageBreak/>
        <w:t>表格</w:t>
      </w:r>
      <w:r>
        <w:rPr>
          <w:lang w:eastAsia="zh-CN"/>
        </w:rPr>
        <w:t>目录</w:t>
      </w:r>
      <w:bookmarkEnd w:id="11"/>
      <w:bookmarkEnd w:id="12"/>
    </w:p>
    <w:p w:rsidR="00233FE3" w:rsidRDefault="00233FE3">
      <w:pPr>
        <w:pStyle w:val="af7"/>
        <w:rPr>
          <w:rFonts w:asciiTheme="minorHAnsi" w:eastAsiaTheme="minorEastAsia" w:hAnsiTheme="minorHAnsi" w:cstheme="minorBidi"/>
          <w:noProof/>
          <w:sz w:val="21"/>
          <w:szCs w:val="22"/>
          <w:lang w:eastAsia="zh-CN"/>
        </w:rPr>
      </w:pPr>
      <w:r>
        <w:fldChar w:fldCharType="begin"/>
      </w:r>
      <w:r>
        <w:instrText xml:space="preserve"> TOC \h \z \c "</w:instrText>
      </w:r>
      <w:r>
        <w:instrText>图表</w:instrText>
      </w:r>
      <w:r>
        <w:instrText xml:space="preserve">" </w:instrText>
      </w:r>
      <w:r>
        <w:fldChar w:fldCharType="separate"/>
      </w:r>
      <w:hyperlink w:anchor="_Toc121589233" w:history="1">
        <w:r w:rsidRPr="000A616F">
          <w:rPr>
            <w:rStyle w:val="aff3"/>
            <w:noProof/>
          </w:rPr>
          <w:t>表</w:t>
        </w:r>
        <w:r w:rsidRPr="000A616F">
          <w:rPr>
            <w:rStyle w:val="aff3"/>
            <w:noProof/>
          </w:rPr>
          <w:t xml:space="preserve"> 1</w:t>
        </w:r>
        <w:r w:rsidRPr="000A616F">
          <w:rPr>
            <w:rStyle w:val="aff3"/>
            <w:noProof/>
          </w:rPr>
          <w:noBreakHyphen/>
          <w:t xml:space="preserve">1 </w:t>
        </w:r>
        <w:r w:rsidRPr="000A616F">
          <w:rPr>
            <w:rStyle w:val="aff3"/>
            <w:noProof/>
            <w:lang w:eastAsia="zh-CN"/>
          </w:rPr>
          <w:t>SRAM</w:t>
        </w:r>
        <w:r w:rsidRPr="000A616F">
          <w:rPr>
            <w:rStyle w:val="aff3"/>
            <w:noProof/>
            <w:lang w:eastAsia="zh-CN"/>
          </w:rPr>
          <w:t>中断汇总</w:t>
        </w:r>
        <w:r>
          <w:rPr>
            <w:noProof/>
            <w:webHidden/>
          </w:rPr>
          <w:tab/>
        </w:r>
        <w:r>
          <w:rPr>
            <w:noProof/>
            <w:webHidden/>
          </w:rPr>
          <w:fldChar w:fldCharType="begin"/>
        </w:r>
        <w:r>
          <w:rPr>
            <w:noProof/>
            <w:webHidden/>
          </w:rPr>
          <w:instrText xml:space="preserve"> PAGEREF _Toc121589233 \h </w:instrText>
        </w:r>
        <w:r>
          <w:rPr>
            <w:noProof/>
            <w:webHidden/>
          </w:rPr>
        </w:r>
        <w:r>
          <w:rPr>
            <w:noProof/>
            <w:webHidden/>
          </w:rPr>
          <w:fldChar w:fldCharType="separate"/>
        </w:r>
        <w:r w:rsidR="00527402">
          <w:rPr>
            <w:noProof/>
            <w:webHidden/>
          </w:rPr>
          <w:t>9</w:t>
        </w:r>
        <w:r>
          <w:rPr>
            <w:noProof/>
            <w:webHidden/>
          </w:rPr>
          <w:fldChar w:fldCharType="end"/>
        </w:r>
      </w:hyperlink>
    </w:p>
    <w:p w:rsidR="00233FE3" w:rsidRDefault="00973FC8">
      <w:pPr>
        <w:pStyle w:val="af7"/>
        <w:rPr>
          <w:rFonts w:asciiTheme="minorHAnsi" w:eastAsiaTheme="minorEastAsia" w:hAnsiTheme="minorHAnsi" w:cstheme="minorBidi"/>
          <w:noProof/>
          <w:sz w:val="21"/>
          <w:szCs w:val="22"/>
          <w:lang w:eastAsia="zh-CN"/>
        </w:rPr>
      </w:pPr>
      <w:hyperlink w:anchor="_Toc121589234" w:history="1">
        <w:r w:rsidR="00233FE3" w:rsidRPr="000A616F">
          <w:rPr>
            <w:rStyle w:val="aff3"/>
            <w:noProof/>
          </w:rPr>
          <w:t>表</w:t>
        </w:r>
        <w:r w:rsidR="00233FE3" w:rsidRPr="000A616F">
          <w:rPr>
            <w:rStyle w:val="aff3"/>
            <w:noProof/>
          </w:rPr>
          <w:t xml:space="preserve"> 2</w:t>
        </w:r>
        <w:r w:rsidR="00233FE3" w:rsidRPr="000A616F">
          <w:rPr>
            <w:rStyle w:val="aff3"/>
            <w:noProof/>
          </w:rPr>
          <w:noBreakHyphen/>
          <w:t xml:space="preserve">1 </w:t>
        </w:r>
        <w:r w:rsidR="00233FE3" w:rsidRPr="000A616F">
          <w:rPr>
            <w:rStyle w:val="aff3"/>
            <w:noProof/>
            <w:lang w:eastAsia="zh-CN"/>
          </w:rPr>
          <w:t>模块例程列表</w:t>
        </w:r>
        <w:r w:rsidR="00233FE3">
          <w:rPr>
            <w:noProof/>
            <w:webHidden/>
          </w:rPr>
          <w:tab/>
        </w:r>
        <w:r w:rsidR="00233FE3">
          <w:rPr>
            <w:noProof/>
            <w:webHidden/>
          </w:rPr>
          <w:fldChar w:fldCharType="begin"/>
        </w:r>
        <w:r w:rsidR="00233FE3">
          <w:rPr>
            <w:noProof/>
            <w:webHidden/>
          </w:rPr>
          <w:instrText xml:space="preserve"> PAGEREF _Toc121589234 \h </w:instrText>
        </w:r>
        <w:r w:rsidR="00233FE3">
          <w:rPr>
            <w:noProof/>
            <w:webHidden/>
          </w:rPr>
        </w:r>
        <w:r w:rsidR="00233FE3">
          <w:rPr>
            <w:noProof/>
            <w:webHidden/>
          </w:rPr>
          <w:fldChar w:fldCharType="separate"/>
        </w:r>
        <w:r w:rsidR="00527402">
          <w:rPr>
            <w:noProof/>
            <w:webHidden/>
          </w:rPr>
          <w:t>10</w:t>
        </w:r>
        <w:r w:rsidR="00233FE3">
          <w:rPr>
            <w:noProof/>
            <w:webHidden/>
          </w:rPr>
          <w:fldChar w:fldCharType="end"/>
        </w:r>
      </w:hyperlink>
    </w:p>
    <w:p w:rsidR="00233FE3" w:rsidRDefault="00233FE3" w:rsidP="00233FE3">
      <w:pPr>
        <w:pStyle w:val="af7"/>
        <w:rPr>
          <w:lang w:eastAsia="zh-CN"/>
        </w:rPr>
      </w:pPr>
      <w:r>
        <w:fldChar w:fldCharType="end"/>
      </w:r>
      <w:bookmarkStart w:id="15" w:name="_Toc110850692"/>
      <w:bookmarkEnd w:id="13"/>
    </w:p>
    <w:p w:rsidR="0066408F" w:rsidRDefault="00580739">
      <w:pPr>
        <w:pStyle w:val="1"/>
        <w:spacing w:after="360"/>
        <w:rPr>
          <w:rFonts w:ascii="Times New Roman" w:hAnsi="Times New Roman" w:cs="Times New Roman"/>
        </w:rPr>
      </w:pPr>
      <w:r>
        <w:rPr>
          <w:lang w:eastAsia="zh-CN"/>
        </w:rPr>
        <w:lastRenderedPageBreak/>
        <w:t>SRAM</w:t>
      </w:r>
      <w:r>
        <w:rPr>
          <w:rFonts w:ascii="Times New Roman" w:hAnsi="Times New Roman" w:cs="Times New Roman" w:hint="eastAsia"/>
          <w:lang w:eastAsia="zh-CN"/>
        </w:rPr>
        <w:t>模块简介</w:t>
      </w:r>
      <w:bookmarkEnd w:id="15"/>
    </w:p>
    <w:p w:rsidR="0066408F" w:rsidRDefault="00580739">
      <w:pPr>
        <w:pStyle w:val="2"/>
        <w:tabs>
          <w:tab w:val="clear" w:pos="737"/>
        </w:tabs>
        <w:spacing w:before="240"/>
        <w:rPr>
          <w:rFonts w:ascii="Times New Roman" w:hAnsi="Times New Roman" w:cs="Times New Roman"/>
          <w:lang w:eastAsia="zh-CN"/>
        </w:rPr>
      </w:pPr>
      <w:bookmarkStart w:id="16" w:name="_Toc110850693"/>
      <w:r>
        <w:rPr>
          <w:rFonts w:ascii="Times New Roman" w:hAnsi="Times New Roman" w:cs="Times New Roman" w:hint="eastAsia"/>
          <w:lang w:eastAsia="zh-CN"/>
        </w:rPr>
        <w:t>简介</w:t>
      </w:r>
      <w:bookmarkEnd w:id="16"/>
    </w:p>
    <w:p w:rsidR="0066408F" w:rsidRDefault="00580739">
      <w:pPr>
        <w:spacing w:beforeLines="50" w:before="180" w:afterLines="50" w:after="180"/>
        <w:rPr>
          <w:lang w:eastAsia="zh-CN"/>
        </w:rPr>
      </w:pPr>
      <w:r>
        <w:rPr>
          <w:lang w:eastAsia="zh-CN"/>
        </w:rPr>
        <w:t xml:space="preserve">SRAM </w:t>
      </w:r>
      <w:r>
        <w:rPr>
          <w:lang w:eastAsia="zh-CN"/>
        </w:rPr>
        <w:t>分为</w:t>
      </w:r>
      <w:r>
        <w:rPr>
          <w:lang w:eastAsia="zh-CN"/>
        </w:rPr>
        <w:t xml:space="preserve"> 64Kbyte SRAM_L</w:t>
      </w:r>
      <w:r>
        <w:rPr>
          <w:lang w:eastAsia="zh-CN"/>
        </w:rPr>
        <w:t>、</w:t>
      </w:r>
      <w:r>
        <w:rPr>
          <w:lang w:eastAsia="zh-CN"/>
        </w:rPr>
        <w:t xml:space="preserve"> 60Kbyte SRAM_U </w:t>
      </w:r>
      <w:r>
        <w:rPr>
          <w:lang w:eastAsia="zh-CN"/>
        </w:rPr>
        <w:t>区域、</w:t>
      </w:r>
      <w:r>
        <w:rPr>
          <w:lang w:eastAsia="zh-CN"/>
        </w:rPr>
        <w:t xml:space="preserve"> </w:t>
      </w:r>
      <w:r>
        <w:rPr>
          <w:lang w:eastAsia="zh-CN"/>
        </w:rPr>
        <w:t>和</w:t>
      </w:r>
      <w:r>
        <w:rPr>
          <w:lang w:eastAsia="zh-CN"/>
        </w:rPr>
        <w:t xml:space="preserve"> 4KB </w:t>
      </w:r>
      <w:proofErr w:type="spellStart"/>
      <w:r>
        <w:rPr>
          <w:lang w:eastAsia="zh-CN"/>
        </w:rPr>
        <w:t>FlexRAM</w:t>
      </w:r>
      <w:proofErr w:type="spellEnd"/>
      <w:r>
        <w:rPr>
          <w:lang w:eastAsia="zh-CN"/>
        </w:rPr>
        <w:t>，总计</w:t>
      </w:r>
      <w:r>
        <w:rPr>
          <w:lang w:eastAsia="zh-CN"/>
        </w:rPr>
        <w:t xml:space="preserve"> 128Kbyte</w:t>
      </w:r>
      <w:r>
        <w:rPr>
          <w:lang w:eastAsia="zh-CN"/>
        </w:rPr>
        <w:t>。</w:t>
      </w:r>
    </w:p>
    <w:p w:rsidR="0066408F" w:rsidRDefault="00580739">
      <w:pPr>
        <w:spacing w:beforeLines="50" w:before="180" w:afterLines="50" w:after="180"/>
        <w:rPr>
          <w:lang w:eastAsia="zh-CN"/>
        </w:rPr>
      </w:pPr>
      <w:r>
        <w:rPr>
          <w:lang w:eastAsia="zh-CN"/>
        </w:rPr>
        <w:t>地址分区如下：</w:t>
      </w:r>
    </w:p>
    <w:p w:rsidR="0066408F" w:rsidRDefault="00580739">
      <w:pPr>
        <w:spacing w:beforeLines="50" w:before="180" w:afterLines="50" w:after="180"/>
        <w:rPr>
          <w:lang w:eastAsia="zh-CN"/>
        </w:rPr>
      </w:pPr>
      <w:r>
        <w:rPr>
          <w:rFonts w:hint="eastAsia"/>
          <w:lang w:eastAsia="zh-CN"/>
        </w:rPr>
        <w:t xml:space="preserve"> </w:t>
      </w:r>
      <w:r>
        <w:rPr>
          <w:rFonts w:hint="eastAsia"/>
          <w:lang w:eastAsia="zh-CN"/>
        </w:rPr>
        <w:sym w:font="Wingdings 2" w:char="F0A1"/>
      </w:r>
      <w:r>
        <w:rPr>
          <w:lang w:eastAsia="zh-CN"/>
        </w:rPr>
        <w:t xml:space="preserve"> SRAM_L: 0x1FFF_0000~0x1FFF_FFFF</w:t>
      </w:r>
      <w:r>
        <w:rPr>
          <w:lang w:eastAsia="zh-CN"/>
        </w:rPr>
        <w:t>；</w:t>
      </w:r>
    </w:p>
    <w:p w:rsidR="0066408F" w:rsidRDefault="00580739">
      <w:pPr>
        <w:spacing w:beforeLines="50" w:before="180" w:afterLines="50" w:after="180"/>
        <w:rPr>
          <w:lang w:eastAsia="zh-CN"/>
        </w:rPr>
      </w:pPr>
      <w:r>
        <w:rPr>
          <w:rFonts w:hint="eastAsia"/>
          <w:lang w:eastAsia="zh-CN"/>
        </w:rPr>
        <w:t xml:space="preserve"> </w:t>
      </w:r>
      <w:r>
        <w:rPr>
          <w:rFonts w:hint="eastAsia"/>
          <w:lang w:eastAsia="zh-CN"/>
        </w:rPr>
        <w:sym w:font="Wingdings 2" w:char="F0A1"/>
      </w:r>
      <w:r>
        <w:rPr>
          <w:lang w:eastAsia="zh-CN"/>
        </w:rPr>
        <w:t xml:space="preserve"> SRAM_U: 0x2000_0000 ~0x2000_EFFF</w:t>
      </w:r>
      <w:r>
        <w:rPr>
          <w:lang w:eastAsia="zh-CN"/>
        </w:rPr>
        <w:t>；</w:t>
      </w:r>
    </w:p>
    <w:p w:rsidR="0066408F" w:rsidRDefault="00580739">
      <w:pPr>
        <w:spacing w:beforeLines="50" w:before="180" w:afterLines="50" w:after="180"/>
        <w:rPr>
          <w:lang w:eastAsia="zh-CN"/>
        </w:rPr>
      </w:pPr>
      <w:r>
        <w:rPr>
          <w:rFonts w:hint="eastAsia"/>
          <w:lang w:eastAsia="zh-CN"/>
        </w:rPr>
        <w:t xml:space="preserve"> </w:t>
      </w:r>
      <w:r>
        <w:rPr>
          <w:rFonts w:hint="eastAsia"/>
          <w:lang w:eastAsia="zh-CN"/>
        </w:rPr>
        <w:sym w:font="Wingdings 2" w:char="F0A1"/>
      </w:r>
      <w:r>
        <w:rPr>
          <w:lang w:eastAsia="zh-CN"/>
        </w:rPr>
        <w:t xml:space="preserve"> </w:t>
      </w:r>
      <w:proofErr w:type="spellStart"/>
      <w:r>
        <w:rPr>
          <w:lang w:eastAsia="zh-CN"/>
        </w:rPr>
        <w:t>FlexRAM</w:t>
      </w:r>
      <w:proofErr w:type="spellEnd"/>
      <w:r>
        <w:rPr>
          <w:lang w:eastAsia="zh-CN"/>
        </w:rPr>
        <w:t>: 0x1400_0000 ~0x1400_0FFF</w:t>
      </w:r>
    </w:p>
    <w:p w:rsidR="0066408F" w:rsidRDefault="00580739">
      <w:pPr>
        <w:spacing w:beforeLines="50" w:before="180" w:afterLines="50" w:after="180"/>
        <w:rPr>
          <w:lang w:eastAsia="zh-CN"/>
        </w:rPr>
      </w:pPr>
      <w:r>
        <w:rPr>
          <w:lang w:eastAsia="zh-CN"/>
        </w:rPr>
        <w:t xml:space="preserve">SRAM </w:t>
      </w:r>
      <w:r>
        <w:rPr>
          <w:lang w:eastAsia="zh-CN"/>
        </w:rPr>
        <w:t>支持</w:t>
      </w:r>
      <w:r>
        <w:rPr>
          <w:lang w:eastAsia="zh-CN"/>
        </w:rPr>
        <w:t xml:space="preserve"> ECC</w:t>
      </w:r>
      <w:r>
        <w:rPr>
          <w:lang w:eastAsia="zh-CN"/>
        </w:rPr>
        <w:t>（</w:t>
      </w:r>
      <w:r>
        <w:rPr>
          <w:lang w:eastAsia="zh-CN"/>
        </w:rPr>
        <w:t xml:space="preserve"> Error Correcting Code</w:t>
      </w:r>
      <w:r>
        <w:rPr>
          <w:lang w:eastAsia="zh-CN"/>
        </w:rPr>
        <w:t>），</w:t>
      </w:r>
      <w:r>
        <w:rPr>
          <w:lang w:eastAsia="zh-CN"/>
        </w:rPr>
        <w:t xml:space="preserve"> </w:t>
      </w:r>
      <w:r>
        <w:rPr>
          <w:lang w:eastAsia="zh-CN"/>
        </w:rPr>
        <w:t>用于</w:t>
      </w:r>
      <w:r>
        <w:rPr>
          <w:lang w:eastAsia="zh-CN"/>
        </w:rPr>
        <w:t xml:space="preserve"> SRAM </w:t>
      </w:r>
      <w:r>
        <w:rPr>
          <w:lang w:eastAsia="zh-CN"/>
        </w:rPr>
        <w:t>的差错检测和修正。</w:t>
      </w:r>
      <w:r>
        <w:rPr>
          <w:lang w:eastAsia="zh-CN"/>
        </w:rPr>
        <w:t xml:space="preserve"> SRAM </w:t>
      </w:r>
      <w:r>
        <w:rPr>
          <w:lang w:eastAsia="zh-CN"/>
        </w:rPr>
        <w:t>出错的时候一般不会造成整个</w:t>
      </w:r>
      <w:r>
        <w:rPr>
          <w:lang w:eastAsia="zh-CN"/>
        </w:rPr>
        <w:t xml:space="preserve"> SRAM </w:t>
      </w:r>
      <w:r>
        <w:rPr>
          <w:lang w:eastAsia="zh-CN"/>
        </w:rPr>
        <w:t>不能访问或是全部出错，而是整个</w:t>
      </w:r>
      <w:r>
        <w:rPr>
          <w:lang w:eastAsia="zh-CN"/>
        </w:rPr>
        <w:t xml:space="preserve"> SRAM </w:t>
      </w:r>
      <w:r>
        <w:rPr>
          <w:lang w:eastAsia="zh-CN"/>
        </w:rPr>
        <w:t>中只有一个或几个</w:t>
      </w:r>
      <w:r>
        <w:rPr>
          <w:lang w:eastAsia="zh-CN"/>
        </w:rPr>
        <w:t xml:space="preserve"> bit </w:t>
      </w:r>
      <w:r>
        <w:rPr>
          <w:lang w:eastAsia="zh-CN"/>
        </w:rPr>
        <w:t>出错。</w:t>
      </w:r>
      <w:r>
        <w:rPr>
          <w:lang w:eastAsia="zh-CN"/>
        </w:rPr>
        <w:t xml:space="preserve">ECC_SRAM </w:t>
      </w:r>
      <w:r>
        <w:rPr>
          <w:lang w:eastAsia="zh-CN"/>
        </w:rPr>
        <w:t>采用汉明码</w:t>
      </w:r>
      <w:r>
        <w:rPr>
          <w:lang w:eastAsia="zh-CN"/>
        </w:rPr>
        <w:t xml:space="preserve"> ECC </w:t>
      </w:r>
      <w:r>
        <w:rPr>
          <w:lang w:eastAsia="zh-CN"/>
        </w:rPr>
        <w:t>检测算法，可以纠正</w:t>
      </w:r>
      <w:r>
        <w:rPr>
          <w:lang w:eastAsia="zh-CN"/>
        </w:rPr>
        <w:t xml:space="preserve"> 1-bit </w:t>
      </w:r>
      <w:r>
        <w:rPr>
          <w:lang w:eastAsia="zh-CN"/>
        </w:rPr>
        <w:t>错误，检测</w:t>
      </w:r>
      <w:r>
        <w:rPr>
          <w:lang w:eastAsia="zh-CN"/>
        </w:rPr>
        <w:t xml:space="preserve"> 2-bit </w:t>
      </w:r>
      <w:r>
        <w:rPr>
          <w:lang w:eastAsia="zh-CN"/>
        </w:rPr>
        <w:t>及以下的错误。</w:t>
      </w:r>
    </w:p>
    <w:p w:rsidR="00C77450" w:rsidRDefault="00580739" w:rsidP="00C77450">
      <w:pPr>
        <w:keepNext/>
        <w:spacing w:beforeLines="50" w:before="180" w:afterLines="50" w:after="180"/>
      </w:pPr>
      <w:r>
        <w:rPr>
          <w:noProof/>
          <w:lang w:eastAsia="zh-CN"/>
        </w:rPr>
        <w:drawing>
          <wp:inline distT="0" distB="0" distL="0" distR="0" wp14:anchorId="3CBBCF15" wp14:editId="0C0433AC">
            <wp:extent cx="5731510" cy="774065"/>
            <wp:effectExtent l="0" t="0" r="2540" b="698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3"/>
                    <a:stretch>
                      <a:fillRect/>
                    </a:stretch>
                  </pic:blipFill>
                  <pic:spPr>
                    <a:xfrm>
                      <a:off x="0" y="0"/>
                      <a:ext cx="5731510" cy="774065"/>
                    </a:xfrm>
                    <a:prstGeom prst="rect">
                      <a:avLst/>
                    </a:prstGeom>
                  </pic:spPr>
                </pic:pic>
              </a:graphicData>
            </a:graphic>
          </wp:inline>
        </w:drawing>
      </w:r>
    </w:p>
    <w:p w:rsidR="0066408F" w:rsidRDefault="00580739">
      <w:pPr>
        <w:pStyle w:val="2"/>
        <w:tabs>
          <w:tab w:val="clear" w:pos="737"/>
        </w:tabs>
        <w:spacing w:before="240"/>
        <w:rPr>
          <w:rFonts w:ascii="Times New Roman" w:hAnsi="Times New Roman" w:cs="Times New Roman"/>
          <w:lang w:eastAsia="zh-CN"/>
        </w:rPr>
      </w:pPr>
      <w:bookmarkStart w:id="17" w:name="_Toc110850694"/>
      <w:r>
        <w:rPr>
          <w:rFonts w:ascii="Times New Roman" w:hAnsi="Times New Roman" w:cs="Times New Roman" w:hint="eastAsia"/>
          <w:lang w:eastAsia="zh-CN"/>
        </w:rPr>
        <w:t>模块特性</w:t>
      </w:r>
      <w:bookmarkEnd w:id="17"/>
    </w:p>
    <w:p w:rsidR="0066408F" w:rsidRDefault="00580739">
      <w:pPr>
        <w:pStyle w:val="19"/>
        <w:tabs>
          <w:tab w:val="left" w:pos="360"/>
        </w:tabs>
        <w:spacing w:before="120" w:after="120"/>
        <w:ind w:firstLineChars="0" w:firstLine="0"/>
        <w:rPr>
          <w:rFonts w:ascii="宋体" w:hAnsi="宋体" w:cs="ArialMT"/>
          <w:kern w:val="0"/>
          <w:sz w:val="20"/>
          <w:szCs w:val="20"/>
        </w:rPr>
      </w:pPr>
      <w:r>
        <w:rPr>
          <w:rFonts w:ascii="宋体" w:hAnsi="宋体" w:cs="ArialMT"/>
          <w:kern w:val="0"/>
          <w:sz w:val="20"/>
          <w:szCs w:val="20"/>
        </w:rPr>
        <w:t>SRAM 支持字节</w:t>
      </w:r>
      <w:r>
        <w:rPr>
          <w:rFonts w:ascii="宋体" w:hAnsi="宋体" w:cs="ArialMT" w:hint="eastAsia"/>
          <w:kern w:val="0"/>
          <w:sz w:val="20"/>
          <w:szCs w:val="20"/>
        </w:rPr>
        <w:t>(</w:t>
      </w:r>
      <w:r>
        <w:rPr>
          <w:rFonts w:ascii="宋体" w:hAnsi="宋体" w:cs="ArialMT"/>
          <w:kern w:val="0"/>
          <w:sz w:val="20"/>
          <w:szCs w:val="20"/>
        </w:rPr>
        <w:t>8-bit</w:t>
      </w:r>
      <w:r>
        <w:rPr>
          <w:rFonts w:ascii="宋体" w:hAnsi="宋体" w:cs="ArialMT" w:hint="eastAsia"/>
          <w:kern w:val="0"/>
          <w:sz w:val="20"/>
          <w:szCs w:val="20"/>
        </w:rPr>
        <w:t>)</w:t>
      </w:r>
      <w:r>
        <w:rPr>
          <w:rFonts w:ascii="宋体" w:hAnsi="宋体" w:cs="ArialMT"/>
          <w:kern w:val="0"/>
          <w:sz w:val="20"/>
          <w:szCs w:val="20"/>
        </w:rPr>
        <w:t>、 半字</w:t>
      </w:r>
      <w:r>
        <w:rPr>
          <w:rFonts w:ascii="宋体" w:hAnsi="宋体" w:cs="ArialMT" w:hint="eastAsia"/>
          <w:kern w:val="0"/>
          <w:sz w:val="20"/>
          <w:szCs w:val="20"/>
        </w:rPr>
        <w:t>(</w:t>
      </w:r>
      <w:r>
        <w:rPr>
          <w:rFonts w:ascii="宋体" w:hAnsi="宋体" w:cs="ArialMT"/>
          <w:kern w:val="0"/>
          <w:sz w:val="20"/>
          <w:szCs w:val="20"/>
        </w:rPr>
        <w:t>16-bit</w:t>
      </w:r>
      <w:r>
        <w:rPr>
          <w:rFonts w:ascii="宋体" w:hAnsi="宋体" w:cs="ArialMT" w:hint="eastAsia"/>
          <w:kern w:val="0"/>
          <w:sz w:val="20"/>
          <w:szCs w:val="20"/>
        </w:rPr>
        <w:t>)</w:t>
      </w:r>
      <w:r>
        <w:rPr>
          <w:rFonts w:ascii="宋体" w:hAnsi="宋体" w:cs="ArialMT"/>
          <w:kern w:val="0"/>
          <w:sz w:val="20"/>
          <w:szCs w:val="20"/>
        </w:rPr>
        <w:t>、字</w:t>
      </w:r>
      <w:r>
        <w:rPr>
          <w:rFonts w:ascii="宋体" w:hAnsi="宋体" w:cs="ArialMT" w:hint="eastAsia"/>
          <w:kern w:val="0"/>
          <w:sz w:val="20"/>
          <w:szCs w:val="20"/>
        </w:rPr>
        <w:t>(</w:t>
      </w:r>
      <w:r>
        <w:rPr>
          <w:rFonts w:ascii="宋体" w:hAnsi="宋体" w:cs="ArialMT"/>
          <w:kern w:val="0"/>
          <w:sz w:val="20"/>
          <w:szCs w:val="20"/>
        </w:rPr>
        <w:t>32-bit</w:t>
      </w:r>
      <w:r>
        <w:rPr>
          <w:rFonts w:ascii="宋体" w:hAnsi="宋体" w:cs="ArialMT" w:hint="eastAsia"/>
          <w:kern w:val="0"/>
          <w:sz w:val="20"/>
          <w:szCs w:val="20"/>
        </w:rPr>
        <w:t>)</w:t>
      </w:r>
      <w:r>
        <w:rPr>
          <w:rFonts w:ascii="宋体" w:hAnsi="宋体" w:cs="ArialMT"/>
          <w:kern w:val="0"/>
          <w:sz w:val="20"/>
          <w:szCs w:val="20"/>
        </w:rPr>
        <w:t>访问。</w:t>
      </w:r>
    </w:p>
    <w:p w:rsidR="0066408F" w:rsidRDefault="00580739">
      <w:pPr>
        <w:pStyle w:val="19"/>
        <w:tabs>
          <w:tab w:val="left" w:pos="360"/>
        </w:tabs>
        <w:spacing w:before="120" w:after="120"/>
        <w:ind w:firstLineChars="0" w:firstLine="0"/>
        <w:rPr>
          <w:rFonts w:ascii="宋体" w:hAnsi="宋体" w:cs="ArialMT"/>
          <w:kern w:val="0"/>
          <w:sz w:val="20"/>
          <w:szCs w:val="20"/>
        </w:rPr>
      </w:pPr>
      <w:r>
        <w:rPr>
          <w:rFonts w:ascii="宋体" w:hAnsi="宋体" w:cs="ArialMT"/>
          <w:kern w:val="0"/>
          <w:sz w:val="20"/>
          <w:szCs w:val="20"/>
        </w:rPr>
        <w:t>ECC 支持：</w:t>
      </w:r>
    </w:p>
    <w:p w:rsidR="0066408F" w:rsidRDefault="00580739">
      <w:pPr>
        <w:pStyle w:val="19"/>
        <w:tabs>
          <w:tab w:val="left" w:pos="360"/>
        </w:tabs>
        <w:spacing w:before="120" w:after="120"/>
        <w:ind w:firstLineChars="0" w:firstLine="0"/>
        <w:rPr>
          <w:rFonts w:ascii="宋体" w:hAnsi="宋体" w:cs="ArialMT"/>
          <w:kern w:val="0"/>
          <w:sz w:val="20"/>
          <w:szCs w:val="20"/>
        </w:rPr>
      </w:pPr>
      <w:r>
        <w:rPr>
          <w:rFonts w:ascii="宋体" w:hAnsi="宋体" w:cs="ArialMT" w:hint="eastAsia"/>
          <w:kern w:val="0"/>
          <w:sz w:val="20"/>
          <w:szCs w:val="20"/>
        </w:rPr>
        <w:sym w:font="Wingdings 2" w:char="F0A1"/>
      </w:r>
      <w:r>
        <w:rPr>
          <w:rFonts w:ascii="宋体" w:hAnsi="宋体" w:cs="ArialMT"/>
          <w:kern w:val="0"/>
          <w:sz w:val="20"/>
          <w:szCs w:val="20"/>
        </w:rPr>
        <w:t xml:space="preserve"> 1-bit 和 2-bit 检错</w:t>
      </w:r>
    </w:p>
    <w:p w:rsidR="0066408F" w:rsidRDefault="00580739">
      <w:pPr>
        <w:pStyle w:val="19"/>
        <w:tabs>
          <w:tab w:val="left" w:pos="360"/>
        </w:tabs>
        <w:spacing w:before="120" w:after="120"/>
        <w:ind w:firstLineChars="0" w:firstLine="0"/>
        <w:rPr>
          <w:rFonts w:ascii="宋体" w:hAnsi="宋体" w:cs="ArialMT"/>
          <w:kern w:val="0"/>
          <w:sz w:val="20"/>
          <w:szCs w:val="20"/>
        </w:rPr>
      </w:pPr>
      <w:r>
        <w:rPr>
          <w:rFonts w:ascii="宋体" w:hAnsi="宋体" w:cs="ArialMT"/>
          <w:kern w:val="0"/>
          <w:sz w:val="20"/>
          <w:szCs w:val="20"/>
        </w:rPr>
        <w:tab/>
        <w:t>– 可以检出 1-bit 和 2-bit 错误状态</w:t>
      </w:r>
    </w:p>
    <w:p w:rsidR="0066408F" w:rsidRDefault="00580739">
      <w:pPr>
        <w:pStyle w:val="19"/>
        <w:tabs>
          <w:tab w:val="left" w:pos="360"/>
        </w:tabs>
        <w:spacing w:before="120" w:after="120"/>
        <w:ind w:firstLineChars="0" w:firstLine="0"/>
        <w:rPr>
          <w:rFonts w:ascii="宋体" w:hAnsi="宋体" w:cs="ArialMT"/>
          <w:kern w:val="0"/>
          <w:sz w:val="20"/>
          <w:szCs w:val="20"/>
        </w:rPr>
      </w:pPr>
      <w:r>
        <w:rPr>
          <w:rFonts w:ascii="宋体" w:hAnsi="宋体" w:cs="ArialMT"/>
          <w:kern w:val="0"/>
          <w:sz w:val="20"/>
          <w:szCs w:val="20"/>
        </w:rPr>
        <w:tab/>
        <w:t>– 软件可以通过寄存器读取出错的地址以及错误的状态</w:t>
      </w:r>
    </w:p>
    <w:p w:rsidR="0066408F" w:rsidRDefault="00580739">
      <w:pPr>
        <w:pStyle w:val="19"/>
        <w:tabs>
          <w:tab w:val="left" w:pos="360"/>
        </w:tabs>
        <w:spacing w:before="120" w:after="120"/>
        <w:ind w:firstLineChars="0" w:firstLine="0"/>
        <w:rPr>
          <w:rFonts w:ascii="宋体" w:hAnsi="宋体" w:cs="ArialMT"/>
          <w:kern w:val="0"/>
          <w:sz w:val="20"/>
          <w:szCs w:val="20"/>
        </w:rPr>
      </w:pPr>
      <w:r>
        <w:rPr>
          <w:rFonts w:ascii="宋体" w:hAnsi="宋体" w:cs="ArialMT" w:hint="eastAsia"/>
          <w:kern w:val="0"/>
          <w:sz w:val="20"/>
          <w:szCs w:val="20"/>
        </w:rPr>
        <w:sym w:font="Wingdings 2" w:char="F0A1"/>
      </w:r>
      <w:r>
        <w:rPr>
          <w:rFonts w:ascii="宋体" w:hAnsi="宋体" w:cs="ArialMT"/>
          <w:kern w:val="0"/>
          <w:sz w:val="20"/>
          <w:szCs w:val="20"/>
        </w:rPr>
        <w:t xml:space="preserve"> 1-bit 错误状态纠错</w:t>
      </w:r>
    </w:p>
    <w:p w:rsidR="0066408F" w:rsidRDefault="00580739">
      <w:pPr>
        <w:pStyle w:val="19"/>
        <w:tabs>
          <w:tab w:val="left" w:pos="360"/>
        </w:tabs>
        <w:spacing w:before="120" w:after="120"/>
        <w:ind w:firstLineChars="0" w:firstLine="0"/>
        <w:rPr>
          <w:rFonts w:ascii="宋体" w:hAnsi="宋体" w:cs="ArialMT"/>
          <w:kern w:val="0"/>
          <w:sz w:val="20"/>
          <w:szCs w:val="20"/>
        </w:rPr>
      </w:pPr>
      <w:r>
        <w:rPr>
          <w:rFonts w:ascii="宋体" w:hAnsi="宋体" w:cs="ArialMT"/>
          <w:kern w:val="0"/>
          <w:sz w:val="20"/>
          <w:szCs w:val="20"/>
        </w:rPr>
        <w:tab/>
        <w:t>– 当检测出 1-bit 错误状态时，硬件自动纠错</w:t>
      </w:r>
    </w:p>
    <w:p w:rsidR="0066408F" w:rsidRDefault="00580739">
      <w:pPr>
        <w:pStyle w:val="19"/>
        <w:tabs>
          <w:tab w:val="left" w:pos="360"/>
        </w:tabs>
        <w:spacing w:before="120" w:after="120"/>
        <w:ind w:firstLineChars="0" w:firstLine="0"/>
        <w:rPr>
          <w:rFonts w:ascii="宋体" w:hAnsi="宋体" w:cs="ArialMT"/>
          <w:kern w:val="0"/>
          <w:sz w:val="20"/>
          <w:szCs w:val="20"/>
        </w:rPr>
      </w:pPr>
      <w:r>
        <w:rPr>
          <w:rFonts w:ascii="宋体" w:hAnsi="宋体" w:cs="ArialMT"/>
          <w:kern w:val="0"/>
          <w:sz w:val="20"/>
          <w:szCs w:val="20"/>
        </w:rPr>
        <w:tab/>
        <w:t>– 2-bit 错误状态硬件不可以纠错</w:t>
      </w:r>
    </w:p>
    <w:p w:rsidR="0066408F" w:rsidRDefault="00580739">
      <w:pPr>
        <w:pStyle w:val="19"/>
        <w:tabs>
          <w:tab w:val="left" w:pos="360"/>
        </w:tabs>
        <w:spacing w:before="120" w:after="120"/>
        <w:ind w:firstLineChars="0" w:firstLine="0"/>
        <w:rPr>
          <w:rFonts w:ascii="宋体" w:hAnsi="宋体" w:cs="ArialMT"/>
          <w:kern w:val="0"/>
          <w:sz w:val="20"/>
          <w:szCs w:val="20"/>
        </w:rPr>
      </w:pPr>
      <w:r>
        <w:rPr>
          <w:rFonts w:ascii="宋体" w:hAnsi="宋体" w:cs="ArialMT" w:hint="eastAsia"/>
          <w:kern w:val="0"/>
          <w:sz w:val="20"/>
          <w:szCs w:val="20"/>
        </w:rPr>
        <w:sym w:font="Wingdings 2" w:char="F0A1"/>
      </w:r>
      <w:r>
        <w:rPr>
          <w:rFonts w:ascii="宋体" w:hAnsi="宋体" w:cs="ArialMT"/>
          <w:kern w:val="0"/>
          <w:sz w:val="20"/>
          <w:szCs w:val="20"/>
        </w:rPr>
        <w:t xml:space="preserve"> 1-bit 和 2-bit 错误状态中断</w:t>
      </w:r>
    </w:p>
    <w:p w:rsidR="0066408F" w:rsidRDefault="00580739">
      <w:pPr>
        <w:pStyle w:val="19"/>
        <w:tabs>
          <w:tab w:val="left" w:pos="360"/>
        </w:tabs>
        <w:spacing w:before="120" w:after="120"/>
        <w:ind w:firstLineChars="0" w:firstLine="0"/>
        <w:rPr>
          <w:rFonts w:ascii="宋体" w:hAnsi="宋体" w:cs="ArialMT"/>
          <w:kern w:val="0"/>
          <w:sz w:val="20"/>
          <w:szCs w:val="20"/>
        </w:rPr>
      </w:pPr>
      <w:r>
        <w:rPr>
          <w:rFonts w:ascii="宋体" w:hAnsi="宋体" w:cs="ArialMT"/>
          <w:kern w:val="0"/>
          <w:sz w:val="20"/>
          <w:szCs w:val="20"/>
        </w:rPr>
        <w:tab/>
        <w:t>– 软件可以配置当 ECC_SRAM 检测到 1-bit 和 2-bit 错误时是否产生中断</w:t>
      </w:r>
    </w:p>
    <w:p w:rsidR="0066408F" w:rsidRDefault="00580739">
      <w:pPr>
        <w:pStyle w:val="19"/>
        <w:tabs>
          <w:tab w:val="left" w:pos="360"/>
        </w:tabs>
        <w:spacing w:before="120" w:after="120"/>
        <w:ind w:firstLineChars="0" w:firstLine="0"/>
        <w:rPr>
          <w:rFonts w:ascii="宋体" w:hAnsi="宋体" w:cs="ArialMT"/>
          <w:kern w:val="0"/>
          <w:sz w:val="20"/>
          <w:szCs w:val="20"/>
        </w:rPr>
      </w:pPr>
      <w:r>
        <w:rPr>
          <w:rFonts w:ascii="宋体" w:hAnsi="宋体" w:cs="ArialMT"/>
          <w:kern w:val="0"/>
          <w:sz w:val="20"/>
          <w:szCs w:val="20"/>
        </w:rPr>
        <w:tab/>
        <w:t>– 软件可以配置在 ECC_SRAM 检测到 2-bit 错误时是否触发系统复位</w:t>
      </w:r>
    </w:p>
    <w:p w:rsidR="0066408F" w:rsidRDefault="00580739">
      <w:pPr>
        <w:pStyle w:val="19"/>
        <w:tabs>
          <w:tab w:val="left" w:pos="360"/>
        </w:tabs>
        <w:spacing w:before="120" w:after="120"/>
        <w:ind w:firstLineChars="0" w:firstLine="0"/>
        <w:rPr>
          <w:rFonts w:ascii="宋体" w:hAnsi="宋体" w:cs="ArialMT"/>
          <w:kern w:val="0"/>
          <w:sz w:val="20"/>
          <w:szCs w:val="20"/>
        </w:rPr>
      </w:pPr>
      <w:r>
        <w:rPr>
          <w:rFonts w:ascii="宋体" w:hAnsi="宋体" w:cs="ArialMT"/>
          <w:kern w:val="0"/>
          <w:sz w:val="20"/>
          <w:szCs w:val="20"/>
        </w:rPr>
        <w:lastRenderedPageBreak/>
        <w:tab/>
        <w:t>– 软件可以配置当 ECC_SRAM 检测到 1-bit 和 2-bit 错误时是否经由 SMU 触发系统复位</w:t>
      </w:r>
    </w:p>
    <w:p w:rsidR="0066408F" w:rsidRDefault="00580739">
      <w:pPr>
        <w:pStyle w:val="19"/>
        <w:tabs>
          <w:tab w:val="left" w:pos="360"/>
        </w:tabs>
        <w:spacing w:before="120" w:after="120"/>
        <w:ind w:firstLineChars="0" w:firstLine="0"/>
        <w:rPr>
          <w:rFonts w:ascii="宋体" w:hAnsi="宋体" w:cs="ArialMT"/>
          <w:kern w:val="0"/>
          <w:sz w:val="20"/>
          <w:szCs w:val="20"/>
        </w:rPr>
      </w:pPr>
      <w:r>
        <w:rPr>
          <w:rFonts w:ascii="宋体" w:hAnsi="宋体" w:cs="ArialMT" w:hint="eastAsia"/>
          <w:kern w:val="0"/>
          <w:sz w:val="20"/>
          <w:szCs w:val="20"/>
        </w:rPr>
        <w:sym w:font="Wingdings 2" w:char="F0A1"/>
      </w:r>
      <w:r>
        <w:rPr>
          <w:rFonts w:ascii="宋体" w:hAnsi="宋体" w:cs="ArialMT"/>
          <w:kern w:val="0"/>
          <w:sz w:val="20"/>
          <w:szCs w:val="20"/>
        </w:rPr>
        <w:t xml:space="preserve"> 2-bit 以上错误状态不能保证检测</w:t>
      </w:r>
    </w:p>
    <w:p w:rsidR="0066408F" w:rsidRDefault="00580739">
      <w:pPr>
        <w:pStyle w:val="2"/>
        <w:tabs>
          <w:tab w:val="clear" w:pos="737"/>
        </w:tabs>
        <w:spacing w:before="240"/>
        <w:rPr>
          <w:lang w:eastAsia="zh-CN"/>
        </w:rPr>
      </w:pPr>
      <w:bookmarkStart w:id="18" w:name="_Toc110850695"/>
      <w:r>
        <w:rPr>
          <w:rFonts w:ascii="Times New Roman" w:hAnsi="Times New Roman" w:cs="Times New Roman" w:hint="eastAsia"/>
          <w:lang w:eastAsia="zh-CN"/>
        </w:rPr>
        <w:t>结构</w:t>
      </w:r>
      <w:r>
        <w:rPr>
          <w:rFonts w:hint="eastAsia"/>
          <w:lang w:eastAsia="zh-CN"/>
        </w:rPr>
        <w:t>框图</w:t>
      </w:r>
      <w:bookmarkEnd w:id="18"/>
    </w:p>
    <w:p w:rsidR="0066408F" w:rsidRDefault="00580739">
      <w:pPr>
        <w:pStyle w:val="2"/>
        <w:tabs>
          <w:tab w:val="clear" w:pos="737"/>
        </w:tabs>
        <w:spacing w:before="240"/>
        <w:rPr>
          <w:lang w:eastAsia="zh-CN"/>
        </w:rPr>
      </w:pPr>
      <w:bookmarkStart w:id="19" w:name="_Toc110850696"/>
      <w:r>
        <w:rPr>
          <w:rFonts w:hint="eastAsia"/>
          <w:lang w:eastAsia="zh-CN"/>
        </w:rPr>
        <w:t>功能概述</w:t>
      </w:r>
      <w:bookmarkEnd w:id="19"/>
    </w:p>
    <w:p w:rsidR="0066408F" w:rsidRDefault="00580739">
      <w:pPr>
        <w:rPr>
          <w:lang w:eastAsia="zh-CN"/>
        </w:rPr>
      </w:pPr>
      <w:r>
        <w:rPr>
          <w:lang w:eastAsia="zh-CN"/>
        </w:rPr>
        <w:t>下述描述中</w:t>
      </w:r>
      <w:r>
        <w:rPr>
          <w:lang w:eastAsia="zh-CN"/>
        </w:rPr>
        <w:t xml:space="preserve"> x=0/1</w:t>
      </w:r>
      <w:r>
        <w:rPr>
          <w:lang w:eastAsia="zh-CN"/>
        </w:rPr>
        <w:t>，分别对应</w:t>
      </w:r>
      <w:r>
        <w:rPr>
          <w:lang w:eastAsia="zh-CN"/>
        </w:rPr>
        <w:t xml:space="preserve"> SRAM_L </w:t>
      </w:r>
      <w:r>
        <w:rPr>
          <w:lang w:eastAsia="zh-CN"/>
        </w:rPr>
        <w:t>和</w:t>
      </w:r>
      <w:r>
        <w:rPr>
          <w:lang w:eastAsia="zh-CN"/>
        </w:rPr>
        <w:t xml:space="preserve"> SRAM_U </w:t>
      </w:r>
      <w:r>
        <w:rPr>
          <w:lang w:eastAsia="zh-CN"/>
        </w:rPr>
        <w:t>区域的</w:t>
      </w:r>
      <w:r>
        <w:rPr>
          <w:lang w:eastAsia="zh-CN"/>
        </w:rPr>
        <w:t xml:space="preserve"> ECC</w:t>
      </w:r>
      <w:r>
        <w:rPr>
          <w:lang w:eastAsia="zh-CN"/>
        </w:rPr>
        <w:t>；</w:t>
      </w:r>
      <w:r>
        <w:rPr>
          <w:lang w:eastAsia="zh-CN"/>
        </w:rPr>
        <w:t xml:space="preserve"> </w:t>
      </w:r>
      <w:r>
        <w:rPr>
          <w:lang w:eastAsia="zh-CN"/>
        </w:rPr>
        <w:t>下面描述中</w:t>
      </w:r>
      <w:r>
        <w:rPr>
          <w:lang w:eastAsia="zh-CN"/>
        </w:rPr>
        <w:t xml:space="preserve"> CH0 </w:t>
      </w:r>
      <w:r>
        <w:rPr>
          <w:lang w:eastAsia="zh-CN"/>
        </w:rPr>
        <w:t>和</w:t>
      </w:r>
      <w:r>
        <w:rPr>
          <w:lang w:eastAsia="zh-CN"/>
        </w:rPr>
        <w:t xml:space="preserve"> CH1 </w:t>
      </w:r>
      <w:r>
        <w:rPr>
          <w:lang w:eastAsia="zh-CN"/>
        </w:rPr>
        <w:t>分别对应</w:t>
      </w:r>
      <w:r>
        <w:rPr>
          <w:lang w:eastAsia="zh-CN"/>
        </w:rPr>
        <w:t xml:space="preserve">SRAM_L </w:t>
      </w:r>
      <w:r>
        <w:rPr>
          <w:lang w:eastAsia="zh-CN"/>
        </w:rPr>
        <w:t>和</w:t>
      </w:r>
      <w:r>
        <w:rPr>
          <w:lang w:eastAsia="zh-CN"/>
        </w:rPr>
        <w:t xml:space="preserve"> SRAM_U</w:t>
      </w:r>
      <w:r>
        <w:rPr>
          <w:lang w:eastAsia="zh-CN"/>
        </w:rPr>
        <w:t>；</w:t>
      </w:r>
    </w:p>
    <w:p w:rsidR="0066408F" w:rsidRDefault="00580739">
      <w:pPr>
        <w:rPr>
          <w:lang w:eastAsia="zh-CN"/>
        </w:rPr>
      </w:pPr>
      <w:r>
        <w:rPr>
          <w:lang w:eastAsia="zh-CN"/>
        </w:rPr>
        <w:t xml:space="preserve"> y=1/2</w:t>
      </w:r>
      <w:r>
        <w:rPr>
          <w:lang w:eastAsia="zh-CN"/>
        </w:rPr>
        <w:t>，分别代表</w:t>
      </w:r>
      <w:r>
        <w:rPr>
          <w:lang w:eastAsia="zh-CN"/>
        </w:rPr>
        <w:t xml:space="preserve"> 1-bit </w:t>
      </w:r>
      <w:r>
        <w:rPr>
          <w:lang w:eastAsia="zh-CN"/>
        </w:rPr>
        <w:t>和</w:t>
      </w:r>
      <w:r>
        <w:rPr>
          <w:lang w:eastAsia="zh-CN"/>
        </w:rPr>
        <w:t xml:space="preserve"> 2-bit </w:t>
      </w:r>
      <w:r>
        <w:rPr>
          <w:lang w:eastAsia="zh-CN"/>
        </w:rPr>
        <w:t>错误</w:t>
      </w:r>
      <w:r>
        <w:rPr>
          <w:rFonts w:hint="eastAsia"/>
          <w:lang w:eastAsia="zh-CN"/>
        </w:rPr>
        <w:t>。</w:t>
      </w:r>
    </w:p>
    <w:p w:rsidR="0066408F" w:rsidRDefault="00580739">
      <w:pPr>
        <w:pStyle w:val="3"/>
        <w:rPr>
          <w:lang w:eastAsia="zh-CN"/>
        </w:rPr>
      </w:pPr>
      <w:bookmarkStart w:id="20" w:name="_Toc110850697"/>
      <w:r>
        <w:rPr>
          <w:lang w:eastAsia="zh-CN"/>
        </w:rPr>
        <w:t>ECC</w:t>
      </w:r>
      <w:r>
        <w:rPr>
          <w:rFonts w:hint="eastAsia"/>
          <w:lang w:eastAsia="zh-CN"/>
        </w:rPr>
        <w:t>错误状态</w:t>
      </w:r>
      <w:bookmarkEnd w:id="20"/>
    </w:p>
    <w:p w:rsidR="0066408F" w:rsidRDefault="00580739">
      <w:pPr>
        <w:rPr>
          <w:lang w:eastAsia="zh-CN"/>
        </w:rPr>
      </w:pPr>
      <w:r>
        <w:rPr>
          <w:lang w:eastAsia="zh-CN"/>
        </w:rPr>
        <w:t>软件可以查询</w:t>
      </w:r>
      <w:r>
        <w:rPr>
          <w:lang w:eastAsia="zh-CN"/>
        </w:rPr>
        <w:t xml:space="preserve"> CH0_STATUS0[ERR_ST]</w:t>
      </w:r>
      <w:r>
        <w:rPr>
          <w:lang w:eastAsia="zh-CN"/>
        </w:rPr>
        <w:t>和</w:t>
      </w:r>
      <w:r>
        <w:rPr>
          <w:lang w:eastAsia="zh-CN"/>
        </w:rPr>
        <w:t xml:space="preserve"> CH1_STATUS0[ERR_ST]</w:t>
      </w:r>
      <w:r>
        <w:rPr>
          <w:lang w:eastAsia="zh-CN"/>
        </w:rPr>
        <w:t>的值来判断当前</w:t>
      </w:r>
      <w:r>
        <w:rPr>
          <w:lang w:eastAsia="zh-CN"/>
        </w:rPr>
        <w:t xml:space="preserve"> SRAM </w:t>
      </w:r>
      <w:r>
        <w:rPr>
          <w:lang w:eastAsia="zh-CN"/>
        </w:rPr>
        <w:t>的错误状态。</w:t>
      </w:r>
    </w:p>
    <w:p w:rsidR="0066408F" w:rsidRDefault="00580739">
      <w:pPr>
        <w:rPr>
          <w:lang w:eastAsia="zh-CN"/>
        </w:rPr>
      </w:pPr>
      <w:r>
        <w:rPr>
          <w:rFonts w:hint="eastAsia"/>
          <w:lang w:eastAsia="zh-CN"/>
        </w:rPr>
        <w:sym w:font="Wingdings 2" w:char="F0A1"/>
      </w:r>
      <w:r>
        <w:rPr>
          <w:lang w:eastAsia="zh-CN"/>
        </w:rPr>
        <w:t xml:space="preserve"> </w:t>
      </w:r>
      <w:r>
        <w:rPr>
          <w:lang w:eastAsia="zh-CN"/>
        </w:rPr>
        <w:t>如果</w:t>
      </w:r>
      <w:r>
        <w:rPr>
          <w:lang w:eastAsia="zh-CN"/>
        </w:rPr>
        <w:t>[ERR_ST]=000b</w:t>
      </w:r>
      <w:r>
        <w:rPr>
          <w:lang w:eastAsia="zh-CN"/>
        </w:rPr>
        <w:t>，表明</w:t>
      </w:r>
      <w:r>
        <w:rPr>
          <w:lang w:eastAsia="zh-CN"/>
        </w:rPr>
        <w:t xml:space="preserve"> SRAM ECC </w:t>
      </w:r>
      <w:r>
        <w:rPr>
          <w:lang w:eastAsia="zh-CN"/>
        </w:rPr>
        <w:t>没有检测到错误；</w:t>
      </w:r>
    </w:p>
    <w:p w:rsidR="0066408F" w:rsidRDefault="00580739">
      <w:pPr>
        <w:rPr>
          <w:lang w:eastAsia="zh-CN"/>
        </w:rPr>
      </w:pPr>
      <w:r>
        <w:rPr>
          <w:rFonts w:hint="eastAsia"/>
          <w:lang w:eastAsia="zh-CN"/>
        </w:rPr>
        <w:t xml:space="preserve"> </w:t>
      </w:r>
      <w:r>
        <w:rPr>
          <w:rFonts w:hint="eastAsia"/>
          <w:lang w:eastAsia="zh-CN"/>
        </w:rPr>
        <w:sym w:font="Wingdings 2" w:char="F0A1"/>
      </w:r>
      <w:r>
        <w:rPr>
          <w:lang w:eastAsia="zh-CN"/>
        </w:rPr>
        <w:t xml:space="preserve"> </w:t>
      </w:r>
      <w:r>
        <w:rPr>
          <w:lang w:eastAsia="zh-CN"/>
        </w:rPr>
        <w:t>如果</w:t>
      </w:r>
      <w:r>
        <w:rPr>
          <w:lang w:eastAsia="zh-CN"/>
        </w:rPr>
        <w:t>[ERR_ST]=001b</w:t>
      </w:r>
      <w:r>
        <w:rPr>
          <w:lang w:eastAsia="zh-CN"/>
        </w:rPr>
        <w:t>，表明</w:t>
      </w:r>
      <w:r>
        <w:rPr>
          <w:lang w:eastAsia="zh-CN"/>
        </w:rPr>
        <w:t xml:space="preserve"> SRAM ECC </w:t>
      </w:r>
      <w:r>
        <w:rPr>
          <w:lang w:eastAsia="zh-CN"/>
        </w:rPr>
        <w:t>检测到</w:t>
      </w:r>
      <w:r>
        <w:rPr>
          <w:lang w:eastAsia="zh-CN"/>
        </w:rPr>
        <w:t xml:space="preserve"> 2-bit </w:t>
      </w:r>
      <w:r>
        <w:rPr>
          <w:lang w:eastAsia="zh-CN"/>
        </w:rPr>
        <w:t>错误；</w:t>
      </w:r>
    </w:p>
    <w:p w:rsidR="0066408F" w:rsidRDefault="00580739">
      <w:pPr>
        <w:rPr>
          <w:lang w:eastAsia="zh-CN"/>
        </w:rPr>
      </w:pPr>
      <w:r>
        <w:rPr>
          <w:rFonts w:hint="eastAsia"/>
          <w:lang w:eastAsia="zh-CN"/>
        </w:rPr>
        <w:t xml:space="preserve"> </w:t>
      </w:r>
      <w:r>
        <w:rPr>
          <w:rFonts w:hint="eastAsia"/>
          <w:lang w:eastAsia="zh-CN"/>
        </w:rPr>
        <w:sym w:font="Wingdings 2" w:char="F0A1"/>
      </w:r>
      <w:r>
        <w:rPr>
          <w:lang w:eastAsia="zh-CN"/>
        </w:rPr>
        <w:t xml:space="preserve"> </w:t>
      </w:r>
      <w:r>
        <w:rPr>
          <w:lang w:eastAsia="zh-CN"/>
        </w:rPr>
        <w:t>如果</w:t>
      </w:r>
      <w:r>
        <w:rPr>
          <w:lang w:eastAsia="zh-CN"/>
        </w:rPr>
        <w:t>[ERR_ST]=010b/011b/1xxb</w:t>
      </w:r>
      <w:r>
        <w:rPr>
          <w:lang w:eastAsia="zh-CN"/>
        </w:rPr>
        <w:t>，表明</w:t>
      </w:r>
      <w:r>
        <w:rPr>
          <w:lang w:eastAsia="zh-CN"/>
        </w:rPr>
        <w:t xml:space="preserve"> SRAM ECC </w:t>
      </w:r>
      <w:r>
        <w:rPr>
          <w:lang w:eastAsia="zh-CN"/>
        </w:rPr>
        <w:t>检测到</w:t>
      </w:r>
      <w:r>
        <w:rPr>
          <w:lang w:eastAsia="zh-CN"/>
        </w:rPr>
        <w:t xml:space="preserve"> 1-bit </w:t>
      </w:r>
      <w:r>
        <w:rPr>
          <w:lang w:eastAsia="zh-CN"/>
        </w:rPr>
        <w:t>错误。</w:t>
      </w:r>
    </w:p>
    <w:p w:rsidR="0066408F" w:rsidRDefault="00580739">
      <w:pPr>
        <w:rPr>
          <w:lang w:eastAsia="zh-CN"/>
        </w:rPr>
      </w:pPr>
      <w:r>
        <w:rPr>
          <w:lang w:eastAsia="zh-CN"/>
        </w:rPr>
        <w:t>在系统</w:t>
      </w:r>
      <w:proofErr w:type="gramStart"/>
      <w:r>
        <w:rPr>
          <w:lang w:eastAsia="zh-CN"/>
        </w:rPr>
        <w:t>不</w:t>
      </w:r>
      <w:proofErr w:type="gramEnd"/>
      <w:r>
        <w:rPr>
          <w:lang w:eastAsia="zh-CN"/>
        </w:rPr>
        <w:t>复位情况下，</w:t>
      </w:r>
      <w:r>
        <w:rPr>
          <w:lang w:eastAsia="zh-CN"/>
        </w:rPr>
        <w:t xml:space="preserve"> [ERR_ST]</w:t>
      </w:r>
      <w:r>
        <w:rPr>
          <w:lang w:eastAsia="zh-CN"/>
        </w:rPr>
        <w:t>会保留最近一次检测到的错误状态，通过向</w:t>
      </w:r>
      <w:r>
        <w:rPr>
          <w:lang w:eastAsia="zh-CN"/>
        </w:rPr>
        <w:t xml:space="preserve"> v[ECCx_ST_CLR2]</w:t>
      </w:r>
      <w:r>
        <w:rPr>
          <w:lang w:eastAsia="zh-CN"/>
        </w:rPr>
        <w:t>写入</w:t>
      </w:r>
      <w:r>
        <w:rPr>
          <w:lang w:eastAsia="zh-CN"/>
        </w:rPr>
        <w:t xml:space="preserve">1 </w:t>
      </w:r>
      <w:r>
        <w:rPr>
          <w:lang w:eastAsia="zh-CN"/>
        </w:rPr>
        <w:t>可以清除错误状态。</w:t>
      </w:r>
    </w:p>
    <w:p w:rsidR="0066408F" w:rsidRDefault="00580739">
      <w:pPr>
        <w:pStyle w:val="3"/>
        <w:rPr>
          <w:lang w:eastAsia="zh-CN"/>
        </w:rPr>
      </w:pPr>
      <w:bookmarkStart w:id="21" w:name="_Toc110850698"/>
      <w:r>
        <w:rPr>
          <w:rFonts w:hint="eastAsia"/>
          <w:lang w:eastAsia="zh-CN"/>
        </w:rPr>
        <w:t>E</w:t>
      </w:r>
      <w:r>
        <w:rPr>
          <w:lang w:eastAsia="zh-CN"/>
        </w:rPr>
        <w:t>CC</w:t>
      </w:r>
      <w:r>
        <w:rPr>
          <w:rFonts w:hint="eastAsia"/>
          <w:lang w:eastAsia="zh-CN"/>
        </w:rPr>
        <w:t>错误地址</w:t>
      </w:r>
      <w:bookmarkEnd w:id="21"/>
    </w:p>
    <w:p w:rsidR="0066408F" w:rsidRDefault="00580739">
      <w:pPr>
        <w:pStyle w:val="19"/>
        <w:tabs>
          <w:tab w:val="left" w:pos="360"/>
        </w:tabs>
        <w:spacing w:before="120" w:after="120"/>
        <w:ind w:firstLineChars="0" w:firstLine="0"/>
        <w:rPr>
          <w:rFonts w:ascii="宋体" w:hAnsi="宋体" w:cs="ArialMT"/>
          <w:kern w:val="0"/>
          <w:sz w:val="20"/>
          <w:szCs w:val="20"/>
        </w:rPr>
      </w:pPr>
      <w:r>
        <w:rPr>
          <w:rFonts w:ascii="宋体" w:hAnsi="宋体" w:cs="ArialMT" w:hint="eastAsia"/>
          <w:kern w:val="0"/>
          <w:sz w:val="20"/>
          <w:szCs w:val="20"/>
        </w:rPr>
        <w:sym w:font="Wingdings 2" w:char="F0A1"/>
      </w:r>
      <w:r>
        <w:rPr>
          <w:rFonts w:ascii="宋体" w:hAnsi="宋体" w:cs="ArialMT"/>
          <w:kern w:val="0"/>
          <w:sz w:val="20"/>
          <w:szCs w:val="20"/>
        </w:rPr>
        <w:t xml:space="preserve"> </w:t>
      </w:r>
      <w:r>
        <w:rPr>
          <w:rFonts w:ascii="宋体" w:hAnsi="宋体" w:cs="ArialMT" w:hint="eastAsia"/>
          <w:kern w:val="0"/>
          <w:sz w:val="20"/>
          <w:szCs w:val="20"/>
        </w:rPr>
        <w:t>软件可以</w:t>
      </w:r>
      <w:r>
        <w:rPr>
          <w:rFonts w:ascii="宋体" w:hAnsi="宋体" w:cs="ArialMT"/>
          <w:kern w:val="0"/>
          <w:sz w:val="20"/>
          <w:szCs w:val="20"/>
        </w:rPr>
        <w:t>查询 CH0_STATUS0[ERR_ADDR0]和 CH1_STATUS0[ERR_ADDR0] 的值， 乘以 4 后再加上对应 SRAM 区基地址，得到 SRAM 1-bit 错误地址。</w:t>
      </w:r>
    </w:p>
    <w:p w:rsidR="0066408F" w:rsidRDefault="00580739">
      <w:pPr>
        <w:pStyle w:val="19"/>
        <w:tabs>
          <w:tab w:val="left" w:pos="360"/>
        </w:tabs>
        <w:spacing w:before="120" w:after="120"/>
        <w:ind w:firstLineChars="0" w:firstLine="0"/>
        <w:rPr>
          <w:rFonts w:ascii="宋体" w:hAnsi="宋体" w:cs="ArialMT"/>
          <w:kern w:val="0"/>
          <w:sz w:val="20"/>
          <w:szCs w:val="20"/>
        </w:rPr>
      </w:pPr>
      <w:r>
        <w:rPr>
          <w:rFonts w:ascii="宋体" w:hAnsi="宋体" w:cs="ArialMT" w:hint="eastAsia"/>
          <w:kern w:val="0"/>
          <w:sz w:val="20"/>
          <w:szCs w:val="20"/>
        </w:rPr>
        <w:sym w:font="Wingdings 2" w:char="F0A1"/>
      </w:r>
      <w:r>
        <w:rPr>
          <w:rFonts w:ascii="宋体" w:hAnsi="宋体" w:cs="ArialMT"/>
          <w:kern w:val="0"/>
          <w:sz w:val="20"/>
          <w:szCs w:val="20"/>
        </w:rPr>
        <w:t xml:space="preserve"> 查询 CH0_STATUS1 [ERR_ADDR1]和 CH1_STATUS1[ERR_ADDR1] 的值， 乘以 4 后再加上对应 SRAM 区基地址，得到 SRAM 2-bit 错误地址。</w:t>
      </w:r>
    </w:p>
    <w:p w:rsidR="0066408F" w:rsidRDefault="00580739">
      <w:pPr>
        <w:pStyle w:val="19"/>
        <w:tabs>
          <w:tab w:val="left" w:pos="360"/>
        </w:tabs>
        <w:spacing w:before="120" w:after="120"/>
        <w:ind w:firstLineChars="0" w:firstLine="0"/>
        <w:rPr>
          <w:rFonts w:ascii="宋体" w:hAnsi="宋体" w:cs="ArialMT"/>
          <w:kern w:val="0"/>
          <w:sz w:val="20"/>
          <w:szCs w:val="20"/>
        </w:rPr>
      </w:pPr>
      <w:r>
        <w:rPr>
          <w:rFonts w:ascii="宋体" w:hAnsi="宋体" w:cs="ArialMT"/>
          <w:kern w:val="0"/>
          <w:sz w:val="20"/>
          <w:szCs w:val="20"/>
        </w:rPr>
        <w:t>在系统</w:t>
      </w:r>
      <w:proofErr w:type="gramStart"/>
      <w:r>
        <w:rPr>
          <w:rFonts w:ascii="宋体" w:hAnsi="宋体" w:cs="ArialMT"/>
          <w:kern w:val="0"/>
          <w:sz w:val="20"/>
          <w:szCs w:val="20"/>
        </w:rPr>
        <w:t>不</w:t>
      </w:r>
      <w:proofErr w:type="gramEnd"/>
      <w:r>
        <w:rPr>
          <w:rFonts w:ascii="宋体" w:hAnsi="宋体" w:cs="ArialMT"/>
          <w:kern w:val="0"/>
          <w:sz w:val="20"/>
          <w:szCs w:val="20"/>
        </w:rPr>
        <w:t>复位情况下， [ERR_ADDR0]和[ERR_ADDR1]会保留最近一次检测到的错误地址，软件通过向 ECC_ERR_CTRL[ECCx_ST_CLR2]写入 1 可以清除错误地址。</w:t>
      </w:r>
    </w:p>
    <w:p w:rsidR="0066408F" w:rsidRDefault="00580739">
      <w:pPr>
        <w:pStyle w:val="3"/>
        <w:rPr>
          <w:lang w:eastAsia="zh-CN"/>
        </w:rPr>
      </w:pPr>
      <w:bookmarkStart w:id="22" w:name="_Toc110850699"/>
      <w:r>
        <w:rPr>
          <w:rFonts w:hint="eastAsia"/>
          <w:lang w:eastAsia="zh-CN"/>
        </w:rPr>
        <w:t>E</w:t>
      </w:r>
      <w:r>
        <w:rPr>
          <w:lang w:eastAsia="zh-CN"/>
        </w:rPr>
        <w:t>CC</w:t>
      </w:r>
      <w:r>
        <w:rPr>
          <w:rFonts w:hint="eastAsia"/>
          <w:lang w:eastAsia="zh-CN"/>
        </w:rPr>
        <w:t>错误处理</w:t>
      </w:r>
      <w:bookmarkEnd w:id="22"/>
    </w:p>
    <w:p w:rsidR="0066408F" w:rsidRDefault="00580739">
      <w:pPr>
        <w:pStyle w:val="19"/>
        <w:spacing w:before="120" w:after="120"/>
        <w:ind w:firstLineChars="0" w:firstLine="0"/>
        <w:rPr>
          <w:rFonts w:ascii="宋体" w:hAnsi="宋体" w:cs="ArialMT"/>
          <w:kern w:val="0"/>
          <w:sz w:val="20"/>
          <w:szCs w:val="20"/>
        </w:rPr>
      </w:pPr>
      <w:r>
        <w:rPr>
          <w:rFonts w:ascii="宋体" w:hAnsi="宋体" w:cs="ArialMT"/>
          <w:kern w:val="0"/>
          <w:sz w:val="20"/>
          <w:szCs w:val="20"/>
        </w:rPr>
        <w:t>当使能 ECC 2-bit 错误复位功能（ 即 RCM_EN [ECC2_ERR_RST_EN]=1）， 2-bit 错误将会产生系统复位。</w:t>
      </w:r>
    </w:p>
    <w:p w:rsidR="0066408F" w:rsidRDefault="00580739">
      <w:pPr>
        <w:pStyle w:val="19"/>
        <w:spacing w:before="120" w:after="120"/>
        <w:ind w:firstLineChars="0" w:firstLine="0"/>
        <w:rPr>
          <w:rFonts w:ascii="宋体" w:hAnsi="宋体" w:cs="ArialMT"/>
          <w:kern w:val="0"/>
          <w:sz w:val="20"/>
          <w:szCs w:val="20"/>
        </w:rPr>
      </w:pPr>
      <w:r>
        <w:rPr>
          <w:rFonts w:ascii="宋体" w:hAnsi="宋体" w:cs="ArialMT"/>
          <w:kern w:val="0"/>
          <w:sz w:val="20"/>
          <w:szCs w:val="20"/>
        </w:rPr>
        <w:lastRenderedPageBreak/>
        <w:t xml:space="preserve">当使能 ECC 1-bit 或 2-bit SMU 复位功能（即配置 SMU_LFRSTEN </w:t>
      </w:r>
      <w:proofErr w:type="gramStart"/>
      <w:r>
        <w:rPr>
          <w:rFonts w:ascii="宋体" w:hAnsi="宋体" w:cs="ArialMT"/>
          <w:kern w:val="0"/>
          <w:sz w:val="20"/>
          <w:szCs w:val="20"/>
        </w:rPr>
        <w:t>对应位</w:t>
      </w:r>
      <w:proofErr w:type="gramEnd"/>
      <w:r>
        <w:rPr>
          <w:rFonts w:ascii="宋体" w:hAnsi="宋体" w:cs="ArialMT"/>
          <w:kern w:val="0"/>
          <w:sz w:val="20"/>
          <w:szCs w:val="20"/>
        </w:rPr>
        <w:t>为 1） ， 1-bit 或 2-bit 错误都可由 SMU 触发系统复位。</w:t>
      </w:r>
    </w:p>
    <w:p w:rsidR="0066408F" w:rsidRDefault="00580739">
      <w:pPr>
        <w:pStyle w:val="3"/>
        <w:rPr>
          <w:lang w:eastAsia="zh-CN"/>
        </w:rPr>
      </w:pPr>
      <w:bookmarkStart w:id="23" w:name="_Toc110850700"/>
      <w:r>
        <w:rPr>
          <w:rFonts w:hint="eastAsia"/>
          <w:lang w:eastAsia="zh-CN"/>
        </w:rPr>
        <w:t>中断请求</w:t>
      </w:r>
      <w:bookmarkEnd w:id="23"/>
    </w:p>
    <w:p w:rsidR="0066408F" w:rsidRDefault="00580739">
      <w:pPr>
        <w:pStyle w:val="19"/>
        <w:spacing w:before="120" w:after="120"/>
        <w:ind w:firstLineChars="0" w:firstLine="0"/>
        <w:rPr>
          <w:rFonts w:ascii="宋体" w:hAnsi="宋体" w:cs="ArialMT"/>
          <w:kern w:val="0"/>
          <w:sz w:val="20"/>
          <w:szCs w:val="20"/>
        </w:rPr>
      </w:pPr>
      <w:r>
        <w:rPr>
          <w:rFonts w:ascii="宋体" w:hAnsi="宋体" w:cs="ArialMT"/>
          <w:kern w:val="0"/>
          <w:sz w:val="20"/>
          <w:szCs w:val="20"/>
        </w:rPr>
        <w:t>当配置 ECC_ERR_CTRL [</w:t>
      </w:r>
      <w:proofErr w:type="spellStart"/>
      <w:r>
        <w:rPr>
          <w:rFonts w:ascii="宋体" w:hAnsi="宋体" w:cs="ArialMT"/>
          <w:kern w:val="0"/>
          <w:sz w:val="20"/>
          <w:szCs w:val="20"/>
        </w:rPr>
        <w:t>ECCx_yBIT_IRQ_EN</w:t>
      </w:r>
      <w:proofErr w:type="spellEnd"/>
      <w:r>
        <w:rPr>
          <w:rFonts w:ascii="宋体" w:hAnsi="宋体" w:cs="ArialMT"/>
          <w:kern w:val="0"/>
          <w:sz w:val="20"/>
          <w:szCs w:val="20"/>
        </w:rPr>
        <w:t>]=1， 且对应 SRAM 区检测到 ECC y-bit错误时， 相应的中断标志将被置位，即寄存器 CH0_STATUS1[ERR_STS(y-1)]和 CH1_STATUS1[ERR_STS(y-1)]=1。通过向 ECC_ERR_CTRL[ECCx_ST_CLR1]写 1 清除对应的中断标志。</w:t>
      </w:r>
    </w:p>
    <w:p w:rsidR="00C77450" w:rsidRDefault="00C77450" w:rsidP="00C77450">
      <w:pPr>
        <w:pStyle w:val="a6"/>
        <w:keepNext/>
      </w:pPr>
      <w:bookmarkStart w:id="24" w:name="_Toc121589233"/>
      <w:r>
        <w:rPr>
          <w:rFonts w:hint="eastAsia"/>
        </w:rPr>
        <w:t>表</w:t>
      </w:r>
      <w:r>
        <w:rPr>
          <w:rFonts w:hint="eastAsia"/>
        </w:rPr>
        <w:t xml:space="preserve"> </w:t>
      </w:r>
      <w:r>
        <w:fldChar w:fldCharType="begin"/>
      </w:r>
      <w:r>
        <w:instrText xml:space="preserve"> </w:instrText>
      </w:r>
      <w:r>
        <w:rPr>
          <w:rFonts w:hint="eastAsia"/>
        </w:rPr>
        <w:instrText>STYLEREF 1 \s</w:instrText>
      </w:r>
      <w:r>
        <w:instrText xml:space="preserve"> </w:instrText>
      </w:r>
      <w:r>
        <w:fldChar w:fldCharType="separate"/>
      </w:r>
      <w:r w:rsidR="00527402">
        <w:rPr>
          <w:noProof/>
        </w:rPr>
        <w:t>1</w:t>
      </w:r>
      <w:r>
        <w:fldChar w:fldCharType="end"/>
      </w:r>
      <w:r>
        <w:noBreakHyphen/>
      </w:r>
      <w:r>
        <w:fldChar w:fldCharType="begin"/>
      </w:r>
      <w:r>
        <w:instrText xml:space="preserve"> </w:instrText>
      </w:r>
      <w:r>
        <w:rPr>
          <w:rFonts w:hint="eastAsia"/>
        </w:rPr>
        <w:instrText xml:space="preserve">SEQ </w:instrText>
      </w:r>
      <w:r>
        <w:rPr>
          <w:rFonts w:hint="eastAsia"/>
        </w:rPr>
        <w:instrText>图表</w:instrText>
      </w:r>
      <w:r>
        <w:rPr>
          <w:rFonts w:hint="eastAsia"/>
        </w:rPr>
        <w:instrText xml:space="preserve"> \* ARABIC \s 1</w:instrText>
      </w:r>
      <w:r>
        <w:instrText xml:space="preserve"> </w:instrText>
      </w:r>
      <w:r>
        <w:fldChar w:fldCharType="separate"/>
      </w:r>
      <w:r w:rsidR="00527402">
        <w:rPr>
          <w:noProof/>
        </w:rPr>
        <w:t>1</w:t>
      </w:r>
      <w:r>
        <w:fldChar w:fldCharType="end"/>
      </w:r>
      <w:r>
        <w:t xml:space="preserve"> </w:t>
      </w:r>
      <w:r>
        <w:rPr>
          <w:lang w:eastAsia="zh-CN"/>
        </w:rPr>
        <w:t>SRAM</w:t>
      </w:r>
      <w:r>
        <w:rPr>
          <w:rFonts w:hint="eastAsia"/>
          <w:lang w:eastAsia="zh-CN"/>
        </w:rPr>
        <w:t>中断汇总</w:t>
      </w:r>
      <w:bookmarkEnd w:id="24"/>
    </w:p>
    <w:p w:rsidR="0066408F" w:rsidRDefault="00580739">
      <w:pPr>
        <w:rPr>
          <w:lang w:eastAsia="zh-CN"/>
        </w:rPr>
      </w:pPr>
      <w:r>
        <w:rPr>
          <w:noProof/>
          <w:lang w:eastAsia="zh-CN"/>
        </w:rPr>
        <w:drawing>
          <wp:inline distT="0" distB="0" distL="0" distR="0" wp14:anchorId="183EF533" wp14:editId="42516358">
            <wp:extent cx="5853430" cy="123444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5853430" cy="1234440"/>
                    </a:xfrm>
                    <a:prstGeom prst="rect">
                      <a:avLst/>
                    </a:prstGeom>
                  </pic:spPr>
                </pic:pic>
              </a:graphicData>
            </a:graphic>
          </wp:inline>
        </w:drawing>
      </w:r>
    </w:p>
    <w:p w:rsidR="0066408F" w:rsidRDefault="00580739">
      <w:pPr>
        <w:pStyle w:val="3"/>
        <w:rPr>
          <w:lang w:eastAsia="zh-CN"/>
        </w:rPr>
      </w:pPr>
      <w:bookmarkStart w:id="25" w:name="_Toc110850701"/>
      <w:r>
        <w:rPr>
          <w:rFonts w:hint="eastAsia"/>
          <w:lang w:eastAsia="zh-CN"/>
        </w:rPr>
        <w:t>调试模式</w:t>
      </w:r>
      <w:bookmarkEnd w:id="25"/>
    </w:p>
    <w:p w:rsidR="0066408F" w:rsidRDefault="00580739">
      <w:pPr>
        <w:rPr>
          <w:rFonts w:ascii="宋体" w:hAnsi="宋体" w:cs="ArialMT"/>
          <w:kern w:val="0"/>
          <w:szCs w:val="20"/>
          <w:lang w:eastAsia="zh-CN"/>
        </w:rPr>
      </w:pPr>
      <w:r>
        <w:rPr>
          <w:rFonts w:ascii="宋体" w:hAnsi="宋体" w:cs="ArialMT"/>
          <w:kern w:val="0"/>
          <w:szCs w:val="20"/>
          <w:lang w:eastAsia="zh-CN"/>
        </w:rPr>
        <w:t>SRAM 模块没有调试模式配置，在进入调试模式时可正常运行。</w:t>
      </w:r>
    </w:p>
    <w:p w:rsidR="0066408F" w:rsidRDefault="0066408F">
      <w:pPr>
        <w:rPr>
          <w:lang w:eastAsia="zh-CN"/>
        </w:rPr>
      </w:pPr>
    </w:p>
    <w:p w:rsidR="0066408F" w:rsidRDefault="0066408F">
      <w:pPr>
        <w:pStyle w:val="19"/>
        <w:spacing w:before="120" w:after="120"/>
        <w:ind w:firstLineChars="0" w:firstLine="0"/>
        <w:rPr>
          <w:rFonts w:ascii="宋体" w:hAnsi="宋体" w:cs="ArialMT"/>
          <w:kern w:val="0"/>
          <w:sz w:val="20"/>
          <w:szCs w:val="20"/>
        </w:rPr>
      </w:pPr>
    </w:p>
    <w:p w:rsidR="0066408F" w:rsidRDefault="00580739">
      <w:pPr>
        <w:pStyle w:val="1"/>
        <w:spacing w:after="360"/>
        <w:rPr>
          <w:lang w:eastAsia="zh-CN"/>
        </w:rPr>
      </w:pPr>
      <w:bookmarkStart w:id="26" w:name="_Toc110850702"/>
      <w:r>
        <w:rPr>
          <w:rFonts w:hint="eastAsia"/>
          <w:lang w:eastAsia="zh-CN"/>
        </w:rPr>
        <w:lastRenderedPageBreak/>
        <w:t>应用例程</w:t>
      </w:r>
      <w:bookmarkEnd w:id="26"/>
    </w:p>
    <w:p w:rsidR="0066408F" w:rsidRDefault="00580739">
      <w:pPr>
        <w:pStyle w:val="2"/>
        <w:rPr>
          <w:rFonts w:eastAsia="PMingLiU"/>
        </w:rPr>
      </w:pPr>
      <w:bookmarkStart w:id="27" w:name="_Toc110850703"/>
      <w:r>
        <w:t>例程说明</w:t>
      </w:r>
      <w:bookmarkEnd w:id="27"/>
    </w:p>
    <w:p w:rsidR="0066408F" w:rsidRDefault="00580739">
      <w:pPr>
        <w:rPr>
          <w:rFonts w:eastAsiaTheme="minorEastAsia"/>
          <w:lang w:eastAsia="zh-CN"/>
        </w:rPr>
      </w:pPr>
      <w:r>
        <w:rPr>
          <w:rStyle w:val="fontstyle01"/>
        </w:rPr>
        <w:t>例程说明见</w:t>
      </w:r>
      <w:r w:rsidR="00DF16E1">
        <w:rPr>
          <w:rStyle w:val="fontstyle01"/>
        </w:rPr>
        <w:fldChar w:fldCharType="begin"/>
      </w:r>
      <w:r w:rsidR="00DF16E1">
        <w:rPr>
          <w:rStyle w:val="fontstyle01"/>
        </w:rPr>
        <w:instrText xml:space="preserve"> REF _Ref121589254 \h </w:instrText>
      </w:r>
      <w:r w:rsidR="00DF16E1">
        <w:rPr>
          <w:rStyle w:val="fontstyle01"/>
        </w:rPr>
      </w:r>
      <w:r w:rsidR="00DF16E1">
        <w:rPr>
          <w:rStyle w:val="fontstyle01"/>
        </w:rPr>
        <w:fldChar w:fldCharType="separate"/>
      </w:r>
      <w:r w:rsidR="00527402">
        <w:rPr>
          <w:rFonts w:hint="eastAsia"/>
        </w:rPr>
        <w:t>表</w:t>
      </w:r>
      <w:r w:rsidR="00527402">
        <w:rPr>
          <w:rFonts w:hint="eastAsia"/>
        </w:rPr>
        <w:t xml:space="preserve"> </w:t>
      </w:r>
      <w:r w:rsidR="00527402">
        <w:rPr>
          <w:noProof/>
        </w:rPr>
        <w:t>2</w:t>
      </w:r>
      <w:r w:rsidR="00527402">
        <w:noBreakHyphen/>
      </w:r>
      <w:r w:rsidR="00527402">
        <w:rPr>
          <w:noProof/>
        </w:rPr>
        <w:t>1</w:t>
      </w:r>
      <w:r w:rsidR="00DF16E1">
        <w:rPr>
          <w:rStyle w:val="fontstyle01"/>
        </w:rPr>
        <w:fldChar w:fldCharType="end"/>
      </w:r>
      <w:r>
        <w:rPr>
          <w:rStyle w:val="fontstyle01"/>
          <w:rFonts w:hint="eastAsia"/>
          <w:lang w:eastAsia="zh-CN"/>
        </w:rPr>
        <w:t>：代码请查看</w:t>
      </w:r>
      <w:r>
        <w:rPr>
          <w:rStyle w:val="fontstyle01"/>
          <w:rFonts w:hint="eastAsia"/>
          <w:lang w:eastAsia="zh-CN"/>
        </w:rPr>
        <w:t>E</w:t>
      </w:r>
      <w:r>
        <w:rPr>
          <w:rStyle w:val="fontstyle01"/>
          <w:lang w:eastAsia="zh-CN"/>
        </w:rPr>
        <w:t>IM</w:t>
      </w:r>
      <w:r>
        <w:rPr>
          <w:rStyle w:val="fontstyle01"/>
          <w:rFonts w:hint="eastAsia"/>
          <w:lang w:eastAsia="zh-CN"/>
        </w:rPr>
        <w:t>模块下的例程</w:t>
      </w:r>
    </w:p>
    <w:p w:rsidR="00C77450" w:rsidRDefault="00C77450" w:rsidP="00C77450">
      <w:pPr>
        <w:pStyle w:val="a6"/>
        <w:keepNext/>
      </w:pPr>
      <w:bookmarkStart w:id="28" w:name="_Ref121589254"/>
      <w:bookmarkStart w:id="29" w:name="_Toc121589234"/>
      <w:r>
        <w:rPr>
          <w:rFonts w:hint="eastAsia"/>
        </w:rPr>
        <w:t>表</w:t>
      </w:r>
      <w:r>
        <w:rPr>
          <w:rFonts w:hint="eastAsia"/>
        </w:rPr>
        <w:t xml:space="preserve"> </w:t>
      </w:r>
      <w:r>
        <w:fldChar w:fldCharType="begin"/>
      </w:r>
      <w:r>
        <w:instrText xml:space="preserve"> </w:instrText>
      </w:r>
      <w:r>
        <w:rPr>
          <w:rFonts w:hint="eastAsia"/>
        </w:rPr>
        <w:instrText>STYLEREF 1 \s</w:instrText>
      </w:r>
      <w:r>
        <w:instrText xml:space="preserve"> </w:instrText>
      </w:r>
      <w:r>
        <w:fldChar w:fldCharType="separate"/>
      </w:r>
      <w:r w:rsidR="00527402">
        <w:rPr>
          <w:noProof/>
        </w:rPr>
        <w:t>2</w:t>
      </w:r>
      <w:r>
        <w:fldChar w:fldCharType="end"/>
      </w:r>
      <w:r>
        <w:noBreakHyphen/>
      </w:r>
      <w:r>
        <w:fldChar w:fldCharType="begin"/>
      </w:r>
      <w:r>
        <w:instrText xml:space="preserve"> </w:instrText>
      </w:r>
      <w:r>
        <w:rPr>
          <w:rFonts w:hint="eastAsia"/>
        </w:rPr>
        <w:instrText xml:space="preserve">SEQ </w:instrText>
      </w:r>
      <w:r>
        <w:rPr>
          <w:rFonts w:hint="eastAsia"/>
        </w:rPr>
        <w:instrText>图表</w:instrText>
      </w:r>
      <w:r>
        <w:rPr>
          <w:rFonts w:hint="eastAsia"/>
        </w:rPr>
        <w:instrText xml:space="preserve"> \* ARABIC \s 1</w:instrText>
      </w:r>
      <w:r>
        <w:instrText xml:space="preserve"> </w:instrText>
      </w:r>
      <w:r>
        <w:fldChar w:fldCharType="separate"/>
      </w:r>
      <w:r w:rsidR="00527402">
        <w:rPr>
          <w:noProof/>
        </w:rPr>
        <w:t>1</w:t>
      </w:r>
      <w:r>
        <w:fldChar w:fldCharType="end"/>
      </w:r>
      <w:bookmarkEnd w:id="28"/>
      <w:r>
        <w:t xml:space="preserve"> </w:t>
      </w:r>
      <w:r>
        <w:rPr>
          <w:rFonts w:hint="eastAsia"/>
          <w:lang w:eastAsia="zh-CN"/>
        </w:rPr>
        <w:t>模块例程列表</w:t>
      </w:r>
      <w:bookmarkEnd w:id="29"/>
    </w:p>
    <w:tbl>
      <w:tblPr>
        <w:tblStyle w:val="MCU"/>
        <w:tblW w:w="0" w:type="auto"/>
        <w:tblLook w:val="04A0" w:firstRow="1" w:lastRow="0" w:firstColumn="1" w:lastColumn="0" w:noHBand="0" w:noVBand="1"/>
      </w:tblPr>
      <w:tblGrid>
        <w:gridCol w:w="694"/>
        <w:gridCol w:w="2840"/>
        <w:gridCol w:w="4969"/>
      </w:tblGrid>
      <w:tr w:rsidR="0066408F" w:rsidTr="0075110C">
        <w:trPr>
          <w:cnfStyle w:val="100000000000" w:firstRow="1" w:lastRow="0" w:firstColumn="0" w:lastColumn="0" w:oddVBand="0" w:evenVBand="0" w:oddHBand="0" w:evenHBand="0" w:firstRowFirstColumn="0" w:firstRowLastColumn="0" w:lastRowFirstColumn="0" w:lastRowLastColumn="0"/>
        </w:trPr>
        <w:tc>
          <w:tcPr>
            <w:tcW w:w="694" w:type="dxa"/>
          </w:tcPr>
          <w:p w:rsidR="0066408F" w:rsidRDefault="00580739">
            <w:pPr>
              <w:keepNext/>
              <w:rPr>
                <w:b w:val="0"/>
                <w:lang w:eastAsia="zh-CN"/>
              </w:rPr>
            </w:pPr>
            <w:r>
              <w:rPr>
                <w:rFonts w:hint="eastAsia"/>
                <w:lang w:eastAsia="zh-CN"/>
              </w:rPr>
              <w:t>No.</w:t>
            </w:r>
          </w:p>
        </w:tc>
        <w:tc>
          <w:tcPr>
            <w:tcW w:w="2840" w:type="dxa"/>
          </w:tcPr>
          <w:p w:rsidR="0066408F" w:rsidRDefault="00580739">
            <w:pPr>
              <w:keepNext/>
              <w:rPr>
                <w:b w:val="0"/>
              </w:rPr>
            </w:pPr>
            <w:r>
              <w:rPr>
                <w:rFonts w:hint="eastAsia"/>
                <w:lang w:eastAsia="zh-CN"/>
              </w:rPr>
              <w:t>工程名</w:t>
            </w:r>
          </w:p>
        </w:tc>
        <w:tc>
          <w:tcPr>
            <w:tcW w:w="4969" w:type="dxa"/>
          </w:tcPr>
          <w:p w:rsidR="0066408F" w:rsidRDefault="00580739">
            <w:pPr>
              <w:keepNext/>
              <w:rPr>
                <w:b w:val="0"/>
              </w:rPr>
            </w:pPr>
            <w:r>
              <w:rPr>
                <w:rFonts w:hint="eastAsia"/>
                <w:lang w:eastAsia="zh-CN"/>
              </w:rPr>
              <w:t>功能说明</w:t>
            </w:r>
          </w:p>
        </w:tc>
      </w:tr>
      <w:tr w:rsidR="0066408F" w:rsidTr="0075110C">
        <w:tc>
          <w:tcPr>
            <w:tcW w:w="694" w:type="dxa"/>
          </w:tcPr>
          <w:p w:rsidR="0066408F" w:rsidRDefault="00580739">
            <w:pPr>
              <w:keepNext/>
              <w:rPr>
                <w:lang w:eastAsia="zh-CN"/>
              </w:rPr>
            </w:pPr>
            <w:r>
              <w:rPr>
                <w:lang w:eastAsia="zh-CN"/>
              </w:rPr>
              <w:t>1</w:t>
            </w:r>
          </w:p>
        </w:tc>
        <w:tc>
          <w:tcPr>
            <w:tcW w:w="2840" w:type="dxa"/>
          </w:tcPr>
          <w:p w:rsidR="0066408F" w:rsidRDefault="00580739">
            <w:pPr>
              <w:keepNext/>
              <w:rPr>
                <w:lang w:eastAsia="zh-CN"/>
              </w:rPr>
            </w:pPr>
            <w:r>
              <w:rPr>
                <w:lang w:eastAsia="zh-CN"/>
              </w:rPr>
              <w:t>0</w:t>
            </w:r>
            <w:r>
              <w:rPr>
                <w:rFonts w:hint="eastAsia"/>
                <w:lang w:eastAsia="zh-CN"/>
              </w:rPr>
              <w:t>1</w:t>
            </w:r>
            <w:r>
              <w:rPr>
                <w:lang w:eastAsia="zh-CN"/>
              </w:rPr>
              <w:t>_S</w:t>
            </w:r>
            <w:r>
              <w:rPr>
                <w:rFonts w:hint="eastAsia"/>
                <w:lang w:eastAsia="zh-CN"/>
              </w:rPr>
              <w:t>ram</w:t>
            </w:r>
            <w:r>
              <w:rPr>
                <w:lang w:eastAsia="zh-CN"/>
              </w:rPr>
              <w:t>_</w:t>
            </w:r>
            <w:r>
              <w:rPr>
                <w:rFonts w:ascii="宋体" w:hAnsi="宋体" w:cs="ArialMT"/>
                <w:kern w:val="0"/>
                <w:sz w:val="20"/>
                <w:szCs w:val="20"/>
                <w:lang w:eastAsia="zh-CN"/>
              </w:rPr>
              <w:t>Data</w:t>
            </w:r>
            <w:r>
              <w:rPr>
                <w:lang w:eastAsia="zh-CN"/>
              </w:rPr>
              <w:t>_Error_Injection</w:t>
            </w:r>
          </w:p>
        </w:tc>
        <w:tc>
          <w:tcPr>
            <w:tcW w:w="4969" w:type="dxa"/>
          </w:tcPr>
          <w:p w:rsidR="0066408F" w:rsidRDefault="00580739">
            <w:pPr>
              <w:keepNext/>
              <w:rPr>
                <w:lang w:eastAsia="zh-CN"/>
              </w:rPr>
            </w:pPr>
            <w:r>
              <w:rPr>
                <w:rFonts w:hint="eastAsia"/>
                <w:lang w:eastAsia="zh-CN"/>
              </w:rPr>
              <w:t>本例程实现了使用</w:t>
            </w:r>
            <w:r>
              <w:rPr>
                <w:rFonts w:hint="eastAsia"/>
                <w:lang w:eastAsia="zh-CN"/>
              </w:rPr>
              <w:t>E</w:t>
            </w:r>
            <w:r>
              <w:rPr>
                <w:lang w:eastAsia="zh-CN"/>
              </w:rPr>
              <w:t>IM</w:t>
            </w:r>
            <w:r>
              <w:rPr>
                <w:rFonts w:hint="eastAsia"/>
                <w:lang w:eastAsia="zh-CN"/>
              </w:rPr>
              <w:t>功能对</w:t>
            </w:r>
            <w:r>
              <w:rPr>
                <w:rFonts w:hint="eastAsia"/>
                <w:lang w:eastAsia="zh-CN"/>
              </w:rPr>
              <w:t>S</w:t>
            </w:r>
            <w:r>
              <w:rPr>
                <w:lang w:eastAsia="zh-CN"/>
              </w:rPr>
              <w:t>RAM</w:t>
            </w:r>
            <w:r>
              <w:rPr>
                <w:rFonts w:hint="eastAsia"/>
                <w:lang w:eastAsia="zh-CN"/>
              </w:rPr>
              <w:t>_</w:t>
            </w:r>
            <w:r>
              <w:rPr>
                <w:lang w:eastAsia="zh-CN"/>
              </w:rPr>
              <w:t>L</w:t>
            </w:r>
            <w:r>
              <w:rPr>
                <w:rFonts w:hint="eastAsia"/>
                <w:lang w:eastAsia="zh-CN"/>
              </w:rPr>
              <w:t>的数据注入</w:t>
            </w:r>
            <w:r>
              <w:rPr>
                <w:rFonts w:hint="eastAsia"/>
                <w:lang w:eastAsia="zh-CN"/>
              </w:rPr>
              <w:t>2-bit</w:t>
            </w:r>
            <w:r>
              <w:rPr>
                <w:rFonts w:hint="eastAsia"/>
                <w:lang w:eastAsia="zh-CN"/>
              </w:rPr>
              <w:t>错误用来验证</w:t>
            </w:r>
            <w:r>
              <w:rPr>
                <w:rFonts w:hint="eastAsia"/>
                <w:lang w:eastAsia="zh-CN"/>
              </w:rPr>
              <w:t>E</w:t>
            </w:r>
            <w:r>
              <w:rPr>
                <w:lang w:eastAsia="zh-CN"/>
              </w:rPr>
              <w:t>CC</w:t>
            </w:r>
            <w:r>
              <w:rPr>
                <w:lang w:eastAsia="zh-CN"/>
              </w:rPr>
              <w:t>的机制，检测到</w:t>
            </w:r>
            <w:r>
              <w:rPr>
                <w:rFonts w:hint="eastAsia"/>
                <w:lang w:eastAsia="zh-CN"/>
              </w:rPr>
              <w:t>2-bit</w:t>
            </w:r>
            <w:r>
              <w:rPr>
                <w:rFonts w:hint="eastAsia"/>
                <w:lang w:eastAsia="zh-CN"/>
              </w:rPr>
              <w:t>错误产生系统复位。</w:t>
            </w:r>
          </w:p>
        </w:tc>
      </w:tr>
      <w:tr w:rsidR="0066408F" w:rsidTr="0075110C">
        <w:tc>
          <w:tcPr>
            <w:tcW w:w="694" w:type="dxa"/>
          </w:tcPr>
          <w:p w:rsidR="0066408F" w:rsidRDefault="00580739">
            <w:pPr>
              <w:rPr>
                <w:lang w:eastAsia="zh-CN"/>
              </w:rPr>
            </w:pPr>
            <w:r>
              <w:rPr>
                <w:rFonts w:hint="eastAsia"/>
                <w:lang w:eastAsia="zh-CN"/>
              </w:rPr>
              <w:t>2</w:t>
            </w:r>
          </w:p>
        </w:tc>
        <w:tc>
          <w:tcPr>
            <w:tcW w:w="2840" w:type="dxa"/>
          </w:tcPr>
          <w:p w:rsidR="0066408F" w:rsidRDefault="00580739">
            <w:pPr>
              <w:rPr>
                <w:lang w:eastAsia="zh-CN"/>
              </w:rPr>
            </w:pPr>
            <w:r>
              <w:rPr>
                <w:lang w:eastAsia="zh-CN"/>
              </w:rPr>
              <w:t>02_S</w:t>
            </w:r>
            <w:r>
              <w:rPr>
                <w:rFonts w:hint="eastAsia"/>
                <w:lang w:eastAsia="zh-CN"/>
              </w:rPr>
              <w:t>ram</w:t>
            </w:r>
            <w:r>
              <w:rPr>
                <w:lang w:eastAsia="zh-CN"/>
              </w:rPr>
              <w:t>_Addr_Error_Injection</w:t>
            </w:r>
          </w:p>
        </w:tc>
        <w:tc>
          <w:tcPr>
            <w:tcW w:w="4969" w:type="dxa"/>
            <w:tcBorders>
              <w:bottom w:val="single" w:sz="6" w:space="0" w:color="auto"/>
            </w:tcBorders>
          </w:tcPr>
          <w:p w:rsidR="0066408F" w:rsidRDefault="00580739">
            <w:pPr>
              <w:rPr>
                <w:lang w:eastAsia="zh-CN"/>
              </w:rPr>
            </w:pPr>
            <w:r>
              <w:rPr>
                <w:rFonts w:hint="eastAsia"/>
                <w:lang w:eastAsia="zh-CN"/>
              </w:rPr>
              <w:t>本例程实现了使用</w:t>
            </w:r>
            <w:r>
              <w:rPr>
                <w:rFonts w:hint="eastAsia"/>
                <w:lang w:eastAsia="zh-CN"/>
              </w:rPr>
              <w:t>E</w:t>
            </w:r>
            <w:r>
              <w:rPr>
                <w:lang w:eastAsia="zh-CN"/>
              </w:rPr>
              <w:t>IM</w:t>
            </w:r>
            <w:r>
              <w:rPr>
                <w:rFonts w:hint="eastAsia"/>
                <w:lang w:eastAsia="zh-CN"/>
              </w:rPr>
              <w:t>功能对</w:t>
            </w:r>
            <w:r>
              <w:rPr>
                <w:rFonts w:hint="eastAsia"/>
                <w:lang w:eastAsia="zh-CN"/>
              </w:rPr>
              <w:t>S</w:t>
            </w:r>
            <w:r>
              <w:rPr>
                <w:lang w:eastAsia="zh-CN"/>
              </w:rPr>
              <w:t>RAM</w:t>
            </w:r>
            <w:r>
              <w:rPr>
                <w:rFonts w:hint="eastAsia"/>
                <w:lang w:eastAsia="zh-CN"/>
              </w:rPr>
              <w:t>_</w:t>
            </w:r>
            <w:r>
              <w:rPr>
                <w:lang w:eastAsia="zh-CN"/>
              </w:rPr>
              <w:t>L</w:t>
            </w:r>
            <w:r>
              <w:rPr>
                <w:rFonts w:hint="eastAsia"/>
                <w:lang w:eastAsia="zh-CN"/>
              </w:rPr>
              <w:t>的地址注入</w:t>
            </w:r>
            <w:r>
              <w:rPr>
                <w:rFonts w:hint="eastAsia"/>
                <w:lang w:eastAsia="zh-CN"/>
              </w:rPr>
              <w:t>2-bit</w:t>
            </w:r>
            <w:r>
              <w:rPr>
                <w:rFonts w:hint="eastAsia"/>
                <w:lang w:eastAsia="zh-CN"/>
              </w:rPr>
              <w:t>错误用来验证</w:t>
            </w:r>
            <w:r>
              <w:rPr>
                <w:rFonts w:hint="eastAsia"/>
                <w:lang w:eastAsia="zh-CN"/>
              </w:rPr>
              <w:t>E</w:t>
            </w:r>
            <w:r>
              <w:rPr>
                <w:lang w:eastAsia="zh-CN"/>
              </w:rPr>
              <w:t>CC</w:t>
            </w:r>
            <w:r>
              <w:rPr>
                <w:rFonts w:hint="eastAsia"/>
                <w:lang w:eastAsia="zh-CN"/>
              </w:rPr>
              <w:t>的机制，检测到</w:t>
            </w:r>
            <w:r>
              <w:rPr>
                <w:rFonts w:hint="eastAsia"/>
                <w:lang w:eastAsia="zh-CN"/>
              </w:rPr>
              <w:t>2-bit</w:t>
            </w:r>
            <w:r>
              <w:rPr>
                <w:rFonts w:hint="eastAsia"/>
                <w:lang w:eastAsia="zh-CN"/>
              </w:rPr>
              <w:t>错误产生系统复位。</w:t>
            </w:r>
            <w:r>
              <w:rPr>
                <w:rFonts w:hint="eastAsia"/>
                <w:lang w:eastAsia="zh-CN"/>
              </w:rPr>
              <w:t xml:space="preserve"> </w:t>
            </w:r>
          </w:p>
        </w:tc>
      </w:tr>
      <w:tr w:rsidR="0066408F" w:rsidTr="0075110C">
        <w:tc>
          <w:tcPr>
            <w:tcW w:w="694" w:type="dxa"/>
          </w:tcPr>
          <w:p w:rsidR="0066408F" w:rsidRDefault="00580739">
            <w:pPr>
              <w:rPr>
                <w:lang w:eastAsia="zh-CN"/>
              </w:rPr>
            </w:pPr>
            <w:r>
              <w:rPr>
                <w:rFonts w:hint="eastAsia"/>
                <w:lang w:eastAsia="zh-CN"/>
              </w:rPr>
              <w:t>3</w:t>
            </w:r>
          </w:p>
        </w:tc>
        <w:tc>
          <w:tcPr>
            <w:tcW w:w="2840" w:type="dxa"/>
          </w:tcPr>
          <w:p w:rsidR="0066408F" w:rsidRDefault="00580739">
            <w:pPr>
              <w:rPr>
                <w:lang w:eastAsia="zh-CN"/>
              </w:rPr>
            </w:pPr>
            <w:r>
              <w:rPr>
                <w:lang w:eastAsia="zh-CN"/>
              </w:rPr>
              <w:t>03_Sram_ECC_Error_Injection</w:t>
            </w:r>
          </w:p>
        </w:tc>
        <w:tc>
          <w:tcPr>
            <w:tcW w:w="4969" w:type="dxa"/>
            <w:tcBorders>
              <w:bottom w:val="single" w:sz="6" w:space="0" w:color="auto"/>
            </w:tcBorders>
          </w:tcPr>
          <w:p w:rsidR="0066408F" w:rsidRDefault="00580739">
            <w:pPr>
              <w:rPr>
                <w:lang w:eastAsia="zh-CN"/>
              </w:rPr>
            </w:pPr>
            <w:r>
              <w:rPr>
                <w:rFonts w:hint="eastAsia"/>
                <w:lang w:eastAsia="zh-CN"/>
              </w:rPr>
              <w:t>本例程实现了使用</w:t>
            </w:r>
            <w:r>
              <w:rPr>
                <w:rFonts w:hint="eastAsia"/>
                <w:lang w:eastAsia="zh-CN"/>
              </w:rPr>
              <w:t>E</w:t>
            </w:r>
            <w:r>
              <w:rPr>
                <w:lang w:eastAsia="zh-CN"/>
              </w:rPr>
              <w:t>IM</w:t>
            </w:r>
            <w:r>
              <w:rPr>
                <w:rFonts w:hint="eastAsia"/>
                <w:lang w:eastAsia="zh-CN"/>
              </w:rPr>
              <w:t>功能对</w:t>
            </w:r>
            <w:r>
              <w:rPr>
                <w:rFonts w:hint="eastAsia"/>
                <w:lang w:eastAsia="zh-CN"/>
              </w:rPr>
              <w:t>S</w:t>
            </w:r>
            <w:r>
              <w:rPr>
                <w:lang w:eastAsia="zh-CN"/>
              </w:rPr>
              <w:t>RAM</w:t>
            </w:r>
            <w:r>
              <w:rPr>
                <w:rFonts w:hint="eastAsia"/>
                <w:lang w:eastAsia="zh-CN"/>
              </w:rPr>
              <w:t>_</w:t>
            </w:r>
            <w:r>
              <w:rPr>
                <w:lang w:eastAsia="zh-CN"/>
              </w:rPr>
              <w:t xml:space="preserve">L </w:t>
            </w:r>
            <w:r>
              <w:rPr>
                <w:rFonts w:hint="eastAsia"/>
                <w:lang w:eastAsia="zh-CN"/>
              </w:rPr>
              <w:t>的</w:t>
            </w:r>
            <w:r>
              <w:rPr>
                <w:lang w:eastAsia="zh-CN"/>
              </w:rPr>
              <w:t>ECC</w:t>
            </w:r>
            <w:r>
              <w:rPr>
                <w:rFonts w:hint="eastAsia"/>
                <w:lang w:eastAsia="zh-CN"/>
              </w:rPr>
              <w:t>校验码注入</w:t>
            </w:r>
            <w:r>
              <w:rPr>
                <w:rFonts w:hint="eastAsia"/>
                <w:lang w:eastAsia="zh-CN"/>
              </w:rPr>
              <w:t>2-</w:t>
            </w:r>
            <w:r>
              <w:rPr>
                <w:lang w:eastAsia="zh-CN"/>
              </w:rPr>
              <w:t>bit</w:t>
            </w:r>
            <w:r>
              <w:rPr>
                <w:rFonts w:hint="eastAsia"/>
                <w:lang w:eastAsia="zh-CN"/>
              </w:rPr>
              <w:t>错误用来验证</w:t>
            </w:r>
            <w:r>
              <w:rPr>
                <w:rFonts w:hint="eastAsia"/>
                <w:lang w:eastAsia="zh-CN"/>
              </w:rPr>
              <w:t>E</w:t>
            </w:r>
            <w:r>
              <w:rPr>
                <w:lang w:eastAsia="zh-CN"/>
              </w:rPr>
              <w:t>CC</w:t>
            </w:r>
            <w:r>
              <w:rPr>
                <w:rFonts w:hint="eastAsia"/>
                <w:lang w:eastAsia="zh-CN"/>
              </w:rPr>
              <w:t>机制，检测到</w:t>
            </w:r>
            <w:r>
              <w:rPr>
                <w:rFonts w:hint="eastAsia"/>
                <w:lang w:eastAsia="zh-CN"/>
              </w:rPr>
              <w:t>2-bit</w:t>
            </w:r>
            <w:r>
              <w:rPr>
                <w:rFonts w:hint="eastAsia"/>
                <w:lang w:eastAsia="zh-CN"/>
              </w:rPr>
              <w:t>错误产生系统复位。</w:t>
            </w:r>
          </w:p>
        </w:tc>
      </w:tr>
    </w:tbl>
    <w:p w:rsidR="0066408F" w:rsidRDefault="00580739">
      <w:pPr>
        <w:rPr>
          <w:lang w:eastAsia="zh-CN"/>
        </w:rPr>
      </w:pPr>
      <w:r>
        <w:rPr>
          <w:noProof/>
          <w:lang w:eastAsia="zh-CN"/>
        </w:rPr>
        <mc:AlternateContent>
          <mc:Choice Requires="wps">
            <w:drawing>
              <wp:anchor distT="0" distB="0" distL="114300" distR="114300" simplePos="0" relativeHeight="251660288" behindDoc="0" locked="0" layoutInCell="1" allowOverlap="1" wp14:anchorId="475CFB30" wp14:editId="551D4092">
                <wp:simplePos x="0" y="0"/>
                <wp:positionH relativeFrom="column">
                  <wp:posOffset>0</wp:posOffset>
                </wp:positionH>
                <wp:positionV relativeFrom="paragraph">
                  <wp:posOffset>4341495</wp:posOffset>
                </wp:positionV>
                <wp:extent cx="5731510" cy="635"/>
                <wp:effectExtent l="0" t="0" r="0" b="0"/>
                <wp:wrapTopAndBottom/>
                <wp:docPr id="3" name="文本框 3"/>
                <wp:cNvGraphicFramePr/>
                <a:graphic xmlns:a="http://schemas.openxmlformats.org/drawingml/2006/main">
                  <a:graphicData uri="http://schemas.microsoft.com/office/word/2010/wordprocessingShape">
                    <wps:wsp>
                      <wps:cNvSpPr txBox="1"/>
                      <wps:spPr>
                        <a:xfrm>
                          <a:off x="0" y="0"/>
                          <a:ext cx="5731510" cy="635"/>
                        </a:xfrm>
                        <a:prstGeom prst="rect">
                          <a:avLst/>
                        </a:prstGeom>
                        <a:solidFill>
                          <a:prstClr val="white"/>
                        </a:solidFill>
                        <a:ln>
                          <a:noFill/>
                        </a:ln>
                      </wps:spPr>
                      <wps:txbx>
                        <w:txbxContent>
                          <w:p w:rsidR="0066408F" w:rsidRDefault="00580739">
                            <w:pPr>
                              <w:pStyle w:val="a6"/>
                              <w:rPr>
                                <w:rFonts w:cs="Times New Roman"/>
                                <w:lang w:eastAsia="zh-CN"/>
                              </w:rPr>
                            </w:pPr>
                            <w:r>
                              <w:rPr>
                                <w:rFonts w:hint="eastAsia"/>
                                <w:lang w:eastAsia="zh-CN"/>
                              </w:rPr>
                              <w:t>图</w:t>
                            </w:r>
                            <w:r>
                              <w:t xml:space="preserve"> </w:t>
                            </w:r>
                            <w:fldSimple w:instr=" STYLEREF 1 \s ">
                              <w:r w:rsidR="00527402">
                                <w:rPr>
                                  <w:noProof/>
                                </w:rPr>
                                <w:t>2</w:t>
                              </w:r>
                            </w:fldSimple>
                            <w:r>
                              <w:noBreakHyphen/>
                            </w:r>
                            <w:fldSimple w:instr=" SEQ Figure \* ARABIC \s 1 ">
                              <w:r w:rsidR="00527402">
                                <w:rPr>
                                  <w:noProof/>
                                </w:rPr>
                                <w:t>1</w:t>
                              </w:r>
                            </w:fldSimple>
                            <w:r>
                              <w:t xml:space="preserve"> Memory </w:t>
                            </w:r>
                            <w:r>
                              <w:rPr>
                                <w:rFonts w:hint="eastAsia"/>
                                <w:lang w:eastAsia="zh-CN"/>
                              </w:rPr>
                              <w:t>信息</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w14:anchorId="475CFB30" id="文本框 3" o:spid="_x0000_s1027" type="#_x0000_t202" style="position:absolute;left:0;text-align:left;margin-left:0;margin-top:341.85pt;width:451.3pt;height:.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" stroked="f">
                <v:textbox style="mso-fit-shape-to-text:t" inset="0,0,0,0">
                  <w:txbxContent>
                    <w:p w:rsidR="0066408F" w:rsidRDefault="00580739">
                      <w:pPr>
                        <w:pStyle w:val="a6"/>
                        <w:rPr>
                          <w:rFonts w:cs="Times New Roman"/>
                          <w:lang w:eastAsia="zh-CN"/>
                        </w:rPr>
                      </w:pPr>
                      <w:r>
                        <w:rPr>
                          <w:rFonts w:hint="eastAsia"/>
                          <w:lang w:eastAsia="zh-CN"/>
                        </w:rPr>
                        <w:t>图</w:t>
                      </w:r>
                      <w:r>
                        <w:t xml:space="preserve"> </w:t>
                      </w:r>
                      <w:fldSimple w:instr=" STYLEREF 1 \s ">
                        <w:r w:rsidR="00527402">
                          <w:rPr>
                            <w:noProof/>
                          </w:rPr>
                          <w:t>2</w:t>
                        </w:r>
                      </w:fldSimple>
                      <w:r>
                        <w:noBreakHyphen/>
                      </w:r>
                      <w:fldSimple w:instr=" SEQ Figure \* ARABIC \s 1 ">
                        <w:r w:rsidR="00527402">
                          <w:rPr>
                            <w:noProof/>
                          </w:rPr>
                          <w:t>1</w:t>
                        </w:r>
                      </w:fldSimple>
                      <w:r>
                        <w:t xml:space="preserve"> Memory </w:t>
                      </w:r>
                      <w:r>
                        <w:rPr>
                          <w:rFonts w:hint="eastAsia"/>
                          <w:lang w:eastAsia="zh-CN"/>
                        </w:rPr>
                        <w:t>信息</w:t>
                      </w:r>
                    </w:p>
                  </w:txbxContent>
                </v:textbox>
                <w10:wrap type="topAndBottom"/>
              </v:shape>
            </w:pict>
          </mc:Fallback>
        </mc:AlternateContent>
      </w:r>
      <w:r>
        <w:rPr>
          <w:noProof/>
          <w:lang w:eastAsia="zh-CN"/>
        </w:rPr>
        <mc:AlternateContent>
          <mc:Choice Requires="wps">
            <w:drawing>
              <wp:anchor distT="0" distB="0" distL="114300" distR="114300" simplePos="0" relativeHeight="251661312" behindDoc="0" locked="0" layoutInCell="1" allowOverlap="1" wp14:anchorId="5E42FC9A" wp14:editId="4AE1786F">
                <wp:simplePos x="0" y="0"/>
                <wp:positionH relativeFrom="column">
                  <wp:posOffset>-22860</wp:posOffset>
                </wp:positionH>
                <wp:positionV relativeFrom="paragraph">
                  <wp:posOffset>4559300</wp:posOffset>
                </wp:positionV>
                <wp:extent cx="5754370" cy="635"/>
                <wp:effectExtent l="0" t="0" r="0" b="0"/>
                <wp:wrapTopAndBottom/>
                <wp:docPr id="6" name="文本框 6"/>
                <wp:cNvGraphicFramePr/>
                <a:graphic xmlns:a="http://schemas.openxmlformats.org/drawingml/2006/main">
                  <a:graphicData uri="http://schemas.microsoft.com/office/word/2010/wordprocessingShape">
                    <wps:wsp>
                      <wps:cNvSpPr txBox="1"/>
                      <wps:spPr>
                        <a:xfrm>
                          <a:off x="0" y="0"/>
                          <a:ext cx="5754370" cy="635"/>
                        </a:xfrm>
                        <a:prstGeom prst="rect">
                          <a:avLst/>
                        </a:prstGeom>
                        <a:solidFill>
                          <a:prstClr val="white"/>
                        </a:solidFill>
                        <a:ln>
                          <a:noFill/>
                        </a:ln>
                      </wps:spPr>
                      <wps:txbx>
                        <w:txbxContent>
                          <w:p w:rsidR="0066408F" w:rsidRDefault="0066408F">
                            <w:pPr>
                              <w:pStyle w:val="a6"/>
                              <w:rPr>
                                <w:rFonts w:cs="Times New Roman"/>
                                <w:lang w:eastAsia="zh-CN"/>
                              </w:rPr>
                            </w:pP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w14:anchorId="5E42FC9A" id="文本框 6" o:spid="_x0000_s1028" type="#_x0000_t202" style="position:absolute;left:0;text-align:left;margin-left:-1.8pt;margin-top:359pt;width:453.1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" stroked="f">
                <v:textbox style="mso-fit-shape-to-text:t" inset="0,0,0,0">
                  <w:txbxContent>
                    <w:p w:rsidR="0066408F" w:rsidRDefault="0066408F">
                      <w:pPr>
                        <w:pStyle w:val="a6"/>
                        <w:rPr>
                          <w:rFonts w:cs="Times New Roman"/>
                          <w:lang w:eastAsia="zh-CN"/>
                        </w:rPr>
                      </w:pPr>
                    </w:p>
                  </w:txbxContent>
                </v:textbox>
                <w10:wrap type="topAndBottom"/>
              </v:shape>
            </w:pict>
          </mc:Fallback>
        </mc:AlternateContent>
      </w:r>
    </w:p>
    <w:p w:rsidR="0066408F" w:rsidRDefault="00580739">
      <w:pPr>
        <w:pStyle w:val="1"/>
        <w:numPr>
          <w:ilvl w:val="0"/>
          <w:numId w:val="0"/>
        </w:numPr>
        <w:spacing w:after="360"/>
        <w:rPr>
          <w:lang w:eastAsia="zh-CN"/>
        </w:rPr>
      </w:pPr>
      <w:bookmarkStart w:id="30" w:name="_Toc110850704"/>
      <w:r>
        <w:rPr>
          <w:rFonts w:hint="eastAsia"/>
          <w:lang w:eastAsia="zh-CN"/>
        </w:rPr>
        <w:lastRenderedPageBreak/>
        <w:t>附录</w:t>
      </w:r>
      <w:r>
        <w:rPr>
          <w:rFonts w:hint="eastAsia"/>
          <w:lang w:eastAsia="zh-CN"/>
        </w:rPr>
        <w:t>1</w:t>
      </w:r>
      <w:r>
        <w:rPr>
          <w:lang w:eastAsia="zh-CN"/>
        </w:rPr>
        <w:t xml:space="preserve"> EIM</w:t>
      </w:r>
      <w:r>
        <w:rPr>
          <w:rFonts w:hint="eastAsia"/>
          <w:lang w:eastAsia="zh-CN"/>
        </w:rPr>
        <w:t>模块应用常见问题（</w:t>
      </w:r>
      <w:r>
        <w:rPr>
          <w:rFonts w:hint="eastAsia"/>
          <w:lang w:eastAsia="zh-CN"/>
        </w:rPr>
        <w:t>FAQ</w:t>
      </w:r>
      <w:r>
        <w:rPr>
          <w:rFonts w:hint="eastAsia"/>
          <w:lang w:eastAsia="zh-CN"/>
        </w:rPr>
        <w:t>）</w:t>
      </w:r>
      <w:bookmarkEnd w:id="30"/>
    </w:p>
    <w:p w:rsidR="0066408F" w:rsidRPr="0039171F" w:rsidRDefault="00580739" w:rsidP="0039171F">
      <w:pPr>
        <w:keepNext/>
        <w:rPr>
          <w:rFonts w:eastAsia="PMingLiU"/>
        </w:rPr>
      </w:pPr>
      <w:r>
        <w:rPr>
          <w:noProof/>
          <w:lang w:eastAsia="zh-CN"/>
        </w:rPr>
        <w:drawing>
          <wp:inline distT="0" distB="0" distL="0" distR="0" wp14:anchorId="46D62805" wp14:editId="20CA1EA9">
            <wp:extent cx="5731510" cy="2940685"/>
            <wp:effectExtent l="0" t="0" r="254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5"/>
                    <a:stretch>
                      <a:fillRect/>
                    </a:stretch>
                  </pic:blipFill>
                  <pic:spPr>
                    <a:xfrm>
                      <a:off x="0" y="0"/>
                      <a:ext cx="5731510" cy="2940685"/>
                    </a:xfrm>
                    <a:prstGeom prst="rect">
                      <a:avLst/>
                    </a:prstGeom>
                  </pic:spPr>
                </pic:pic>
              </a:graphicData>
            </a:graphic>
          </wp:inline>
        </w:drawing>
      </w:r>
    </w:p>
    <w:p w:rsidR="0066408F" w:rsidRDefault="00580739">
      <w:pPr>
        <w:rPr>
          <w:lang w:eastAsia="zh-CN"/>
        </w:rPr>
      </w:pPr>
      <w:r>
        <w:rPr>
          <w:rFonts w:hint="eastAsia"/>
          <w:lang w:eastAsia="zh-CN"/>
        </w:rPr>
        <w:t>注意：如果代码中是往</w:t>
      </w:r>
      <w:r>
        <w:rPr>
          <w:rFonts w:hint="eastAsia"/>
          <w:lang w:eastAsia="zh-CN"/>
        </w:rPr>
        <w:t>S</w:t>
      </w:r>
      <w:r>
        <w:rPr>
          <w:lang w:eastAsia="zh-CN"/>
        </w:rPr>
        <w:t>RAM_L</w:t>
      </w:r>
      <w:r>
        <w:rPr>
          <w:rFonts w:hint="eastAsia"/>
          <w:lang w:eastAsia="zh-CN"/>
        </w:rPr>
        <w:t>注入错误，那么就要选择</w:t>
      </w:r>
      <w:r>
        <w:rPr>
          <w:rFonts w:hint="eastAsia"/>
          <w:lang w:eastAsia="zh-CN"/>
        </w:rPr>
        <w:t>S</w:t>
      </w:r>
      <w:r>
        <w:rPr>
          <w:lang w:eastAsia="zh-CN"/>
        </w:rPr>
        <w:t>RAM_U</w:t>
      </w:r>
      <w:r>
        <w:rPr>
          <w:rFonts w:hint="eastAsia"/>
          <w:lang w:eastAsia="zh-CN"/>
        </w:rPr>
        <w:t>作为堆栈的区域；相反如果代码中是往</w:t>
      </w:r>
      <w:r>
        <w:rPr>
          <w:rFonts w:hint="eastAsia"/>
          <w:lang w:eastAsia="zh-CN"/>
        </w:rPr>
        <w:t>S</w:t>
      </w:r>
      <w:r>
        <w:rPr>
          <w:lang w:eastAsia="zh-CN"/>
        </w:rPr>
        <w:t>RAM_U</w:t>
      </w:r>
      <w:r>
        <w:rPr>
          <w:rFonts w:hint="eastAsia"/>
          <w:lang w:eastAsia="zh-CN"/>
        </w:rPr>
        <w:t>注入错误，那么就要选择</w:t>
      </w:r>
      <w:r>
        <w:rPr>
          <w:rFonts w:hint="eastAsia"/>
          <w:lang w:eastAsia="zh-CN"/>
        </w:rPr>
        <w:t>S</w:t>
      </w:r>
      <w:r>
        <w:rPr>
          <w:lang w:eastAsia="zh-CN"/>
        </w:rPr>
        <w:t>RAM_L</w:t>
      </w:r>
      <w:r>
        <w:rPr>
          <w:rFonts w:hint="eastAsia"/>
          <w:lang w:eastAsia="zh-CN"/>
        </w:rPr>
        <w:t>作为堆栈的区域；两者不应在一个区域，否者堆栈就会被注入错误，会触发</w:t>
      </w:r>
      <w:proofErr w:type="spellStart"/>
      <w:r>
        <w:rPr>
          <w:rFonts w:hint="eastAsia"/>
          <w:lang w:eastAsia="zh-CN"/>
        </w:rPr>
        <w:t>Hardfault</w:t>
      </w:r>
      <w:proofErr w:type="spellEnd"/>
      <w:r>
        <w:rPr>
          <w:rFonts w:hint="eastAsia"/>
          <w:lang w:eastAsia="zh-CN"/>
        </w:rPr>
        <w:t>；</w:t>
      </w:r>
    </w:p>
    <w:p w:rsidR="0066408F" w:rsidRDefault="0066408F">
      <w:pPr>
        <w:rPr>
          <w:lang w:eastAsia="zh-CN"/>
        </w:rPr>
      </w:pPr>
    </w:p>
    <w:p w:rsidR="0066408F" w:rsidRDefault="00580739">
      <w:pPr>
        <w:pStyle w:val="1"/>
        <w:numPr>
          <w:ilvl w:val="0"/>
          <w:numId w:val="0"/>
        </w:numPr>
        <w:spacing w:after="360"/>
        <w:rPr>
          <w:lang w:eastAsia="zh-CN"/>
        </w:rPr>
      </w:pPr>
      <w:bookmarkStart w:id="31" w:name="_Toc110850705"/>
      <w:r>
        <w:rPr>
          <w:rFonts w:hint="eastAsia"/>
          <w:lang w:eastAsia="zh-CN"/>
        </w:rPr>
        <w:lastRenderedPageBreak/>
        <w:t>附录</w:t>
      </w:r>
      <w:r>
        <w:rPr>
          <w:rFonts w:hint="eastAsia"/>
          <w:lang w:eastAsia="zh-CN"/>
        </w:rPr>
        <w:t>2</w:t>
      </w:r>
      <w:r>
        <w:rPr>
          <w:lang w:eastAsia="zh-CN"/>
        </w:rPr>
        <w:t xml:space="preserve"> </w:t>
      </w:r>
      <w:r>
        <w:rPr>
          <w:rFonts w:hint="eastAsia"/>
          <w:lang w:eastAsia="zh-CN"/>
        </w:rPr>
        <w:t>函数</w:t>
      </w:r>
      <w:r>
        <w:rPr>
          <w:rFonts w:hint="eastAsia"/>
          <w:lang w:eastAsia="zh-CN"/>
        </w:rPr>
        <w:t>API</w:t>
      </w:r>
      <w:r>
        <w:rPr>
          <w:rFonts w:hint="eastAsia"/>
          <w:lang w:eastAsia="zh-CN"/>
        </w:rPr>
        <w:t>说明</w:t>
      </w:r>
      <w:bookmarkEnd w:id="31"/>
    </w:p>
    <w:bookmarkEnd w:id="14"/>
    <w:p w:rsidR="0066408F" w:rsidRDefault="0066408F">
      <w:pPr>
        <w:rPr>
          <w:lang w:eastAsia="zh-CN"/>
        </w:rPr>
      </w:pPr>
    </w:p>
    <w:p w:rsidR="0066408F" w:rsidRDefault="00580739">
      <w:pPr>
        <w:pStyle w:val="1"/>
        <w:numPr>
          <w:ilvl w:val="0"/>
          <w:numId w:val="0"/>
        </w:numPr>
        <w:spacing w:after="360"/>
        <w:rPr>
          <w:lang w:eastAsia="zh-CN"/>
        </w:rPr>
      </w:pPr>
      <w:bookmarkStart w:id="32" w:name="_Toc110850706"/>
      <w:r>
        <w:rPr>
          <w:rFonts w:hint="eastAsia"/>
          <w:lang w:eastAsia="zh-CN"/>
        </w:rPr>
        <w:lastRenderedPageBreak/>
        <w:t>附录</w:t>
      </w:r>
      <w:r>
        <w:rPr>
          <w:rFonts w:hint="eastAsia"/>
          <w:lang w:eastAsia="zh-CN"/>
        </w:rPr>
        <w:t>3</w:t>
      </w:r>
      <w:r>
        <w:rPr>
          <w:lang w:eastAsia="zh-CN"/>
        </w:rPr>
        <w:t xml:space="preserve"> </w:t>
      </w:r>
      <w:r>
        <w:rPr>
          <w:rFonts w:hint="eastAsia"/>
          <w:lang w:eastAsia="zh-CN"/>
        </w:rPr>
        <w:t>参考资料</w:t>
      </w:r>
      <w:bookmarkEnd w:id="32"/>
    </w:p>
    <w:p w:rsidR="0066408F" w:rsidRDefault="00580739">
      <w:pPr>
        <w:rPr>
          <w:lang w:eastAsia="zh-CN"/>
        </w:rPr>
      </w:pPr>
      <w:r>
        <w:rPr>
          <w:rFonts w:hint="eastAsia"/>
          <w:lang w:eastAsia="zh-CN"/>
        </w:rPr>
        <w:t>None</w:t>
      </w:r>
    </w:p>
    <w:sectPr w:rsidR="0066408F">
      <w:headerReference w:type="default" r:id="rId16"/>
      <w:footerReference w:type="default" r:id="rId17"/>
      <w:pgSz w:w="11906" w:h="16838"/>
      <w:pgMar w:top="1079" w:right="1440" w:bottom="1079" w:left="1440" w:header="709" w:footer="709" w:gutter="0"/>
      <w:cols w:space="708"/>
      <w:titlePg/>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3FC8" w:rsidRDefault="00973FC8">
      <w:pPr>
        <w:spacing w:line="240" w:lineRule="auto"/>
      </w:pPr>
      <w:r>
        <w:separator/>
      </w:r>
    </w:p>
  </w:endnote>
  <w:endnote w:type="continuationSeparator" w:id="0">
    <w:p w:rsidR="00973FC8" w:rsidRDefault="00973F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ingLiU">
    <w:altName w:val="細明體"/>
    <w:panose1 w:val="02010609000101010101"/>
    <w:charset w:val="88"/>
    <w:family w:val="modern"/>
    <w:pitch w:val="default"/>
    <w:sig w:usb0="00000000" w:usb1="0000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PMingLiU">
    <w:altName w:val="Microsoft JhengHei UI"/>
    <w:panose1 w:val="02010601000101010101"/>
    <w:charset w:val="88"/>
    <w:family w:val="roman"/>
    <w:pitch w:val="default"/>
    <w:sig w:usb0="00000000" w:usb1="00000000"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MT">
    <w:altName w:val="等线"/>
    <w:charset w:val="00"/>
    <w:family w:val="swiss"/>
    <w:pitch w:val="default"/>
    <w:sig w:usb0="00000000" w:usb1="00000000" w:usb2="00000000" w:usb3="00000000" w:csb0="00000001" w:csb1="00000000"/>
  </w:font>
  <w:font w:name="TimesLTStd-Roman">
    <w:altName w:val="Times New Roman"/>
    <w:charset w:val="00"/>
    <w:family w:val="roman"/>
    <w:pitch w:val="default"/>
  </w:font>
  <w:font w:name="MicrosoftYaHei-Bold">
    <w:altName w:val="Times New Roman"/>
    <w:charset w:val="00"/>
    <w:family w:val="roman"/>
    <w:pitch w:val="default"/>
  </w:font>
  <w:font w:name="新宋体">
    <w:panose1 w:val="02010609030101010101"/>
    <w:charset w:val="86"/>
    <w:family w:val="modern"/>
    <w:pitch w:val="fixed"/>
    <w:sig w:usb0="00000283" w:usb1="288F0000" w:usb2="00000016" w:usb3="00000000" w:csb0="00040001" w:csb1="00000000"/>
  </w:font>
  <w:font w:name="Bahnschrift Light Condensed">
    <w:altName w:val="Segoe UI Symbol"/>
    <w:panose1 w:val="020B0502040204020203"/>
    <w:charset w:val="00"/>
    <w:family w:val="swiss"/>
    <w:pitch w:val="variable"/>
    <w:sig w:usb0="A00002C7" w:usb1="00000002"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2047"/>
      <w:gridCol w:w="5083"/>
      <w:gridCol w:w="1896"/>
    </w:tblGrid>
    <w:tr w:rsidR="0066408F">
      <w:tc>
        <w:tcPr>
          <w:tcW w:w="2088" w:type="dxa"/>
          <w:tcBorders>
            <w:top w:val="single" w:sz="4" w:space="0" w:color="auto"/>
          </w:tcBorders>
        </w:tcPr>
        <w:p w:rsidR="0066408F" w:rsidRDefault="00580739">
          <w:pPr>
            <w:pStyle w:val="af3"/>
            <w:ind w:firstLine="360"/>
            <w:rPr>
              <w:sz w:val="18"/>
              <w:szCs w:val="18"/>
              <w:lang w:eastAsia="zh-CN"/>
            </w:rPr>
          </w:pPr>
          <w:proofErr w:type="gramStart"/>
          <w:r>
            <w:rPr>
              <w:rFonts w:hint="eastAsia"/>
              <w:sz w:val="18"/>
              <w:szCs w:val="18"/>
              <w:lang w:eastAsia="zh-CN"/>
            </w:rPr>
            <w:t>杰发</w:t>
          </w:r>
          <w:r>
            <w:rPr>
              <w:sz w:val="18"/>
              <w:szCs w:val="18"/>
              <w:lang w:eastAsia="zh-CN"/>
            </w:rPr>
            <w:t>科技</w:t>
          </w:r>
          <w:proofErr w:type="gramEnd"/>
          <w:r>
            <w:rPr>
              <w:rFonts w:hint="eastAsia"/>
              <w:sz w:val="18"/>
              <w:szCs w:val="18"/>
              <w:lang w:eastAsia="zh-CN"/>
            </w:rPr>
            <w:t>机密</w:t>
          </w:r>
          <w:r>
            <w:rPr>
              <w:sz w:val="18"/>
              <w:szCs w:val="18"/>
              <w:lang w:eastAsia="zh-CN"/>
            </w:rPr>
            <w:t>文件</w:t>
          </w:r>
        </w:p>
      </w:tc>
      <w:tc>
        <w:tcPr>
          <w:tcW w:w="5220" w:type="dxa"/>
          <w:tcBorders>
            <w:top w:val="single" w:sz="4" w:space="0" w:color="auto"/>
          </w:tcBorders>
        </w:tcPr>
        <w:p w:rsidR="0066408F" w:rsidRDefault="00580739">
          <w:pPr>
            <w:ind w:firstLine="360"/>
            <w:jc w:val="center"/>
            <w:rPr>
              <w:rFonts w:cs="Arial"/>
              <w:kern w:val="0"/>
              <w:sz w:val="18"/>
              <w:szCs w:val="18"/>
            </w:rPr>
          </w:pPr>
          <w:r>
            <w:rPr>
              <w:rFonts w:ascii="Times New Roman" w:hAnsi="Times New Roman"/>
              <w:kern w:val="0"/>
              <w:szCs w:val="20"/>
              <w:lang w:eastAsia="zh-CN"/>
            </w:rPr>
            <w:t xml:space="preserve">© 2013 - </w:t>
          </w:r>
          <w:r>
            <w:fldChar w:fldCharType="begin"/>
          </w:r>
          <w:r>
            <w:instrText xml:space="preserve"> QUOTE "</w:instrText>
          </w:r>
          <w:r>
            <w:fldChar w:fldCharType="begin"/>
          </w:r>
          <w:r>
            <w:instrText xml:space="preserve"> IF </w:instrText>
          </w:r>
          <w:r>
            <w:fldChar w:fldCharType="begin"/>
          </w:r>
          <w:r>
            <w:instrText xml:space="preserve"> = </w:instrText>
          </w:r>
          <w:r>
            <w:fldChar w:fldCharType="begin"/>
          </w:r>
          <w:r>
            <w:instrText xml:space="preserve"> DATE \@ "yyyy" </w:instrText>
          </w:r>
          <w:r>
            <w:fldChar w:fldCharType="separate"/>
          </w:r>
          <w:r w:rsidR="00527402">
            <w:rPr>
              <w:noProof/>
            </w:rPr>
            <w:instrText>2022</w:instrText>
          </w:r>
          <w:r>
            <w:fldChar w:fldCharType="end"/>
          </w:r>
          <w:r>
            <w:instrText xml:space="preserve"> - </w:instrText>
          </w:r>
          <w:r>
            <w:fldChar w:fldCharType="begin"/>
          </w:r>
          <w:r>
            <w:instrText xml:space="preserve"> CREATEDATE \@ "yyyy" </w:instrText>
          </w:r>
          <w:r>
            <w:fldChar w:fldCharType="separate"/>
          </w:r>
          <w:r w:rsidR="00527402">
            <w:rPr>
              <w:noProof/>
            </w:rPr>
            <w:instrText>2022</w:instrText>
          </w:r>
          <w:r>
            <w:fldChar w:fldCharType="end"/>
          </w:r>
          <w:r>
            <w:instrText xml:space="preserve"> </w:instrText>
          </w:r>
          <w:r>
            <w:fldChar w:fldCharType="separate"/>
          </w:r>
          <w:r w:rsidR="00527402">
            <w:rPr>
              <w:noProof/>
            </w:rPr>
            <w:instrText>0</w:instrText>
          </w:r>
          <w:r>
            <w:fldChar w:fldCharType="end"/>
          </w:r>
          <w:r>
            <w:instrText xml:space="preserve"> = 0 "</w:instrText>
          </w:r>
          <w:r>
            <w:fldChar w:fldCharType="begin"/>
          </w:r>
          <w:r>
            <w:instrText xml:space="preserve"> CREATEDATE \@ "yyyy" </w:instrText>
          </w:r>
          <w:r>
            <w:fldChar w:fldCharType="separate"/>
          </w:r>
          <w:r w:rsidR="00527402">
            <w:rPr>
              <w:noProof/>
            </w:rPr>
            <w:instrText>2022</w:instrText>
          </w:r>
          <w:r>
            <w:fldChar w:fldCharType="end"/>
          </w:r>
          <w:r>
            <w:instrText>" "</w:instrText>
          </w:r>
          <w:r>
            <w:fldChar w:fldCharType="begin"/>
          </w:r>
          <w:r>
            <w:instrText xml:space="preserve"> CREATEDATE \@ "yyyy" </w:instrText>
          </w:r>
          <w:r>
            <w:fldChar w:fldCharType="separate"/>
          </w:r>
          <w:r>
            <w:instrText>2013</w:instrText>
          </w:r>
          <w:r>
            <w:fldChar w:fldCharType="end"/>
          </w:r>
          <w:r>
            <w:instrText xml:space="preserve"> - </w:instrText>
          </w:r>
          <w:r>
            <w:fldChar w:fldCharType="begin"/>
          </w:r>
          <w:r>
            <w:instrText xml:space="preserve"> DATE \@ "yyyy" </w:instrText>
          </w:r>
          <w:r>
            <w:fldChar w:fldCharType="separate"/>
          </w:r>
          <w:r>
            <w:instrText>2022</w:instrText>
          </w:r>
          <w:r>
            <w:fldChar w:fldCharType="end"/>
          </w:r>
          <w:r>
            <w:instrText xml:space="preserve">" </w:instrText>
          </w:r>
          <w:r>
            <w:fldChar w:fldCharType="separate"/>
          </w:r>
          <w:r w:rsidR="00527402">
            <w:rPr>
              <w:noProof/>
            </w:rPr>
            <w:instrText>2022</w:instrText>
          </w:r>
          <w:r>
            <w:fldChar w:fldCharType="end"/>
          </w:r>
          <w:r>
            <w:instrText xml:space="preserve">" </w:instrText>
          </w:r>
          <w:r>
            <w:fldChar w:fldCharType="separate"/>
          </w:r>
          <w:r w:rsidR="00527402">
            <w:rPr>
              <w:noProof/>
            </w:rPr>
            <w:t>2022</w:t>
          </w:r>
          <w:r>
            <w:fldChar w:fldCharType="end"/>
          </w:r>
          <w:proofErr w:type="gramStart"/>
          <w:r>
            <w:rPr>
              <w:rFonts w:cs="Arial" w:hint="eastAsia"/>
              <w:kern w:val="0"/>
              <w:sz w:val="18"/>
              <w:szCs w:val="18"/>
              <w:lang w:eastAsia="zh-CN"/>
            </w:rPr>
            <w:t>杰发</w:t>
          </w:r>
          <w:r>
            <w:rPr>
              <w:rFonts w:cs="Arial"/>
              <w:kern w:val="0"/>
              <w:sz w:val="18"/>
              <w:szCs w:val="18"/>
              <w:lang w:eastAsia="zh-CN"/>
            </w:rPr>
            <w:t>科技</w:t>
          </w:r>
          <w:proofErr w:type="gramEnd"/>
          <w:r>
            <w:rPr>
              <w:rFonts w:cs="Arial" w:hint="eastAsia"/>
              <w:kern w:val="0"/>
              <w:sz w:val="18"/>
              <w:szCs w:val="18"/>
              <w:lang w:eastAsia="zh-CN"/>
            </w:rPr>
            <w:t>有限</w:t>
          </w:r>
          <w:r>
            <w:rPr>
              <w:rFonts w:cs="Arial"/>
              <w:kern w:val="0"/>
              <w:sz w:val="18"/>
              <w:szCs w:val="18"/>
              <w:lang w:eastAsia="zh-CN"/>
            </w:rPr>
            <w:t>公司</w:t>
          </w:r>
        </w:p>
      </w:tc>
      <w:tc>
        <w:tcPr>
          <w:tcW w:w="1934" w:type="dxa"/>
        </w:tcPr>
        <w:p w:rsidR="0066408F" w:rsidRDefault="00580739">
          <w:pPr>
            <w:pStyle w:val="af3"/>
            <w:wordWrap w:val="0"/>
            <w:ind w:firstLine="360"/>
            <w:jc w:val="right"/>
            <w:rPr>
              <w:sz w:val="18"/>
              <w:szCs w:val="18"/>
            </w:rPr>
          </w:pPr>
          <w:r>
            <w:rPr>
              <w:rStyle w:val="aff0"/>
              <w:sz w:val="18"/>
              <w:szCs w:val="18"/>
            </w:rPr>
            <w:fldChar w:fldCharType="begin"/>
          </w:r>
          <w:r>
            <w:rPr>
              <w:rStyle w:val="aff0"/>
              <w:sz w:val="18"/>
              <w:szCs w:val="18"/>
            </w:rPr>
            <w:instrText xml:space="preserve"> PAGE </w:instrText>
          </w:r>
          <w:r>
            <w:rPr>
              <w:rStyle w:val="aff0"/>
              <w:sz w:val="18"/>
              <w:szCs w:val="18"/>
            </w:rPr>
            <w:fldChar w:fldCharType="separate"/>
          </w:r>
          <w:r w:rsidR="00527402">
            <w:rPr>
              <w:rStyle w:val="aff0"/>
              <w:noProof/>
              <w:sz w:val="18"/>
              <w:szCs w:val="18"/>
            </w:rPr>
            <w:t>13</w:t>
          </w:r>
          <w:r>
            <w:rPr>
              <w:rStyle w:val="aff0"/>
              <w:sz w:val="18"/>
              <w:szCs w:val="18"/>
            </w:rPr>
            <w:fldChar w:fldCharType="end"/>
          </w:r>
          <w:r>
            <w:rPr>
              <w:rStyle w:val="aff0"/>
              <w:rFonts w:hint="eastAsia"/>
              <w:sz w:val="18"/>
              <w:szCs w:val="18"/>
            </w:rPr>
            <w:t xml:space="preserve"> </w:t>
          </w:r>
          <w:r>
            <w:rPr>
              <w:rStyle w:val="aff0"/>
              <w:sz w:val="18"/>
              <w:szCs w:val="18"/>
              <w:lang w:eastAsia="zh-CN"/>
            </w:rPr>
            <w:t>/</w:t>
          </w:r>
          <w:r>
            <w:rPr>
              <w:rStyle w:val="aff0"/>
              <w:sz w:val="18"/>
              <w:szCs w:val="18"/>
            </w:rPr>
            <w:fldChar w:fldCharType="begin"/>
          </w:r>
          <w:r>
            <w:rPr>
              <w:rStyle w:val="aff0"/>
              <w:sz w:val="18"/>
              <w:szCs w:val="18"/>
            </w:rPr>
            <w:instrText xml:space="preserve"> NUMPAGES </w:instrText>
          </w:r>
          <w:r>
            <w:rPr>
              <w:rStyle w:val="aff0"/>
              <w:sz w:val="18"/>
              <w:szCs w:val="18"/>
            </w:rPr>
            <w:fldChar w:fldCharType="separate"/>
          </w:r>
          <w:r w:rsidR="00527402">
            <w:rPr>
              <w:rStyle w:val="aff0"/>
              <w:noProof/>
              <w:sz w:val="18"/>
              <w:szCs w:val="18"/>
            </w:rPr>
            <w:t>13</w:t>
          </w:r>
          <w:r>
            <w:rPr>
              <w:rStyle w:val="aff0"/>
              <w:sz w:val="18"/>
              <w:szCs w:val="18"/>
            </w:rPr>
            <w:fldChar w:fldCharType="end"/>
          </w:r>
        </w:p>
      </w:tc>
    </w:tr>
  </w:tbl>
  <w:p w:rsidR="0066408F" w:rsidRDefault="0066408F">
    <w:pPr>
      <w:rPr>
        <w:rFonts w:eastAsia="PMingLiU"/>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3FC8" w:rsidRDefault="00973FC8">
      <w:pPr>
        <w:spacing w:before="0" w:after="0"/>
      </w:pPr>
      <w:r>
        <w:separator/>
      </w:r>
    </w:p>
  </w:footnote>
  <w:footnote w:type="continuationSeparator" w:id="0">
    <w:p w:rsidR="00973FC8" w:rsidRDefault="00973FC8">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d"/>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6"/>
      <w:gridCol w:w="222"/>
    </w:tblGrid>
    <w:tr w:rsidR="0066408F" w:rsidTr="0066408F">
      <w:trPr>
        <w:cnfStyle w:val="100000000000" w:firstRow="1" w:lastRow="0" w:firstColumn="0" w:lastColumn="0" w:oddVBand="0" w:evenVBand="0" w:oddHBand="0" w:evenHBand="0" w:firstRowFirstColumn="0" w:firstRowLastColumn="0" w:lastRowFirstColumn="0" w:lastRowLastColumn="0"/>
        <w:trHeight w:val="905"/>
      </w:trPr>
      <w:tc>
        <w:tcPr>
          <w:cnfStyle w:val="001000000000" w:firstRow="0" w:lastRow="0" w:firstColumn="1" w:lastColumn="0" w:oddVBand="0" w:evenVBand="0" w:oddHBand="0" w:evenHBand="0" w:firstRowFirstColumn="0" w:firstRowLastColumn="0" w:lastRowFirstColumn="0" w:lastRowLastColumn="0"/>
          <w:tcW w:w="4320" w:type="dxa"/>
          <w:tcBorders>
            <w:top w:val="nil"/>
            <w:left w:val="nil"/>
            <w:bottom w:val="nil"/>
          </w:tcBorders>
        </w:tcPr>
        <w:tbl>
          <w:tblPr>
            <w:tblStyle w:val="afd"/>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5220"/>
          </w:tblGrid>
          <w:tr w:rsidR="0066408F" w:rsidTr="0066408F">
            <w:trPr>
              <w:cnfStyle w:val="100000000000" w:firstRow="1" w:lastRow="0" w:firstColumn="0" w:lastColumn="0" w:oddVBand="0" w:evenVBand="0" w:oddHBand="0" w:evenHBand="0" w:firstRowFirstColumn="0" w:firstRowLastColumn="0" w:lastRowFirstColumn="0" w:lastRowLastColumn="0"/>
              <w:trHeight w:val="905"/>
            </w:trPr>
            <w:tc>
              <w:tcPr>
                <w:cnfStyle w:val="001000000000" w:firstRow="0" w:lastRow="0" w:firstColumn="1" w:lastColumn="0" w:oddVBand="0" w:evenVBand="0" w:oddHBand="0" w:evenHBand="0" w:firstRowFirstColumn="0" w:firstRowLastColumn="0" w:lastRowFirstColumn="0" w:lastRowLastColumn="0"/>
                <w:tcW w:w="4320" w:type="dxa"/>
              </w:tcPr>
              <w:p w:rsidR="0066408F" w:rsidRDefault="00580739">
                <w:pPr>
                  <w:tabs>
                    <w:tab w:val="center" w:pos="4320"/>
                    <w:tab w:val="right" w:pos="8640"/>
                  </w:tabs>
                  <w:snapToGrid/>
                  <w:spacing w:line="360" w:lineRule="atLeast"/>
                  <w:jc w:val="left"/>
                  <w:rPr>
                    <w:rFonts w:ascii="Verdana" w:hAnsi="Verdana"/>
                    <w:iCs/>
                    <w:kern w:val="0"/>
                    <w:sz w:val="28"/>
                  </w:rPr>
                </w:pPr>
                <w:r>
                  <w:rPr>
                    <w:noProof/>
                    <w:lang w:eastAsia="zh-CN"/>
                  </w:rPr>
                  <w:drawing>
                    <wp:inline distT="0" distB="0" distL="0" distR="0">
                      <wp:extent cx="2026285" cy="541020"/>
                      <wp:effectExtent l="0" t="0" r="0" b="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2026285" cy="541020"/>
                              </a:xfrm>
                              <a:prstGeom prst="rect">
                                <a:avLst/>
                              </a:prstGeom>
                              <a:noFill/>
                              <a:ln>
                                <a:noFill/>
                              </a:ln>
                            </pic:spPr>
                          </pic:pic>
                        </a:graphicData>
                      </a:graphic>
                    </wp:inline>
                  </w:drawing>
                </w:r>
              </w:p>
            </w:tc>
            <w:tc>
              <w:tcPr>
                <w:tcW w:w="5220" w:type="dxa"/>
              </w:tcPr>
              <w:p w:rsidR="0066408F" w:rsidRDefault="00580739">
                <w:pPr>
                  <w:wordWrap w:val="0"/>
                  <w:ind w:firstLine="482"/>
                  <w:jc w:val="right"/>
                  <w:cnfStyle w:val="100000000000" w:firstRow="1" w:lastRow="0" w:firstColumn="0" w:lastColumn="0" w:oddVBand="0" w:evenVBand="0" w:oddHBand="0" w:evenHBand="0" w:firstRowFirstColumn="0" w:firstRowLastColumn="0" w:lastRowFirstColumn="0" w:lastRowLastColumn="0"/>
                  <w:rPr>
                    <w:rFonts w:cs="Arial"/>
                    <w:b w:val="0"/>
                    <w:iCs/>
                    <w:szCs w:val="20"/>
                    <w:lang w:eastAsia="zh-CN"/>
                  </w:rPr>
                </w:pPr>
                <w:r>
                  <w:rPr>
                    <w:rFonts w:cs="Arial"/>
                    <w:iCs/>
                    <w:szCs w:val="20"/>
                    <w:lang w:eastAsia="zh-CN"/>
                  </w:rPr>
                  <w:fldChar w:fldCharType="begin"/>
                </w:r>
                <w:r>
                  <w:rPr>
                    <w:rFonts w:cs="Arial"/>
                    <w:iCs/>
                    <w:color w:val="000000" w:themeColor="text1"/>
                    <w:szCs w:val="20"/>
                    <w:lang w:eastAsia="zh-CN"/>
                  </w:rPr>
                  <w:instrText xml:space="preserve"> </w:instrText>
                </w:r>
                <w:r>
                  <w:rPr>
                    <w:rFonts w:cs="Arial" w:hint="eastAsia"/>
                    <w:iCs/>
                    <w:color w:val="000000" w:themeColor="text1"/>
                    <w:szCs w:val="20"/>
                    <w:lang w:eastAsia="zh-CN"/>
                  </w:rPr>
                  <w:instrText xml:space="preserve">REF </w:instrText>
                </w:r>
                <w:r>
                  <w:rPr>
                    <w:rFonts w:cs="Arial" w:hint="eastAsia"/>
                    <w:iCs/>
                    <w:color w:val="000000" w:themeColor="text1"/>
                    <w:szCs w:val="20"/>
                    <w:lang w:eastAsia="zh-CN"/>
                  </w:rPr>
                  <w:instrText>文档名</w:instrText>
                </w:r>
                <w:r>
                  <w:rPr>
                    <w:rFonts w:cs="Arial" w:hint="eastAsia"/>
                    <w:iCs/>
                    <w:color w:val="000000" w:themeColor="text1"/>
                    <w:szCs w:val="20"/>
                    <w:lang w:eastAsia="zh-CN"/>
                  </w:rPr>
                  <w:instrText xml:space="preserve"> \h</w:instrText>
                </w:r>
                <w:r>
                  <w:rPr>
                    <w:rFonts w:cs="Arial"/>
                    <w:iCs/>
                    <w:color w:val="000000" w:themeColor="text1"/>
                    <w:szCs w:val="20"/>
                    <w:lang w:eastAsia="zh-CN"/>
                  </w:rPr>
                  <w:instrText xml:space="preserve"> </w:instrText>
                </w:r>
                <w:r>
                  <w:rPr>
                    <w:rFonts w:cs="Arial"/>
                    <w:iCs/>
                    <w:szCs w:val="20"/>
                    <w:lang w:eastAsia="zh-CN"/>
                  </w:rPr>
                  <w:instrText xml:space="preserve"> \* MERGEFORMAT </w:instrText>
                </w:r>
                <w:r>
                  <w:rPr>
                    <w:rFonts w:cs="Arial"/>
                    <w:iCs/>
                    <w:szCs w:val="20"/>
                    <w:lang w:eastAsia="zh-CN"/>
                  </w:rPr>
                </w:r>
                <w:r>
                  <w:rPr>
                    <w:rFonts w:cs="Arial"/>
                    <w:iCs/>
                    <w:szCs w:val="20"/>
                    <w:lang w:eastAsia="zh-CN"/>
                  </w:rPr>
                  <w:fldChar w:fldCharType="separate"/>
                </w:r>
                <w:r w:rsidR="00527402" w:rsidRPr="00527402">
                  <w:rPr>
                    <w:rFonts w:eastAsiaTheme="minorEastAsia"/>
                    <w:bCs/>
                    <w:szCs w:val="20"/>
                    <w:lang w:eastAsia="zh-CN"/>
                  </w:rPr>
                  <w:t>AC7840x</w:t>
                </w:r>
                <w:r>
                  <w:rPr>
                    <w:rFonts w:cs="Arial"/>
                    <w:iCs/>
                    <w:szCs w:val="20"/>
                    <w:lang w:eastAsia="zh-CN"/>
                  </w:rPr>
                  <w:fldChar w:fldCharType="end"/>
                </w:r>
                <w:r>
                  <w:rPr>
                    <w:rFonts w:cs="Arial" w:hint="eastAsia"/>
                    <w:iCs/>
                    <w:szCs w:val="20"/>
                    <w:lang w:eastAsia="zh-CN"/>
                  </w:rPr>
                  <w:t>例程</w:t>
                </w:r>
              </w:p>
              <w:p w:rsidR="0066408F" w:rsidRDefault="00580739">
                <w:pPr>
                  <w:ind w:firstLine="482"/>
                  <w:jc w:val="right"/>
                  <w:cnfStyle w:val="100000000000" w:firstRow="1" w:lastRow="0" w:firstColumn="0" w:lastColumn="0" w:oddVBand="0" w:evenVBand="0" w:oddHBand="0" w:evenHBand="0" w:firstRowFirstColumn="0" w:firstRowLastColumn="0" w:lastRowFirstColumn="0" w:lastRowLastColumn="0"/>
                  <w:rPr>
                    <w:rFonts w:ascii="Verdana" w:hAnsi="Verdana"/>
                    <w:b w:val="0"/>
                    <w:iCs/>
                    <w:color w:val="000000" w:themeColor="text1"/>
                    <w:sz w:val="24"/>
                    <w:lang w:eastAsia="zh-CN"/>
                  </w:rPr>
                </w:pPr>
                <w:r>
                  <w:rPr>
                    <w:rFonts w:cs="Arial" w:hint="eastAsia"/>
                    <w:iCs/>
                    <w:color w:val="000000" w:themeColor="text1"/>
                    <w:szCs w:val="20"/>
                    <w:lang w:eastAsia="zh-CN"/>
                  </w:rPr>
                  <w:t>通用版</w:t>
                </w:r>
              </w:p>
            </w:tc>
          </w:tr>
        </w:tbl>
        <w:p w:rsidR="0066408F" w:rsidRDefault="0066408F">
          <w:pPr>
            <w:tabs>
              <w:tab w:val="center" w:pos="4320"/>
              <w:tab w:val="right" w:pos="8640"/>
            </w:tabs>
            <w:snapToGrid/>
            <w:spacing w:line="360" w:lineRule="atLeast"/>
            <w:ind w:firstLine="560"/>
            <w:jc w:val="left"/>
            <w:rPr>
              <w:rFonts w:ascii="Verdana" w:hAnsi="Verdana"/>
              <w:iCs/>
              <w:kern w:val="0"/>
              <w:sz w:val="28"/>
            </w:rPr>
          </w:pPr>
        </w:p>
      </w:tc>
      <w:tc>
        <w:tcPr>
          <w:tcW w:w="5220" w:type="dxa"/>
          <w:tcBorders>
            <w:top w:val="nil"/>
            <w:left w:val="nil"/>
            <w:bottom w:val="nil"/>
            <w:right w:val="nil"/>
          </w:tcBorders>
        </w:tcPr>
        <w:p w:rsidR="0066408F" w:rsidRDefault="0066408F">
          <w:pPr>
            <w:wordWrap w:val="0"/>
            <w:ind w:firstLine="482"/>
            <w:jc w:val="right"/>
            <w:cnfStyle w:val="100000000000" w:firstRow="1" w:lastRow="0" w:firstColumn="0" w:lastColumn="0" w:oddVBand="0" w:evenVBand="0" w:oddHBand="0" w:evenHBand="0" w:firstRowFirstColumn="0" w:firstRowLastColumn="0" w:lastRowFirstColumn="0" w:lastRowLastColumn="0"/>
            <w:rPr>
              <w:rFonts w:ascii="Verdana" w:hAnsi="Verdana"/>
              <w:b w:val="0"/>
              <w:iCs/>
              <w:color w:val="000000" w:themeColor="text1"/>
              <w:sz w:val="24"/>
              <w:lang w:eastAsia="zh-CN"/>
            </w:rPr>
          </w:pPr>
        </w:p>
      </w:tc>
    </w:tr>
  </w:tbl>
  <w:p w:rsidR="0066408F" w:rsidRDefault="0066408F">
    <w:bookmarkStart w:id="33" w:name="_Toc78561929"/>
    <w:bookmarkEnd w:id="33"/>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31EB8F4"/>
    <w:multiLevelType w:val="singleLevel"/>
    <w:tmpl w:val="F31EB8F4"/>
    <w:lvl w:ilvl="0">
      <w:start w:val="1"/>
      <w:numFmt w:val="decimal"/>
      <w:lvlText w:val="%1."/>
      <w:lvlJc w:val="left"/>
      <w:pPr>
        <w:tabs>
          <w:tab w:val="left" w:pos="312"/>
        </w:tabs>
      </w:pPr>
    </w:lvl>
  </w:abstractNum>
  <w:abstractNum w:abstractNumId="1" w15:restartNumberingAfterBreak="0">
    <w:nsid w:val="FFFFFF88"/>
    <w:multiLevelType w:val="singleLevel"/>
    <w:tmpl w:val="FFFFFF88"/>
    <w:lvl w:ilvl="0">
      <w:start w:val="1"/>
      <w:numFmt w:val="decimal"/>
      <w:pStyle w:val="a"/>
      <w:lvlText w:val="%1)"/>
      <w:lvlJc w:val="left"/>
      <w:pPr>
        <w:tabs>
          <w:tab w:val="left" w:pos="-247"/>
        </w:tabs>
        <w:ind w:left="-266" w:hanging="341"/>
      </w:pPr>
      <w:rPr>
        <w:rFonts w:ascii="Arial" w:eastAsia="MingLiU" w:hAnsi="Arial" w:cs="Times New Roman" w:hint="default"/>
        <w:b/>
        <w:i w:val="0"/>
        <w:sz w:val="18"/>
      </w:rPr>
    </w:lvl>
  </w:abstractNum>
  <w:abstractNum w:abstractNumId="2" w15:restartNumberingAfterBreak="0">
    <w:nsid w:val="06B339FC"/>
    <w:multiLevelType w:val="singleLevel"/>
    <w:tmpl w:val="BAFCBEC6"/>
    <w:lvl w:ilvl="0">
      <w:start w:val="1"/>
      <w:numFmt w:val="decimal"/>
      <w:suff w:val="space"/>
      <w:lvlText w:val="%1."/>
      <w:lvlJc w:val="left"/>
    </w:lvl>
  </w:abstractNum>
  <w:abstractNum w:abstractNumId="3" w15:restartNumberingAfterBreak="0">
    <w:nsid w:val="0B0D2325"/>
    <w:multiLevelType w:val="multilevel"/>
    <w:tmpl w:val="0B0D2325"/>
    <w:lvl w:ilvl="0">
      <w:numFmt w:val="bullet"/>
      <w:pStyle w:val="Feature-Item"/>
      <w:lvlText w:val=""/>
      <w:lvlJc w:val="left"/>
      <w:pPr>
        <w:tabs>
          <w:tab w:val="left" w:pos="360"/>
        </w:tabs>
        <w:ind w:left="360" w:hanging="360"/>
      </w:pPr>
      <w:rPr>
        <w:rFonts w:ascii="Wingdings 2" w:eastAsia="MingLiU" w:hAnsi="Wingdings 2" w:cs="Times New Roman" w:hint="default"/>
      </w:rPr>
    </w:lvl>
    <w:lvl w:ilvl="1">
      <w:start w:val="1"/>
      <w:numFmt w:val="bullet"/>
      <w:lvlText w:val=""/>
      <w:lvlJc w:val="left"/>
      <w:pPr>
        <w:tabs>
          <w:tab w:val="left" w:pos="960"/>
        </w:tabs>
        <w:ind w:left="960" w:hanging="480"/>
      </w:pPr>
      <w:rPr>
        <w:rFonts w:ascii="Wingdings" w:hAnsi="Wingdings" w:hint="default"/>
      </w:rPr>
    </w:lvl>
    <w:lvl w:ilvl="2">
      <w:start w:val="1"/>
      <w:numFmt w:val="bullet"/>
      <w:lvlText w:val=""/>
      <w:lvlJc w:val="left"/>
      <w:pPr>
        <w:tabs>
          <w:tab w:val="left" w:pos="1440"/>
        </w:tabs>
        <w:ind w:left="1440" w:hanging="480"/>
      </w:pPr>
      <w:rPr>
        <w:rFonts w:ascii="Wingdings" w:hAnsi="Wingdings" w:hint="default"/>
      </w:rPr>
    </w:lvl>
    <w:lvl w:ilvl="3">
      <w:start w:val="1"/>
      <w:numFmt w:val="bullet"/>
      <w:lvlText w:val=""/>
      <w:lvlJc w:val="left"/>
      <w:pPr>
        <w:tabs>
          <w:tab w:val="left" w:pos="1920"/>
        </w:tabs>
        <w:ind w:left="1920" w:hanging="480"/>
      </w:pPr>
      <w:rPr>
        <w:rFonts w:ascii="Wingdings" w:hAnsi="Wingdings" w:hint="default"/>
      </w:rPr>
    </w:lvl>
    <w:lvl w:ilvl="4">
      <w:start w:val="1"/>
      <w:numFmt w:val="bullet"/>
      <w:lvlText w:val=""/>
      <w:lvlJc w:val="left"/>
      <w:pPr>
        <w:tabs>
          <w:tab w:val="left" w:pos="2400"/>
        </w:tabs>
        <w:ind w:left="2400" w:hanging="480"/>
      </w:pPr>
      <w:rPr>
        <w:rFonts w:ascii="Wingdings" w:hAnsi="Wingdings" w:hint="default"/>
      </w:rPr>
    </w:lvl>
    <w:lvl w:ilvl="5">
      <w:start w:val="1"/>
      <w:numFmt w:val="bullet"/>
      <w:lvlText w:val=""/>
      <w:lvlJc w:val="left"/>
      <w:pPr>
        <w:tabs>
          <w:tab w:val="left" w:pos="2880"/>
        </w:tabs>
        <w:ind w:left="2880" w:hanging="480"/>
      </w:pPr>
      <w:rPr>
        <w:rFonts w:ascii="Wingdings" w:hAnsi="Wingdings" w:hint="default"/>
      </w:rPr>
    </w:lvl>
    <w:lvl w:ilvl="6">
      <w:start w:val="1"/>
      <w:numFmt w:val="bullet"/>
      <w:lvlText w:val=""/>
      <w:lvlJc w:val="left"/>
      <w:pPr>
        <w:tabs>
          <w:tab w:val="left" w:pos="3360"/>
        </w:tabs>
        <w:ind w:left="3360" w:hanging="480"/>
      </w:pPr>
      <w:rPr>
        <w:rFonts w:ascii="Wingdings" w:hAnsi="Wingdings" w:hint="default"/>
      </w:rPr>
    </w:lvl>
    <w:lvl w:ilvl="7">
      <w:start w:val="1"/>
      <w:numFmt w:val="bullet"/>
      <w:lvlText w:val=""/>
      <w:lvlJc w:val="left"/>
      <w:pPr>
        <w:tabs>
          <w:tab w:val="left" w:pos="3840"/>
        </w:tabs>
        <w:ind w:left="3840" w:hanging="480"/>
      </w:pPr>
      <w:rPr>
        <w:rFonts w:ascii="Wingdings" w:hAnsi="Wingdings" w:hint="default"/>
      </w:rPr>
    </w:lvl>
    <w:lvl w:ilvl="8">
      <w:start w:val="1"/>
      <w:numFmt w:val="bullet"/>
      <w:lvlText w:val=""/>
      <w:lvlJc w:val="left"/>
      <w:pPr>
        <w:tabs>
          <w:tab w:val="left" w:pos="4320"/>
        </w:tabs>
        <w:ind w:left="4320" w:hanging="480"/>
      </w:pPr>
      <w:rPr>
        <w:rFonts w:ascii="Wingdings" w:hAnsi="Wingdings" w:hint="default"/>
      </w:rPr>
    </w:lvl>
  </w:abstractNum>
  <w:abstractNum w:abstractNumId="4" w15:restartNumberingAfterBreak="0">
    <w:nsid w:val="382526F5"/>
    <w:multiLevelType w:val="multilevel"/>
    <w:tmpl w:val="382526F5"/>
    <w:lvl w:ilvl="0">
      <w:start w:val="1"/>
      <w:numFmt w:val="decimal"/>
      <w:pStyle w:val="1"/>
      <w:lvlText w:val="%1"/>
      <w:lvlJc w:val="left"/>
      <w:pPr>
        <w:tabs>
          <w:tab w:val="left" w:pos="680"/>
        </w:tabs>
        <w:ind w:left="680" w:hanging="680"/>
      </w:pPr>
      <w:rPr>
        <w:rFonts w:ascii="Century Schoolbook" w:hAnsi="Century Schoolbook" w:cs="Arial" w:hint="default"/>
        <w:b/>
        <w:i w:val="0"/>
        <w:color w:val="C00000"/>
        <w:sz w:val="36"/>
        <w:szCs w:val="36"/>
      </w:rPr>
    </w:lvl>
    <w:lvl w:ilvl="1">
      <w:start w:val="1"/>
      <w:numFmt w:val="decimal"/>
      <w:pStyle w:val="2"/>
      <w:lvlText w:val="%1.%2"/>
      <w:lvlJc w:val="left"/>
      <w:pPr>
        <w:tabs>
          <w:tab w:val="left" w:pos="1077"/>
        </w:tabs>
        <w:ind w:left="1077" w:hanging="1077"/>
      </w:pPr>
      <w:rPr>
        <w:rFonts w:ascii="Century Schoolbook" w:hAnsi="Century Schoolbook" w:cs="Arial" w:hint="default"/>
        <w:b/>
        <w:i w:val="0"/>
        <w:caps w:val="0"/>
        <w:strike w:val="0"/>
        <w:dstrike w:val="0"/>
        <w:vanish w:val="0"/>
        <w:color w:val="C00000"/>
        <w:sz w:val="28"/>
        <w:u w:val="none"/>
        <w:vertAlign w:val="baseline"/>
      </w:rPr>
    </w:lvl>
    <w:lvl w:ilvl="2">
      <w:start w:val="1"/>
      <w:numFmt w:val="decimal"/>
      <w:pStyle w:val="3"/>
      <w:lvlText w:val="%1.%2.%3"/>
      <w:lvlJc w:val="left"/>
      <w:pPr>
        <w:tabs>
          <w:tab w:val="left" w:pos="1077"/>
        </w:tabs>
        <w:ind w:left="1077" w:hanging="1077"/>
      </w:pPr>
      <w:rPr>
        <w:rFonts w:hint="eastAsia"/>
        <w:b/>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1503"/>
        </w:tabs>
        <w:ind w:left="1503" w:hanging="1077"/>
      </w:pPr>
      <w:rPr>
        <w:rFonts w:hint="eastAsia"/>
        <w:bCs w:val="0"/>
        <w:i w:val="0"/>
        <w:iCs w:val="0"/>
        <w:caps w:val="0"/>
        <w:smallCaps w:val="0"/>
        <w:strike w:val="0"/>
        <w:dstrike w:val="0"/>
        <w:outline w:val="0"/>
        <w:shadow w:val="0"/>
        <w:emboss w:val="0"/>
        <w:imprint w:val="0"/>
        <w:vanish w:val="0"/>
        <w:color w:val="C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1077"/>
        </w:tabs>
        <w:ind w:left="1077" w:hanging="1077"/>
      </w:pPr>
      <w:rPr>
        <w:rFonts w:ascii="Century Schoolbook" w:hAnsi="Century Schoolbook" w:hint="default"/>
        <w:color w:val="C00000"/>
        <w:sz w:val="20"/>
      </w:rPr>
    </w:lvl>
    <w:lvl w:ilvl="5">
      <w:start w:val="1"/>
      <w:numFmt w:val="decimal"/>
      <w:pStyle w:val="6"/>
      <w:lvlText w:val="%1.%2.%3.%4.%5.%6"/>
      <w:lvlJc w:val="left"/>
      <w:pPr>
        <w:tabs>
          <w:tab w:val="left" w:pos="1077"/>
        </w:tabs>
        <w:ind w:left="1077" w:hanging="1077"/>
      </w:pPr>
      <w:rPr>
        <w:rFonts w:ascii="Arial" w:hAnsi="Arial" w:hint="default"/>
        <w:color w:val="006EBC"/>
      </w:rPr>
    </w:lvl>
    <w:lvl w:ilvl="6">
      <w:start w:val="1"/>
      <w:numFmt w:val="decimal"/>
      <w:lvlText w:val="%1.%2.%3.%4.%5.%6.%7"/>
      <w:lvlJc w:val="left"/>
      <w:pPr>
        <w:tabs>
          <w:tab w:val="left" w:pos="1077"/>
        </w:tabs>
        <w:ind w:left="1077" w:hanging="1077"/>
      </w:pPr>
      <w:rPr>
        <w:rFonts w:ascii="Arial" w:hAnsi="Arial" w:hint="default"/>
        <w:color w:val="006EBC"/>
        <w:sz w:val="20"/>
      </w:rPr>
    </w:lvl>
    <w:lvl w:ilvl="7">
      <w:start w:val="1"/>
      <w:numFmt w:val="decimal"/>
      <w:lvlText w:val="%1.%2.%3.%4.%5.%6.%7.%8"/>
      <w:lvlJc w:val="left"/>
      <w:pPr>
        <w:tabs>
          <w:tab w:val="left" w:pos="1053"/>
        </w:tabs>
        <w:ind w:left="1053" w:hanging="1440"/>
      </w:pPr>
      <w:rPr>
        <w:rFonts w:hint="default"/>
      </w:rPr>
    </w:lvl>
    <w:lvl w:ilvl="8">
      <w:start w:val="1"/>
      <w:numFmt w:val="decimal"/>
      <w:lvlText w:val="%1.%2.%3.%4.%5.%6.%7.%8.%9"/>
      <w:lvlJc w:val="left"/>
      <w:pPr>
        <w:tabs>
          <w:tab w:val="left" w:pos="1197"/>
        </w:tabs>
        <w:ind w:left="1197" w:hanging="1584"/>
      </w:pPr>
      <w:rPr>
        <w:rFonts w:hint="default"/>
      </w:rPr>
    </w:lvl>
  </w:abstractNum>
  <w:abstractNum w:abstractNumId="5" w15:restartNumberingAfterBreak="0">
    <w:nsid w:val="3B9E6519"/>
    <w:multiLevelType w:val="multilevel"/>
    <w:tmpl w:val="3B9E6519"/>
    <w:lvl w:ilvl="0">
      <w:start w:val="1"/>
      <w:numFmt w:val="decimal"/>
      <w:pStyle w:val="ReferenceItem"/>
      <w:lvlText w:val="[%1]"/>
      <w:lvlJc w:val="left"/>
      <w:pPr>
        <w:tabs>
          <w:tab w:val="left" w:pos="567"/>
        </w:tabs>
        <w:ind w:left="567" w:hanging="567"/>
      </w:pPr>
      <w:rPr>
        <w:rFonts w:hint="eastAsia"/>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9C76386"/>
    <w:multiLevelType w:val="multilevel"/>
    <w:tmpl w:val="59C76386"/>
    <w:lvl w:ilvl="0">
      <w:start w:val="1"/>
      <w:numFmt w:val="decimal"/>
      <w:pStyle w:val="DTVNotes"/>
      <w:lvlText w:val="Note %1:"/>
      <w:lvlJc w:val="left"/>
      <w:pPr>
        <w:tabs>
          <w:tab w:val="left" w:pos="799"/>
        </w:tabs>
        <w:ind w:left="799" w:hanging="799"/>
      </w:pPr>
      <w:rPr>
        <w:rFonts w:hint="eastAsia"/>
      </w:rPr>
    </w:lvl>
    <w:lvl w:ilvl="1">
      <w:start w:val="1"/>
      <w:numFmt w:val="ideographTraditional"/>
      <w:lvlText w:val="%2、"/>
      <w:lvlJc w:val="left"/>
      <w:pPr>
        <w:tabs>
          <w:tab w:val="left" w:pos="960"/>
        </w:tabs>
        <w:ind w:left="960" w:hanging="480"/>
      </w:pPr>
    </w:lvl>
    <w:lvl w:ilvl="2">
      <w:start w:val="1"/>
      <w:numFmt w:val="lowerRoman"/>
      <w:lvlText w:val="%3."/>
      <w:lvlJc w:val="right"/>
      <w:pPr>
        <w:tabs>
          <w:tab w:val="left" w:pos="1440"/>
        </w:tabs>
        <w:ind w:left="1440" w:hanging="480"/>
      </w:pPr>
    </w:lvl>
    <w:lvl w:ilvl="3">
      <w:start w:val="1"/>
      <w:numFmt w:val="decimal"/>
      <w:lvlText w:val="%4."/>
      <w:lvlJc w:val="left"/>
      <w:pPr>
        <w:tabs>
          <w:tab w:val="left" w:pos="1920"/>
        </w:tabs>
        <w:ind w:left="1920" w:hanging="480"/>
      </w:pPr>
    </w:lvl>
    <w:lvl w:ilvl="4">
      <w:start w:val="1"/>
      <w:numFmt w:val="ideographTraditional"/>
      <w:lvlText w:val="%5、"/>
      <w:lvlJc w:val="left"/>
      <w:pPr>
        <w:tabs>
          <w:tab w:val="left" w:pos="2400"/>
        </w:tabs>
        <w:ind w:left="2400" w:hanging="480"/>
      </w:pPr>
    </w:lvl>
    <w:lvl w:ilvl="5">
      <w:start w:val="1"/>
      <w:numFmt w:val="lowerRoman"/>
      <w:lvlText w:val="%6."/>
      <w:lvlJc w:val="right"/>
      <w:pPr>
        <w:tabs>
          <w:tab w:val="left" w:pos="2880"/>
        </w:tabs>
        <w:ind w:left="2880" w:hanging="480"/>
      </w:pPr>
    </w:lvl>
    <w:lvl w:ilvl="6">
      <w:start w:val="1"/>
      <w:numFmt w:val="decimal"/>
      <w:lvlText w:val="%7."/>
      <w:lvlJc w:val="left"/>
      <w:pPr>
        <w:tabs>
          <w:tab w:val="left" w:pos="3360"/>
        </w:tabs>
        <w:ind w:left="3360" w:hanging="480"/>
      </w:pPr>
    </w:lvl>
    <w:lvl w:ilvl="7">
      <w:start w:val="1"/>
      <w:numFmt w:val="ideographTraditional"/>
      <w:lvlText w:val="%8、"/>
      <w:lvlJc w:val="left"/>
      <w:pPr>
        <w:tabs>
          <w:tab w:val="left" w:pos="3840"/>
        </w:tabs>
        <w:ind w:left="3840" w:hanging="480"/>
      </w:pPr>
    </w:lvl>
    <w:lvl w:ilvl="8">
      <w:start w:val="1"/>
      <w:numFmt w:val="lowerRoman"/>
      <w:lvlText w:val="%9."/>
      <w:lvlJc w:val="right"/>
      <w:pPr>
        <w:tabs>
          <w:tab w:val="left" w:pos="4320"/>
        </w:tabs>
        <w:ind w:left="4320" w:hanging="480"/>
      </w:pPr>
    </w:lvl>
  </w:abstractNum>
  <w:abstractNum w:abstractNumId="7" w15:restartNumberingAfterBreak="0">
    <w:nsid w:val="5BA45ED4"/>
    <w:multiLevelType w:val="multilevel"/>
    <w:tmpl w:val="5BA45ED4"/>
    <w:lvl w:ilvl="0">
      <w:start w:val="1"/>
      <w:numFmt w:val="bullet"/>
      <w:pStyle w:val="MinorFeature"/>
      <w:lvlText w:val=""/>
      <w:lvlJc w:val="left"/>
      <w:pPr>
        <w:tabs>
          <w:tab w:val="left" w:pos="480"/>
        </w:tabs>
        <w:ind w:left="480" w:hanging="480"/>
      </w:pPr>
      <w:rPr>
        <w:rFonts w:ascii="Symbol" w:hAnsi="Symbol" w:hint="default"/>
        <w:color w:val="auto"/>
        <w:sz w:val="20"/>
        <w:szCs w:val="20"/>
      </w:rPr>
    </w:lvl>
    <w:lvl w:ilvl="1">
      <w:start w:val="1"/>
      <w:numFmt w:val="ideographTraditional"/>
      <w:lvlText w:val="%2、"/>
      <w:lvlJc w:val="left"/>
      <w:pPr>
        <w:tabs>
          <w:tab w:val="left" w:pos="960"/>
        </w:tabs>
        <w:ind w:left="960" w:hanging="480"/>
      </w:pPr>
    </w:lvl>
    <w:lvl w:ilvl="2">
      <w:start w:val="1"/>
      <w:numFmt w:val="lowerRoman"/>
      <w:lvlText w:val="%3."/>
      <w:lvlJc w:val="right"/>
      <w:pPr>
        <w:tabs>
          <w:tab w:val="left" w:pos="1440"/>
        </w:tabs>
        <w:ind w:left="1440" w:hanging="480"/>
      </w:pPr>
    </w:lvl>
    <w:lvl w:ilvl="3">
      <w:start w:val="1"/>
      <w:numFmt w:val="decimal"/>
      <w:lvlText w:val="%4."/>
      <w:lvlJc w:val="left"/>
      <w:pPr>
        <w:tabs>
          <w:tab w:val="left" w:pos="1920"/>
        </w:tabs>
        <w:ind w:left="1920" w:hanging="480"/>
      </w:pPr>
    </w:lvl>
    <w:lvl w:ilvl="4">
      <w:start w:val="1"/>
      <w:numFmt w:val="ideographTraditional"/>
      <w:lvlText w:val="%5、"/>
      <w:lvlJc w:val="left"/>
      <w:pPr>
        <w:tabs>
          <w:tab w:val="left" w:pos="2400"/>
        </w:tabs>
        <w:ind w:left="2400" w:hanging="480"/>
      </w:pPr>
    </w:lvl>
    <w:lvl w:ilvl="5">
      <w:start w:val="1"/>
      <w:numFmt w:val="lowerRoman"/>
      <w:lvlText w:val="%6."/>
      <w:lvlJc w:val="right"/>
      <w:pPr>
        <w:tabs>
          <w:tab w:val="left" w:pos="2880"/>
        </w:tabs>
        <w:ind w:left="2880" w:hanging="480"/>
      </w:pPr>
    </w:lvl>
    <w:lvl w:ilvl="6">
      <w:start w:val="1"/>
      <w:numFmt w:val="decimal"/>
      <w:lvlText w:val="%7."/>
      <w:lvlJc w:val="left"/>
      <w:pPr>
        <w:tabs>
          <w:tab w:val="left" w:pos="3360"/>
        </w:tabs>
        <w:ind w:left="3360" w:hanging="480"/>
      </w:pPr>
    </w:lvl>
    <w:lvl w:ilvl="7">
      <w:start w:val="1"/>
      <w:numFmt w:val="ideographTraditional"/>
      <w:lvlText w:val="%8、"/>
      <w:lvlJc w:val="left"/>
      <w:pPr>
        <w:tabs>
          <w:tab w:val="left" w:pos="3840"/>
        </w:tabs>
        <w:ind w:left="3840" w:hanging="480"/>
      </w:pPr>
    </w:lvl>
    <w:lvl w:ilvl="8">
      <w:start w:val="1"/>
      <w:numFmt w:val="lowerRoman"/>
      <w:lvlText w:val="%9."/>
      <w:lvlJc w:val="right"/>
      <w:pPr>
        <w:tabs>
          <w:tab w:val="left" w:pos="4320"/>
        </w:tabs>
        <w:ind w:left="4320" w:hanging="480"/>
      </w:pPr>
    </w:lvl>
  </w:abstractNum>
  <w:abstractNum w:abstractNumId="8" w15:restartNumberingAfterBreak="0">
    <w:nsid w:val="64851AEB"/>
    <w:multiLevelType w:val="multilevel"/>
    <w:tmpl w:val="64851AEB"/>
    <w:lvl w:ilvl="0">
      <w:start w:val="1"/>
      <w:numFmt w:val="decimal"/>
      <w:pStyle w:val="a0"/>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BE45E3C"/>
    <w:multiLevelType w:val="singleLevel"/>
    <w:tmpl w:val="BAFCBEC6"/>
    <w:lvl w:ilvl="0">
      <w:start w:val="1"/>
      <w:numFmt w:val="decimal"/>
      <w:suff w:val="space"/>
      <w:lvlText w:val="%1."/>
      <w:lvlJc w:val="left"/>
    </w:lvl>
  </w:abstractNum>
  <w:abstractNum w:abstractNumId="10" w15:restartNumberingAfterBreak="0">
    <w:nsid w:val="70D2084C"/>
    <w:multiLevelType w:val="singleLevel"/>
    <w:tmpl w:val="BAFCBEC6"/>
    <w:lvl w:ilvl="0">
      <w:start w:val="1"/>
      <w:numFmt w:val="decimal"/>
      <w:suff w:val="space"/>
      <w:lvlText w:val="%1."/>
      <w:lvlJc w:val="left"/>
    </w:lvl>
  </w:abstractNum>
  <w:num w:numId="1">
    <w:abstractNumId w:val="4"/>
  </w:num>
  <w:num w:numId="2">
    <w:abstractNumId w:val="1"/>
    <w:lvlOverride w:ilvl="0">
      <w:startOverride w:val="1"/>
    </w:lvlOverride>
  </w:num>
  <w:num w:numId="3">
    <w:abstractNumId w:val="5"/>
  </w:num>
  <w:num w:numId="4">
    <w:abstractNumId w:val="3"/>
  </w:num>
  <w:num w:numId="5">
    <w:abstractNumId w:val="6"/>
    <w:lvlOverride w:ilvl="0">
      <w:startOverride w:val="1"/>
    </w:lvlOverride>
  </w:num>
  <w:num w:numId="6">
    <w:abstractNumId w:val="8"/>
  </w:num>
  <w:num w:numId="7">
    <w:abstractNumId w:val="7"/>
  </w:num>
  <w:num w:numId="8">
    <w:abstractNumId w:val="0"/>
  </w:num>
  <w:num w:numId="9">
    <w:abstractNumId w:val="2"/>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hideSpellingErrors/>
  <w:hideGrammaticalError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readOnly" w:enforcement="0"/>
  <w:defaultTabStop w:val="720"/>
  <w:drawingGridHorizontalSpacing w:val="100"/>
  <w:displayHorizontalDrawingGridEvery w:val="2"/>
  <w:displayVertic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ZkMDkwNDg0OTBiMTFmMmFkMWEzY2ViOTBkY2UyMDAifQ=="/>
  </w:docVars>
  <w:rsids>
    <w:rsidRoot w:val="00FA2C58"/>
    <w:rsid w:val="00000123"/>
    <w:rsid w:val="0000026D"/>
    <w:rsid w:val="000002E4"/>
    <w:rsid w:val="0000067A"/>
    <w:rsid w:val="00000B79"/>
    <w:rsid w:val="00000B88"/>
    <w:rsid w:val="00000BB3"/>
    <w:rsid w:val="00000BBE"/>
    <w:rsid w:val="00000D78"/>
    <w:rsid w:val="00000E10"/>
    <w:rsid w:val="00001165"/>
    <w:rsid w:val="0000134C"/>
    <w:rsid w:val="000013F0"/>
    <w:rsid w:val="000016BA"/>
    <w:rsid w:val="000018BC"/>
    <w:rsid w:val="00001903"/>
    <w:rsid w:val="00001A28"/>
    <w:rsid w:val="00001A81"/>
    <w:rsid w:val="00001F05"/>
    <w:rsid w:val="00002026"/>
    <w:rsid w:val="000023AD"/>
    <w:rsid w:val="0000245F"/>
    <w:rsid w:val="000025AE"/>
    <w:rsid w:val="000026A5"/>
    <w:rsid w:val="0000279C"/>
    <w:rsid w:val="00002837"/>
    <w:rsid w:val="000028BB"/>
    <w:rsid w:val="00002921"/>
    <w:rsid w:val="00002CB1"/>
    <w:rsid w:val="00002DB9"/>
    <w:rsid w:val="00002EAC"/>
    <w:rsid w:val="00003136"/>
    <w:rsid w:val="000031DD"/>
    <w:rsid w:val="00003279"/>
    <w:rsid w:val="0000330B"/>
    <w:rsid w:val="00003501"/>
    <w:rsid w:val="000035F9"/>
    <w:rsid w:val="00003728"/>
    <w:rsid w:val="0000373F"/>
    <w:rsid w:val="0000388E"/>
    <w:rsid w:val="00003902"/>
    <w:rsid w:val="00003DFE"/>
    <w:rsid w:val="00003E3C"/>
    <w:rsid w:val="00003E6B"/>
    <w:rsid w:val="000040AB"/>
    <w:rsid w:val="0000411B"/>
    <w:rsid w:val="000042A1"/>
    <w:rsid w:val="00004323"/>
    <w:rsid w:val="000043B8"/>
    <w:rsid w:val="0000465A"/>
    <w:rsid w:val="000046FE"/>
    <w:rsid w:val="0000477A"/>
    <w:rsid w:val="00004916"/>
    <w:rsid w:val="0000493C"/>
    <w:rsid w:val="00004C96"/>
    <w:rsid w:val="00004D1C"/>
    <w:rsid w:val="00004F45"/>
    <w:rsid w:val="000051C4"/>
    <w:rsid w:val="0000535E"/>
    <w:rsid w:val="00005584"/>
    <w:rsid w:val="000055EC"/>
    <w:rsid w:val="000055F1"/>
    <w:rsid w:val="00005766"/>
    <w:rsid w:val="0000588D"/>
    <w:rsid w:val="000058F6"/>
    <w:rsid w:val="00005989"/>
    <w:rsid w:val="00005BD7"/>
    <w:rsid w:val="00005CF1"/>
    <w:rsid w:val="00005E77"/>
    <w:rsid w:val="00006382"/>
    <w:rsid w:val="000063D1"/>
    <w:rsid w:val="00006600"/>
    <w:rsid w:val="0000663C"/>
    <w:rsid w:val="000066F1"/>
    <w:rsid w:val="0000675A"/>
    <w:rsid w:val="00006B94"/>
    <w:rsid w:val="00006CD9"/>
    <w:rsid w:val="00007298"/>
    <w:rsid w:val="00007487"/>
    <w:rsid w:val="000074C5"/>
    <w:rsid w:val="00007706"/>
    <w:rsid w:val="00007713"/>
    <w:rsid w:val="00007730"/>
    <w:rsid w:val="000077EC"/>
    <w:rsid w:val="000078F2"/>
    <w:rsid w:val="00007931"/>
    <w:rsid w:val="00007B2D"/>
    <w:rsid w:val="00007D8B"/>
    <w:rsid w:val="00010037"/>
    <w:rsid w:val="00010108"/>
    <w:rsid w:val="0001019C"/>
    <w:rsid w:val="00010311"/>
    <w:rsid w:val="00010315"/>
    <w:rsid w:val="0001031D"/>
    <w:rsid w:val="0001035E"/>
    <w:rsid w:val="000104B6"/>
    <w:rsid w:val="000105D4"/>
    <w:rsid w:val="000108C5"/>
    <w:rsid w:val="00010C55"/>
    <w:rsid w:val="00010E21"/>
    <w:rsid w:val="00010E9B"/>
    <w:rsid w:val="000112B5"/>
    <w:rsid w:val="0001137D"/>
    <w:rsid w:val="00011414"/>
    <w:rsid w:val="00011623"/>
    <w:rsid w:val="00011692"/>
    <w:rsid w:val="00011B5B"/>
    <w:rsid w:val="00011C57"/>
    <w:rsid w:val="00011C7C"/>
    <w:rsid w:val="00011E8D"/>
    <w:rsid w:val="00011ED1"/>
    <w:rsid w:val="0001226A"/>
    <w:rsid w:val="00012286"/>
    <w:rsid w:val="000122E9"/>
    <w:rsid w:val="00012345"/>
    <w:rsid w:val="000124F2"/>
    <w:rsid w:val="000127A3"/>
    <w:rsid w:val="000128E6"/>
    <w:rsid w:val="000129B7"/>
    <w:rsid w:val="00012B26"/>
    <w:rsid w:val="00012CD7"/>
    <w:rsid w:val="00012D1E"/>
    <w:rsid w:val="00012E12"/>
    <w:rsid w:val="00012FDE"/>
    <w:rsid w:val="000134EA"/>
    <w:rsid w:val="00013602"/>
    <w:rsid w:val="000138A2"/>
    <w:rsid w:val="00013C67"/>
    <w:rsid w:val="00013D72"/>
    <w:rsid w:val="00013FBE"/>
    <w:rsid w:val="0001402A"/>
    <w:rsid w:val="000142E6"/>
    <w:rsid w:val="0001434D"/>
    <w:rsid w:val="00014662"/>
    <w:rsid w:val="00014696"/>
    <w:rsid w:val="000146FE"/>
    <w:rsid w:val="000149D7"/>
    <w:rsid w:val="00014C6B"/>
    <w:rsid w:val="0001515B"/>
    <w:rsid w:val="00015196"/>
    <w:rsid w:val="0001522A"/>
    <w:rsid w:val="0001523F"/>
    <w:rsid w:val="000152FD"/>
    <w:rsid w:val="000153B3"/>
    <w:rsid w:val="000155A8"/>
    <w:rsid w:val="000157C0"/>
    <w:rsid w:val="00015CD7"/>
    <w:rsid w:val="000161DB"/>
    <w:rsid w:val="00016605"/>
    <w:rsid w:val="000166AE"/>
    <w:rsid w:val="000166C9"/>
    <w:rsid w:val="000166CB"/>
    <w:rsid w:val="000169A6"/>
    <w:rsid w:val="00016C0D"/>
    <w:rsid w:val="00016CF4"/>
    <w:rsid w:val="00016F56"/>
    <w:rsid w:val="00016F57"/>
    <w:rsid w:val="00016F9A"/>
    <w:rsid w:val="00017070"/>
    <w:rsid w:val="0001715F"/>
    <w:rsid w:val="000171D9"/>
    <w:rsid w:val="000176DA"/>
    <w:rsid w:val="00017779"/>
    <w:rsid w:val="0001781D"/>
    <w:rsid w:val="00017947"/>
    <w:rsid w:val="00017C51"/>
    <w:rsid w:val="00017D74"/>
    <w:rsid w:val="00017EAC"/>
    <w:rsid w:val="00017F54"/>
    <w:rsid w:val="000202B8"/>
    <w:rsid w:val="00020505"/>
    <w:rsid w:val="000207DF"/>
    <w:rsid w:val="00020BCE"/>
    <w:rsid w:val="00020C2F"/>
    <w:rsid w:val="00020CB2"/>
    <w:rsid w:val="00020DBE"/>
    <w:rsid w:val="000210A9"/>
    <w:rsid w:val="00021166"/>
    <w:rsid w:val="000213A3"/>
    <w:rsid w:val="000213C5"/>
    <w:rsid w:val="0002176C"/>
    <w:rsid w:val="00021990"/>
    <w:rsid w:val="00021A8D"/>
    <w:rsid w:val="00021AFE"/>
    <w:rsid w:val="00021BB1"/>
    <w:rsid w:val="00021CEF"/>
    <w:rsid w:val="00021D44"/>
    <w:rsid w:val="000221BB"/>
    <w:rsid w:val="000221D9"/>
    <w:rsid w:val="000222C6"/>
    <w:rsid w:val="0002231F"/>
    <w:rsid w:val="00022496"/>
    <w:rsid w:val="00022510"/>
    <w:rsid w:val="0002256C"/>
    <w:rsid w:val="000227D5"/>
    <w:rsid w:val="0002285C"/>
    <w:rsid w:val="00022B36"/>
    <w:rsid w:val="00022BCC"/>
    <w:rsid w:val="00022C50"/>
    <w:rsid w:val="00022C6F"/>
    <w:rsid w:val="00022CAA"/>
    <w:rsid w:val="00022FFE"/>
    <w:rsid w:val="000232B7"/>
    <w:rsid w:val="00023394"/>
    <w:rsid w:val="00023441"/>
    <w:rsid w:val="0002363B"/>
    <w:rsid w:val="00023728"/>
    <w:rsid w:val="00023775"/>
    <w:rsid w:val="0002395E"/>
    <w:rsid w:val="000239FE"/>
    <w:rsid w:val="00023C0B"/>
    <w:rsid w:val="00023CF3"/>
    <w:rsid w:val="00023F9F"/>
    <w:rsid w:val="0002409A"/>
    <w:rsid w:val="0002475B"/>
    <w:rsid w:val="00024775"/>
    <w:rsid w:val="00024A47"/>
    <w:rsid w:val="00024A4E"/>
    <w:rsid w:val="00024B14"/>
    <w:rsid w:val="00024B80"/>
    <w:rsid w:val="00024DC5"/>
    <w:rsid w:val="00024ED5"/>
    <w:rsid w:val="00025348"/>
    <w:rsid w:val="00025624"/>
    <w:rsid w:val="000256FB"/>
    <w:rsid w:val="00025786"/>
    <w:rsid w:val="00025818"/>
    <w:rsid w:val="00025C3F"/>
    <w:rsid w:val="00025C64"/>
    <w:rsid w:val="00025DD6"/>
    <w:rsid w:val="00026499"/>
    <w:rsid w:val="000265E2"/>
    <w:rsid w:val="00026BB6"/>
    <w:rsid w:val="00026D06"/>
    <w:rsid w:val="00026D09"/>
    <w:rsid w:val="00027005"/>
    <w:rsid w:val="00027118"/>
    <w:rsid w:val="000271BA"/>
    <w:rsid w:val="000271C0"/>
    <w:rsid w:val="0002729E"/>
    <w:rsid w:val="000272B5"/>
    <w:rsid w:val="00027674"/>
    <w:rsid w:val="0002767F"/>
    <w:rsid w:val="0002773E"/>
    <w:rsid w:val="000279A0"/>
    <w:rsid w:val="00027E45"/>
    <w:rsid w:val="00027E70"/>
    <w:rsid w:val="00027EC7"/>
    <w:rsid w:val="000300C8"/>
    <w:rsid w:val="00030244"/>
    <w:rsid w:val="00030356"/>
    <w:rsid w:val="00030449"/>
    <w:rsid w:val="000304B1"/>
    <w:rsid w:val="00030889"/>
    <w:rsid w:val="000308F0"/>
    <w:rsid w:val="00030A57"/>
    <w:rsid w:val="00030DF7"/>
    <w:rsid w:val="00030F21"/>
    <w:rsid w:val="00030FE9"/>
    <w:rsid w:val="000311C7"/>
    <w:rsid w:val="00031253"/>
    <w:rsid w:val="000314B0"/>
    <w:rsid w:val="000314BB"/>
    <w:rsid w:val="00031572"/>
    <w:rsid w:val="0003163B"/>
    <w:rsid w:val="00031854"/>
    <w:rsid w:val="00031980"/>
    <w:rsid w:val="00031A26"/>
    <w:rsid w:val="00031C80"/>
    <w:rsid w:val="00031D5F"/>
    <w:rsid w:val="00031E5F"/>
    <w:rsid w:val="00031F73"/>
    <w:rsid w:val="00032041"/>
    <w:rsid w:val="00032174"/>
    <w:rsid w:val="000321BF"/>
    <w:rsid w:val="00032242"/>
    <w:rsid w:val="00032244"/>
    <w:rsid w:val="00032387"/>
    <w:rsid w:val="00032400"/>
    <w:rsid w:val="0003248D"/>
    <w:rsid w:val="00032785"/>
    <w:rsid w:val="00032934"/>
    <w:rsid w:val="00032999"/>
    <w:rsid w:val="00032A62"/>
    <w:rsid w:val="00032B97"/>
    <w:rsid w:val="00032C06"/>
    <w:rsid w:val="00032E3C"/>
    <w:rsid w:val="00032E77"/>
    <w:rsid w:val="00032ECE"/>
    <w:rsid w:val="00032EEC"/>
    <w:rsid w:val="00032FFE"/>
    <w:rsid w:val="0003307C"/>
    <w:rsid w:val="00033171"/>
    <w:rsid w:val="00033620"/>
    <w:rsid w:val="000336BF"/>
    <w:rsid w:val="00033906"/>
    <w:rsid w:val="0003395C"/>
    <w:rsid w:val="00033993"/>
    <w:rsid w:val="0003399C"/>
    <w:rsid w:val="00033BDA"/>
    <w:rsid w:val="00033CE8"/>
    <w:rsid w:val="00033DAC"/>
    <w:rsid w:val="0003412E"/>
    <w:rsid w:val="000344BC"/>
    <w:rsid w:val="000344ED"/>
    <w:rsid w:val="0003459C"/>
    <w:rsid w:val="000345F2"/>
    <w:rsid w:val="00034644"/>
    <w:rsid w:val="00034649"/>
    <w:rsid w:val="00034655"/>
    <w:rsid w:val="000347BC"/>
    <w:rsid w:val="000347EB"/>
    <w:rsid w:val="00034865"/>
    <w:rsid w:val="000348A2"/>
    <w:rsid w:val="00034BB4"/>
    <w:rsid w:val="00034DC5"/>
    <w:rsid w:val="00034E87"/>
    <w:rsid w:val="00035005"/>
    <w:rsid w:val="000351B1"/>
    <w:rsid w:val="000351ED"/>
    <w:rsid w:val="00035364"/>
    <w:rsid w:val="00035783"/>
    <w:rsid w:val="00035843"/>
    <w:rsid w:val="000358DB"/>
    <w:rsid w:val="00035A9F"/>
    <w:rsid w:val="00035B9F"/>
    <w:rsid w:val="00035BE9"/>
    <w:rsid w:val="00035D05"/>
    <w:rsid w:val="00035F09"/>
    <w:rsid w:val="000360A5"/>
    <w:rsid w:val="0003616A"/>
    <w:rsid w:val="000362A9"/>
    <w:rsid w:val="00036300"/>
    <w:rsid w:val="00036843"/>
    <w:rsid w:val="00036B9A"/>
    <w:rsid w:val="00036C66"/>
    <w:rsid w:val="00036DBC"/>
    <w:rsid w:val="00036EC9"/>
    <w:rsid w:val="00037179"/>
    <w:rsid w:val="000371EA"/>
    <w:rsid w:val="000371F6"/>
    <w:rsid w:val="000372F3"/>
    <w:rsid w:val="00037393"/>
    <w:rsid w:val="00037A26"/>
    <w:rsid w:val="00037DB7"/>
    <w:rsid w:val="00037DC2"/>
    <w:rsid w:val="00037EEB"/>
    <w:rsid w:val="00037F8D"/>
    <w:rsid w:val="00040112"/>
    <w:rsid w:val="00040187"/>
    <w:rsid w:val="00040236"/>
    <w:rsid w:val="0004026C"/>
    <w:rsid w:val="0004049C"/>
    <w:rsid w:val="0004061A"/>
    <w:rsid w:val="00040695"/>
    <w:rsid w:val="000406C2"/>
    <w:rsid w:val="000406E4"/>
    <w:rsid w:val="0004071B"/>
    <w:rsid w:val="000407ED"/>
    <w:rsid w:val="000408E3"/>
    <w:rsid w:val="00040B35"/>
    <w:rsid w:val="00040C4B"/>
    <w:rsid w:val="00040EE8"/>
    <w:rsid w:val="00041020"/>
    <w:rsid w:val="0004109C"/>
    <w:rsid w:val="00041175"/>
    <w:rsid w:val="0004136E"/>
    <w:rsid w:val="00041399"/>
    <w:rsid w:val="000415B2"/>
    <w:rsid w:val="000416DC"/>
    <w:rsid w:val="000419D1"/>
    <w:rsid w:val="000419F7"/>
    <w:rsid w:val="00041B4B"/>
    <w:rsid w:val="00041BCA"/>
    <w:rsid w:val="00041C14"/>
    <w:rsid w:val="00041CD4"/>
    <w:rsid w:val="00041E68"/>
    <w:rsid w:val="00041F5F"/>
    <w:rsid w:val="000423F2"/>
    <w:rsid w:val="000425EE"/>
    <w:rsid w:val="000426E9"/>
    <w:rsid w:val="000427B6"/>
    <w:rsid w:val="00042833"/>
    <w:rsid w:val="0004286C"/>
    <w:rsid w:val="00042873"/>
    <w:rsid w:val="00042B25"/>
    <w:rsid w:val="00042C10"/>
    <w:rsid w:val="00042C8A"/>
    <w:rsid w:val="00042D27"/>
    <w:rsid w:val="00042DB4"/>
    <w:rsid w:val="000430BF"/>
    <w:rsid w:val="0004317D"/>
    <w:rsid w:val="00043183"/>
    <w:rsid w:val="00043710"/>
    <w:rsid w:val="00043942"/>
    <w:rsid w:val="00043B05"/>
    <w:rsid w:val="00043B33"/>
    <w:rsid w:val="00043F3D"/>
    <w:rsid w:val="00044029"/>
    <w:rsid w:val="00044062"/>
    <w:rsid w:val="000442DD"/>
    <w:rsid w:val="000444C1"/>
    <w:rsid w:val="0004459A"/>
    <w:rsid w:val="00044694"/>
    <w:rsid w:val="000447E9"/>
    <w:rsid w:val="00044862"/>
    <w:rsid w:val="0004492E"/>
    <w:rsid w:val="000449F4"/>
    <w:rsid w:val="00044A8A"/>
    <w:rsid w:val="00044A91"/>
    <w:rsid w:val="00044B35"/>
    <w:rsid w:val="00044BD9"/>
    <w:rsid w:val="00044C05"/>
    <w:rsid w:val="00044C1D"/>
    <w:rsid w:val="00044F9D"/>
    <w:rsid w:val="000450E4"/>
    <w:rsid w:val="0004523E"/>
    <w:rsid w:val="00045250"/>
    <w:rsid w:val="000457EC"/>
    <w:rsid w:val="0004583A"/>
    <w:rsid w:val="00045899"/>
    <w:rsid w:val="000458B0"/>
    <w:rsid w:val="000458BD"/>
    <w:rsid w:val="00045A05"/>
    <w:rsid w:val="00045B88"/>
    <w:rsid w:val="00045D4D"/>
    <w:rsid w:val="00045D6C"/>
    <w:rsid w:val="00045E25"/>
    <w:rsid w:val="00045EDA"/>
    <w:rsid w:val="00046005"/>
    <w:rsid w:val="00046060"/>
    <w:rsid w:val="000463AF"/>
    <w:rsid w:val="0004646B"/>
    <w:rsid w:val="0004660A"/>
    <w:rsid w:val="00046730"/>
    <w:rsid w:val="000467E7"/>
    <w:rsid w:val="0004680A"/>
    <w:rsid w:val="00046978"/>
    <w:rsid w:val="000469CD"/>
    <w:rsid w:val="00046B07"/>
    <w:rsid w:val="00046F89"/>
    <w:rsid w:val="00046FCE"/>
    <w:rsid w:val="00046FF3"/>
    <w:rsid w:val="000472BF"/>
    <w:rsid w:val="00047778"/>
    <w:rsid w:val="00047A66"/>
    <w:rsid w:val="00047AF6"/>
    <w:rsid w:val="00047D8C"/>
    <w:rsid w:val="00047DC0"/>
    <w:rsid w:val="00050069"/>
    <w:rsid w:val="00050090"/>
    <w:rsid w:val="000500A1"/>
    <w:rsid w:val="000501BE"/>
    <w:rsid w:val="00050309"/>
    <w:rsid w:val="000503CA"/>
    <w:rsid w:val="00050401"/>
    <w:rsid w:val="00050925"/>
    <w:rsid w:val="00050BFB"/>
    <w:rsid w:val="00050C5D"/>
    <w:rsid w:val="00051226"/>
    <w:rsid w:val="00051305"/>
    <w:rsid w:val="0005140F"/>
    <w:rsid w:val="00051420"/>
    <w:rsid w:val="0005158D"/>
    <w:rsid w:val="00051707"/>
    <w:rsid w:val="0005180B"/>
    <w:rsid w:val="0005193E"/>
    <w:rsid w:val="0005199D"/>
    <w:rsid w:val="00051A59"/>
    <w:rsid w:val="00052028"/>
    <w:rsid w:val="000523A3"/>
    <w:rsid w:val="000523BC"/>
    <w:rsid w:val="000523BE"/>
    <w:rsid w:val="00052723"/>
    <w:rsid w:val="000527C4"/>
    <w:rsid w:val="0005281B"/>
    <w:rsid w:val="000528A0"/>
    <w:rsid w:val="00052944"/>
    <w:rsid w:val="00052BB3"/>
    <w:rsid w:val="000530B1"/>
    <w:rsid w:val="00053321"/>
    <w:rsid w:val="00053347"/>
    <w:rsid w:val="000534EA"/>
    <w:rsid w:val="000536D7"/>
    <w:rsid w:val="00053713"/>
    <w:rsid w:val="00053771"/>
    <w:rsid w:val="000537FA"/>
    <w:rsid w:val="00053936"/>
    <w:rsid w:val="00053AA1"/>
    <w:rsid w:val="00053B93"/>
    <w:rsid w:val="00053C72"/>
    <w:rsid w:val="00053D95"/>
    <w:rsid w:val="00053DC5"/>
    <w:rsid w:val="00053E5A"/>
    <w:rsid w:val="00053F77"/>
    <w:rsid w:val="00053FA8"/>
    <w:rsid w:val="00053FCD"/>
    <w:rsid w:val="00054135"/>
    <w:rsid w:val="000541CB"/>
    <w:rsid w:val="000542BF"/>
    <w:rsid w:val="000542F5"/>
    <w:rsid w:val="00054422"/>
    <w:rsid w:val="00054461"/>
    <w:rsid w:val="00054505"/>
    <w:rsid w:val="0005453A"/>
    <w:rsid w:val="00054691"/>
    <w:rsid w:val="00054766"/>
    <w:rsid w:val="00054A92"/>
    <w:rsid w:val="00054BD7"/>
    <w:rsid w:val="00054C6E"/>
    <w:rsid w:val="00054FEB"/>
    <w:rsid w:val="0005513A"/>
    <w:rsid w:val="00055579"/>
    <w:rsid w:val="000557D6"/>
    <w:rsid w:val="00055887"/>
    <w:rsid w:val="00055D91"/>
    <w:rsid w:val="00055F31"/>
    <w:rsid w:val="00055F46"/>
    <w:rsid w:val="00055FD8"/>
    <w:rsid w:val="00055FEB"/>
    <w:rsid w:val="0005612F"/>
    <w:rsid w:val="00056276"/>
    <w:rsid w:val="000564CD"/>
    <w:rsid w:val="000567B4"/>
    <w:rsid w:val="0005683C"/>
    <w:rsid w:val="00056CAB"/>
    <w:rsid w:val="0005708D"/>
    <w:rsid w:val="000570A3"/>
    <w:rsid w:val="000572C7"/>
    <w:rsid w:val="0005744E"/>
    <w:rsid w:val="000574E4"/>
    <w:rsid w:val="000575CB"/>
    <w:rsid w:val="000577F5"/>
    <w:rsid w:val="000579B6"/>
    <w:rsid w:val="00057B31"/>
    <w:rsid w:val="00057B84"/>
    <w:rsid w:val="00057DA8"/>
    <w:rsid w:val="00057E71"/>
    <w:rsid w:val="000601E3"/>
    <w:rsid w:val="000602C6"/>
    <w:rsid w:val="0006043F"/>
    <w:rsid w:val="000607E4"/>
    <w:rsid w:val="000607E6"/>
    <w:rsid w:val="000609BD"/>
    <w:rsid w:val="00060A48"/>
    <w:rsid w:val="00060CFC"/>
    <w:rsid w:val="00060D79"/>
    <w:rsid w:val="00060D81"/>
    <w:rsid w:val="00060E16"/>
    <w:rsid w:val="00060FC0"/>
    <w:rsid w:val="00061245"/>
    <w:rsid w:val="00061485"/>
    <w:rsid w:val="000616A7"/>
    <w:rsid w:val="000616E9"/>
    <w:rsid w:val="0006173C"/>
    <w:rsid w:val="000617E9"/>
    <w:rsid w:val="00061A4D"/>
    <w:rsid w:val="00061A6F"/>
    <w:rsid w:val="00061C50"/>
    <w:rsid w:val="00061D0B"/>
    <w:rsid w:val="00061E52"/>
    <w:rsid w:val="00061EC8"/>
    <w:rsid w:val="00061F88"/>
    <w:rsid w:val="00061FFC"/>
    <w:rsid w:val="0006202B"/>
    <w:rsid w:val="00062115"/>
    <w:rsid w:val="00062222"/>
    <w:rsid w:val="000624C4"/>
    <w:rsid w:val="0006250E"/>
    <w:rsid w:val="00062527"/>
    <w:rsid w:val="000625D0"/>
    <w:rsid w:val="0006275B"/>
    <w:rsid w:val="00062C43"/>
    <w:rsid w:val="00062D2A"/>
    <w:rsid w:val="00062E28"/>
    <w:rsid w:val="00062F5E"/>
    <w:rsid w:val="0006304B"/>
    <w:rsid w:val="00063085"/>
    <w:rsid w:val="000630C6"/>
    <w:rsid w:val="000631E1"/>
    <w:rsid w:val="000634E8"/>
    <w:rsid w:val="000636C6"/>
    <w:rsid w:val="000636D2"/>
    <w:rsid w:val="00063776"/>
    <w:rsid w:val="00063921"/>
    <w:rsid w:val="000639C3"/>
    <w:rsid w:val="00063ACF"/>
    <w:rsid w:val="00063B78"/>
    <w:rsid w:val="00063CFE"/>
    <w:rsid w:val="00063F0E"/>
    <w:rsid w:val="00063F61"/>
    <w:rsid w:val="00064083"/>
    <w:rsid w:val="000640BE"/>
    <w:rsid w:val="0006436C"/>
    <w:rsid w:val="0006453E"/>
    <w:rsid w:val="0006455D"/>
    <w:rsid w:val="0006478F"/>
    <w:rsid w:val="00064902"/>
    <w:rsid w:val="00064922"/>
    <w:rsid w:val="0006493F"/>
    <w:rsid w:val="00064A6C"/>
    <w:rsid w:val="00064AFA"/>
    <w:rsid w:val="00064B3F"/>
    <w:rsid w:val="00064E17"/>
    <w:rsid w:val="00064EB3"/>
    <w:rsid w:val="00064FEF"/>
    <w:rsid w:val="00064FF5"/>
    <w:rsid w:val="000650C1"/>
    <w:rsid w:val="000655C4"/>
    <w:rsid w:val="0006572E"/>
    <w:rsid w:val="0006588A"/>
    <w:rsid w:val="00065966"/>
    <w:rsid w:val="000659A8"/>
    <w:rsid w:val="00065CA7"/>
    <w:rsid w:val="00065D10"/>
    <w:rsid w:val="00065D77"/>
    <w:rsid w:val="00066073"/>
    <w:rsid w:val="0006616A"/>
    <w:rsid w:val="000663ED"/>
    <w:rsid w:val="000664B6"/>
    <w:rsid w:val="000664C6"/>
    <w:rsid w:val="00066528"/>
    <w:rsid w:val="00066549"/>
    <w:rsid w:val="00066A1F"/>
    <w:rsid w:val="00066BE4"/>
    <w:rsid w:val="00066CEA"/>
    <w:rsid w:val="00066E60"/>
    <w:rsid w:val="00066F6F"/>
    <w:rsid w:val="00066FB4"/>
    <w:rsid w:val="000675FB"/>
    <w:rsid w:val="000679FE"/>
    <w:rsid w:val="00067A74"/>
    <w:rsid w:val="00067AFC"/>
    <w:rsid w:val="00067B5B"/>
    <w:rsid w:val="00067B7A"/>
    <w:rsid w:val="00067C18"/>
    <w:rsid w:val="00067DC8"/>
    <w:rsid w:val="00067DF6"/>
    <w:rsid w:val="00067EBC"/>
    <w:rsid w:val="000701C0"/>
    <w:rsid w:val="00070484"/>
    <w:rsid w:val="000706D6"/>
    <w:rsid w:val="000706D7"/>
    <w:rsid w:val="00070784"/>
    <w:rsid w:val="000707A7"/>
    <w:rsid w:val="00070B43"/>
    <w:rsid w:val="00070EB5"/>
    <w:rsid w:val="00070F4D"/>
    <w:rsid w:val="00071003"/>
    <w:rsid w:val="00071053"/>
    <w:rsid w:val="00071077"/>
    <w:rsid w:val="0007133B"/>
    <w:rsid w:val="000716E4"/>
    <w:rsid w:val="000718B0"/>
    <w:rsid w:val="00071C27"/>
    <w:rsid w:val="00071C5D"/>
    <w:rsid w:val="00071D31"/>
    <w:rsid w:val="00071E1B"/>
    <w:rsid w:val="00072106"/>
    <w:rsid w:val="00072394"/>
    <w:rsid w:val="000725E4"/>
    <w:rsid w:val="00072676"/>
    <w:rsid w:val="00072769"/>
    <w:rsid w:val="00072A4D"/>
    <w:rsid w:val="00072DC7"/>
    <w:rsid w:val="00072E62"/>
    <w:rsid w:val="00072F8B"/>
    <w:rsid w:val="000730DC"/>
    <w:rsid w:val="00073428"/>
    <w:rsid w:val="00073547"/>
    <w:rsid w:val="0007359B"/>
    <w:rsid w:val="000735BB"/>
    <w:rsid w:val="00073751"/>
    <w:rsid w:val="000737EB"/>
    <w:rsid w:val="00073934"/>
    <w:rsid w:val="00073A05"/>
    <w:rsid w:val="00073ADC"/>
    <w:rsid w:val="00073AFA"/>
    <w:rsid w:val="00073DCE"/>
    <w:rsid w:val="00074403"/>
    <w:rsid w:val="00074487"/>
    <w:rsid w:val="0007449B"/>
    <w:rsid w:val="000746DF"/>
    <w:rsid w:val="0007483C"/>
    <w:rsid w:val="00074C2F"/>
    <w:rsid w:val="00074C45"/>
    <w:rsid w:val="00074F56"/>
    <w:rsid w:val="00074F67"/>
    <w:rsid w:val="00075014"/>
    <w:rsid w:val="00075112"/>
    <w:rsid w:val="0007526F"/>
    <w:rsid w:val="00075383"/>
    <w:rsid w:val="000753F6"/>
    <w:rsid w:val="00075476"/>
    <w:rsid w:val="000754AA"/>
    <w:rsid w:val="000754E0"/>
    <w:rsid w:val="000757E1"/>
    <w:rsid w:val="00075824"/>
    <w:rsid w:val="00075A6D"/>
    <w:rsid w:val="00075A8F"/>
    <w:rsid w:val="00075C12"/>
    <w:rsid w:val="00075C85"/>
    <w:rsid w:val="00075D01"/>
    <w:rsid w:val="00075E93"/>
    <w:rsid w:val="00075FAF"/>
    <w:rsid w:val="0007601C"/>
    <w:rsid w:val="00076240"/>
    <w:rsid w:val="0007632A"/>
    <w:rsid w:val="0007636F"/>
    <w:rsid w:val="0007678D"/>
    <w:rsid w:val="0007688B"/>
    <w:rsid w:val="000768DB"/>
    <w:rsid w:val="00076956"/>
    <w:rsid w:val="00076C2F"/>
    <w:rsid w:val="00076D14"/>
    <w:rsid w:val="00076D68"/>
    <w:rsid w:val="00076F26"/>
    <w:rsid w:val="0007702D"/>
    <w:rsid w:val="000775EA"/>
    <w:rsid w:val="0007766A"/>
    <w:rsid w:val="0007787A"/>
    <w:rsid w:val="0007791F"/>
    <w:rsid w:val="00077B68"/>
    <w:rsid w:val="00077C8B"/>
    <w:rsid w:val="00077E9D"/>
    <w:rsid w:val="00077FC7"/>
    <w:rsid w:val="00080164"/>
    <w:rsid w:val="00080398"/>
    <w:rsid w:val="0008054D"/>
    <w:rsid w:val="00080760"/>
    <w:rsid w:val="000808B6"/>
    <w:rsid w:val="000808D3"/>
    <w:rsid w:val="00080B01"/>
    <w:rsid w:val="00080D21"/>
    <w:rsid w:val="00080E7F"/>
    <w:rsid w:val="00081378"/>
    <w:rsid w:val="00081382"/>
    <w:rsid w:val="00081460"/>
    <w:rsid w:val="000816CD"/>
    <w:rsid w:val="00081762"/>
    <w:rsid w:val="000819C0"/>
    <w:rsid w:val="000819E2"/>
    <w:rsid w:val="00081A35"/>
    <w:rsid w:val="00081A58"/>
    <w:rsid w:val="00081AA2"/>
    <w:rsid w:val="00081B30"/>
    <w:rsid w:val="00081E46"/>
    <w:rsid w:val="00081E83"/>
    <w:rsid w:val="000821CA"/>
    <w:rsid w:val="000822E5"/>
    <w:rsid w:val="00082673"/>
    <w:rsid w:val="0008282E"/>
    <w:rsid w:val="00082945"/>
    <w:rsid w:val="00082A0E"/>
    <w:rsid w:val="00082A66"/>
    <w:rsid w:val="00082BF3"/>
    <w:rsid w:val="00082CD1"/>
    <w:rsid w:val="00082E80"/>
    <w:rsid w:val="00082FDC"/>
    <w:rsid w:val="00083046"/>
    <w:rsid w:val="00083390"/>
    <w:rsid w:val="00083439"/>
    <w:rsid w:val="00083492"/>
    <w:rsid w:val="000834F2"/>
    <w:rsid w:val="00083565"/>
    <w:rsid w:val="0008377B"/>
    <w:rsid w:val="00083A94"/>
    <w:rsid w:val="00083AF6"/>
    <w:rsid w:val="00083CA3"/>
    <w:rsid w:val="00083CBA"/>
    <w:rsid w:val="00083DE4"/>
    <w:rsid w:val="00083EFD"/>
    <w:rsid w:val="00083FA2"/>
    <w:rsid w:val="00083FFA"/>
    <w:rsid w:val="000841EF"/>
    <w:rsid w:val="00084201"/>
    <w:rsid w:val="000842AF"/>
    <w:rsid w:val="0008437E"/>
    <w:rsid w:val="00084598"/>
    <w:rsid w:val="0008460E"/>
    <w:rsid w:val="00084680"/>
    <w:rsid w:val="00084A4A"/>
    <w:rsid w:val="00084AA5"/>
    <w:rsid w:val="00084B93"/>
    <w:rsid w:val="00084C58"/>
    <w:rsid w:val="00084C85"/>
    <w:rsid w:val="00084D2C"/>
    <w:rsid w:val="00084F72"/>
    <w:rsid w:val="00084F9A"/>
    <w:rsid w:val="000851B4"/>
    <w:rsid w:val="0008527C"/>
    <w:rsid w:val="00085348"/>
    <w:rsid w:val="000853CD"/>
    <w:rsid w:val="0008550B"/>
    <w:rsid w:val="0008557F"/>
    <w:rsid w:val="000855C8"/>
    <w:rsid w:val="00085B70"/>
    <w:rsid w:val="00085CBB"/>
    <w:rsid w:val="00086071"/>
    <w:rsid w:val="000860B1"/>
    <w:rsid w:val="0008629E"/>
    <w:rsid w:val="000862D0"/>
    <w:rsid w:val="00086351"/>
    <w:rsid w:val="000864DC"/>
    <w:rsid w:val="000867F7"/>
    <w:rsid w:val="00086A51"/>
    <w:rsid w:val="00086CA0"/>
    <w:rsid w:val="00086CCA"/>
    <w:rsid w:val="00086DA2"/>
    <w:rsid w:val="00086ECA"/>
    <w:rsid w:val="00086F24"/>
    <w:rsid w:val="00086FFA"/>
    <w:rsid w:val="000871DF"/>
    <w:rsid w:val="000873D8"/>
    <w:rsid w:val="00087442"/>
    <w:rsid w:val="000878B9"/>
    <w:rsid w:val="0008793B"/>
    <w:rsid w:val="00087F12"/>
    <w:rsid w:val="000900EC"/>
    <w:rsid w:val="000905B9"/>
    <w:rsid w:val="00090652"/>
    <w:rsid w:val="000906B8"/>
    <w:rsid w:val="000906D0"/>
    <w:rsid w:val="00090881"/>
    <w:rsid w:val="00090930"/>
    <w:rsid w:val="00090AEB"/>
    <w:rsid w:val="00090E88"/>
    <w:rsid w:val="00090F4F"/>
    <w:rsid w:val="000910F0"/>
    <w:rsid w:val="0009146C"/>
    <w:rsid w:val="00091620"/>
    <w:rsid w:val="000916F6"/>
    <w:rsid w:val="000917FA"/>
    <w:rsid w:val="00091A20"/>
    <w:rsid w:val="00091A59"/>
    <w:rsid w:val="00091B55"/>
    <w:rsid w:val="00091C13"/>
    <w:rsid w:val="00091C7E"/>
    <w:rsid w:val="00091FCA"/>
    <w:rsid w:val="000920D1"/>
    <w:rsid w:val="00092126"/>
    <w:rsid w:val="00092161"/>
    <w:rsid w:val="000924DC"/>
    <w:rsid w:val="00092542"/>
    <w:rsid w:val="000925F3"/>
    <w:rsid w:val="0009274B"/>
    <w:rsid w:val="000929EF"/>
    <w:rsid w:val="00092ADC"/>
    <w:rsid w:val="00092B12"/>
    <w:rsid w:val="00092B59"/>
    <w:rsid w:val="00092B86"/>
    <w:rsid w:val="00092C98"/>
    <w:rsid w:val="00092D49"/>
    <w:rsid w:val="00092E1E"/>
    <w:rsid w:val="00092E47"/>
    <w:rsid w:val="00092FFC"/>
    <w:rsid w:val="00093228"/>
    <w:rsid w:val="0009340A"/>
    <w:rsid w:val="0009347B"/>
    <w:rsid w:val="000934E3"/>
    <w:rsid w:val="0009350A"/>
    <w:rsid w:val="00093566"/>
    <w:rsid w:val="000936E5"/>
    <w:rsid w:val="000936F9"/>
    <w:rsid w:val="00093C49"/>
    <w:rsid w:val="00093CA7"/>
    <w:rsid w:val="00093ED6"/>
    <w:rsid w:val="00093F4A"/>
    <w:rsid w:val="0009404D"/>
    <w:rsid w:val="000940AB"/>
    <w:rsid w:val="000940B0"/>
    <w:rsid w:val="000940CF"/>
    <w:rsid w:val="000942DF"/>
    <w:rsid w:val="00094373"/>
    <w:rsid w:val="000944CE"/>
    <w:rsid w:val="00094536"/>
    <w:rsid w:val="00094C26"/>
    <w:rsid w:val="00094C5D"/>
    <w:rsid w:val="00094E53"/>
    <w:rsid w:val="0009522C"/>
    <w:rsid w:val="0009530A"/>
    <w:rsid w:val="000954F2"/>
    <w:rsid w:val="000955AD"/>
    <w:rsid w:val="00095D11"/>
    <w:rsid w:val="00095F44"/>
    <w:rsid w:val="00096047"/>
    <w:rsid w:val="00096119"/>
    <w:rsid w:val="00096220"/>
    <w:rsid w:val="0009624C"/>
    <w:rsid w:val="000962BC"/>
    <w:rsid w:val="0009636F"/>
    <w:rsid w:val="0009642B"/>
    <w:rsid w:val="00096439"/>
    <w:rsid w:val="00096549"/>
    <w:rsid w:val="00096563"/>
    <w:rsid w:val="00096572"/>
    <w:rsid w:val="00096580"/>
    <w:rsid w:val="000966A1"/>
    <w:rsid w:val="000967C7"/>
    <w:rsid w:val="0009687D"/>
    <w:rsid w:val="000969F3"/>
    <w:rsid w:val="00096A00"/>
    <w:rsid w:val="00096A9C"/>
    <w:rsid w:val="00096BCD"/>
    <w:rsid w:val="00096C46"/>
    <w:rsid w:val="00096E41"/>
    <w:rsid w:val="00096E52"/>
    <w:rsid w:val="00096EF5"/>
    <w:rsid w:val="00097331"/>
    <w:rsid w:val="0009742C"/>
    <w:rsid w:val="00097591"/>
    <w:rsid w:val="000975D6"/>
    <w:rsid w:val="00097722"/>
    <w:rsid w:val="0009783D"/>
    <w:rsid w:val="00097934"/>
    <w:rsid w:val="0009794D"/>
    <w:rsid w:val="00097950"/>
    <w:rsid w:val="0009798C"/>
    <w:rsid w:val="00097A60"/>
    <w:rsid w:val="00097B2A"/>
    <w:rsid w:val="00097DB9"/>
    <w:rsid w:val="00097F20"/>
    <w:rsid w:val="000A0067"/>
    <w:rsid w:val="000A00D6"/>
    <w:rsid w:val="000A02AD"/>
    <w:rsid w:val="000A06E7"/>
    <w:rsid w:val="000A07E3"/>
    <w:rsid w:val="000A08B3"/>
    <w:rsid w:val="000A08D5"/>
    <w:rsid w:val="000A0A19"/>
    <w:rsid w:val="000A0A4E"/>
    <w:rsid w:val="000A0F3B"/>
    <w:rsid w:val="000A11F2"/>
    <w:rsid w:val="000A16B3"/>
    <w:rsid w:val="000A180C"/>
    <w:rsid w:val="000A1ABC"/>
    <w:rsid w:val="000A1AE4"/>
    <w:rsid w:val="000A1BE4"/>
    <w:rsid w:val="000A1C00"/>
    <w:rsid w:val="000A1E50"/>
    <w:rsid w:val="000A1F16"/>
    <w:rsid w:val="000A1FA8"/>
    <w:rsid w:val="000A253D"/>
    <w:rsid w:val="000A2917"/>
    <w:rsid w:val="000A2989"/>
    <w:rsid w:val="000A2B2F"/>
    <w:rsid w:val="000A2BD5"/>
    <w:rsid w:val="000A2E64"/>
    <w:rsid w:val="000A319B"/>
    <w:rsid w:val="000A319F"/>
    <w:rsid w:val="000A334D"/>
    <w:rsid w:val="000A3389"/>
    <w:rsid w:val="000A353C"/>
    <w:rsid w:val="000A3728"/>
    <w:rsid w:val="000A3733"/>
    <w:rsid w:val="000A3761"/>
    <w:rsid w:val="000A37DC"/>
    <w:rsid w:val="000A37FD"/>
    <w:rsid w:val="000A3C38"/>
    <w:rsid w:val="000A3DF5"/>
    <w:rsid w:val="000A409F"/>
    <w:rsid w:val="000A41C5"/>
    <w:rsid w:val="000A41CA"/>
    <w:rsid w:val="000A424C"/>
    <w:rsid w:val="000A42AD"/>
    <w:rsid w:val="000A486D"/>
    <w:rsid w:val="000A4D47"/>
    <w:rsid w:val="000A4E5C"/>
    <w:rsid w:val="000A4F08"/>
    <w:rsid w:val="000A4F9C"/>
    <w:rsid w:val="000A5303"/>
    <w:rsid w:val="000A53D3"/>
    <w:rsid w:val="000A5C50"/>
    <w:rsid w:val="000A5D85"/>
    <w:rsid w:val="000A5DF5"/>
    <w:rsid w:val="000A5E75"/>
    <w:rsid w:val="000A60CA"/>
    <w:rsid w:val="000A624B"/>
    <w:rsid w:val="000A6570"/>
    <w:rsid w:val="000A66D3"/>
    <w:rsid w:val="000A6801"/>
    <w:rsid w:val="000A68B7"/>
    <w:rsid w:val="000A69BC"/>
    <w:rsid w:val="000A6B06"/>
    <w:rsid w:val="000A6C14"/>
    <w:rsid w:val="000A6C47"/>
    <w:rsid w:val="000A6D3B"/>
    <w:rsid w:val="000A6D56"/>
    <w:rsid w:val="000A6EA1"/>
    <w:rsid w:val="000A6EA2"/>
    <w:rsid w:val="000A6ECF"/>
    <w:rsid w:val="000A6FF0"/>
    <w:rsid w:val="000A710F"/>
    <w:rsid w:val="000A71FE"/>
    <w:rsid w:val="000A7232"/>
    <w:rsid w:val="000A74F0"/>
    <w:rsid w:val="000A7777"/>
    <w:rsid w:val="000A7AEF"/>
    <w:rsid w:val="000A7D16"/>
    <w:rsid w:val="000A7D1C"/>
    <w:rsid w:val="000B01FE"/>
    <w:rsid w:val="000B055A"/>
    <w:rsid w:val="000B057F"/>
    <w:rsid w:val="000B0625"/>
    <w:rsid w:val="000B0857"/>
    <w:rsid w:val="000B0A0F"/>
    <w:rsid w:val="000B0A1C"/>
    <w:rsid w:val="000B0AE3"/>
    <w:rsid w:val="000B0E9A"/>
    <w:rsid w:val="000B10C1"/>
    <w:rsid w:val="000B11A2"/>
    <w:rsid w:val="000B12BF"/>
    <w:rsid w:val="000B130F"/>
    <w:rsid w:val="000B15A3"/>
    <w:rsid w:val="000B18BE"/>
    <w:rsid w:val="000B19B6"/>
    <w:rsid w:val="000B1A66"/>
    <w:rsid w:val="000B1AAA"/>
    <w:rsid w:val="000B1BAB"/>
    <w:rsid w:val="000B1D36"/>
    <w:rsid w:val="000B1EA3"/>
    <w:rsid w:val="000B1FEA"/>
    <w:rsid w:val="000B2021"/>
    <w:rsid w:val="000B23C1"/>
    <w:rsid w:val="000B23C4"/>
    <w:rsid w:val="000B23FB"/>
    <w:rsid w:val="000B2528"/>
    <w:rsid w:val="000B25C7"/>
    <w:rsid w:val="000B27B1"/>
    <w:rsid w:val="000B2A0F"/>
    <w:rsid w:val="000B2BEB"/>
    <w:rsid w:val="000B2DFB"/>
    <w:rsid w:val="000B2EAC"/>
    <w:rsid w:val="000B2F1F"/>
    <w:rsid w:val="000B2F27"/>
    <w:rsid w:val="000B331E"/>
    <w:rsid w:val="000B336B"/>
    <w:rsid w:val="000B345C"/>
    <w:rsid w:val="000B34D5"/>
    <w:rsid w:val="000B3582"/>
    <w:rsid w:val="000B3593"/>
    <w:rsid w:val="000B35BB"/>
    <w:rsid w:val="000B37DE"/>
    <w:rsid w:val="000B385B"/>
    <w:rsid w:val="000B38A0"/>
    <w:rsid w:val="000B3ACE"/>
    <w:rsid w:val="000B3AD9"/>
    <w:rsid w:val="000B3D14"/>
    <w:rsid w:val="000B412E"/>
    <w:rsid w:val="000B4433"/>
    <w:rsid w:val="000B4467"/>
    <w:rsid w:val="000B4471"/>
    <w:rsid w:val="000B4502"/>
    <w:rsid w:val="000B4531"/>
    <w:rsid w:val="000B46CF"/>
    <w:rsid w:val="000B4732"/>
    <w:rsid w:val="000B47DC"/>
    <w:rsid w:val="000B4941"/>
    <w:rsid w:val="000B4A28"/>
    <w:rsid w:val="000B4C7F"/>
    <w:rsid w:val="000B4D2C"/>
    <w:rsid w:val="000B4EFA"/>
    <w:rsid w:val="000B52CC"/>
    <w:rsid w:val="000B53D2"/>
    <w:rsid w:val="000B5434"/>
    <w:rsid w:val="000B5545"/>
    <w:rsid w:val="000B55A2"/>
    <w:rsid w:val="000B58D4"/>
    <w:rsid w:val="000B5C2A"/>
    <w:rsid w:val="000B5D02"/>
    <w:rsid w:val="000B5DDE"/>
    <w:rsid w:val="000B6311"/>
    <w:rsid w:val="000B6440"/>
    <w:rsid w:val="000B64CC"/>
    <w:rsid w:val="000B65B8"/>
    <w:rsid w:val="000B672D"/>
    <w:rsid w:val="000B6B06"/>
    <w:rsid w:val="000B6E28"/>
    <w:rsid w:val="000B6F72"/>
    <w:rsid w:val="000B6FB2"/>
    <w:rsid w:val="000B7007"/>
    <w:rsid w:val="000B704B"/>
    <w:rsid w:val="000B7082"/>
    <w:rsid w:val="000B7422"/>
    <w:rsid w:val="000B7536"/>
    <w:rsid w:val="000B78E2"/>
    <w:rsid w:val="000B7A97"/>
    <w:rsid w:val="000B7B2C"/>
    <w:rsid w:val="000B7BB3"/>
    <w:rsid w:val="000B7C53"/>
    <w:rsid w:val="000C000A"/>
    <w:rsid w:val="000C0049"/>
    <w:rsid w:val="000C00A6"/>
    <w:rsid w:val="000C00EE"/>
    <w:rsid w:val="000C0560"/>
    <w:rsid w:val="000C056D"/>
    <w:rsid w:val="000C05D1"/>
    <w:rsid w:val="000C0764"/>
    <w:rsid w:val="000C094E"/>
    <w:rsid w:val="000C0D49"/>
    <w:rsid w:val="000C0D75"/>
    <w:rsid w:val="000C0EFC"/>
    <w:rsid w:val="000C0F7B"/>
    <w:rsid w:val="000C102F"/>
    <w:rsid w:val="000C1140"/>
    <w:rsid w:val="000C1352"/>
    <w:rsid w:val="000C1486"/>
    <w:rsid w:val="000C1489"/>
    <w:rsid w:val="000C154D"/>
    <w:rsid w:val="000C1670"/>
    <w:rsid w:val="000C172B"/>
    <w:rsid w:val="000C1D07"/>
    <w:rsid w:val="000C1E29"/>
    <w:rsid w:val="000C1F1B"/>
    <w:rsid w:val="000C238A"/>
    <w:rsid w:val="000C23E5"/>
    <w:rsid w:val="000C24AC"/>
    <w:rsid w:val="000C2552"/>
    <w:rsid w:val="000C25E3"/>
    <w:rsid w:val="000C260C"/>
    <w:rsid w:val="000C3215"/>
    <w:rsid w:val="000C32FD"/>
    <w:rsid w:val="000C3347"/>
    <w:rsid w:val="000C3643"/>
    <w:rsid w:val="000C366E"/>
    <w:rsid w:val="000C38B9"/>
    <w:rsid w:val="000C3A14"/>
    <w:rsid w:val="000C3C1B"/>
    <w:rsid w:val="000C3C3B"/>
    <w:rsid w:val="000C3FB1"/>
    <w:rsid w:val="000C43A8"/>
    <w:rsid w:val="000C445D"/>
    <w:rsid w:val="000C44B1"/>
    <w:rsid w:val="000C4528"/>
    <w:rsid w:val="000C47DF"/>
    <w:rsid w:val="000C4C04"/>
    <w:rsid w:val="000C4D1B"/>
    <w:rsid w:val="000C4E58"/>
    <w:rsid w:val="000C4F35"/>
    <w:rsid w:val="000C5170"/>
    <w:rsid w:val="000C53AE"/>
    <w:rsid w:val="000C54C9"/>
    <w:rsid w:val="000C593B"/>
    <w:rsid w:val="000C59D8"/>
    <w:rsid w:val="000C5B7F"/>
    <w:rsid w:val="000C5BF5"/>
    <w:rsid w:val="000C5C15"/>
    <w:rsid w:val="000C5E73"/>
    <w:rsid w:val="000C5FD4"/>
    <w:rsid w:val="000C6155"/>
    <w:rsid w:val="000C626D"/>
    <w:rsid w:val="000C62A6"/>
    <w:rsid w:val="000C6900"/>
    <w:rsid w:val="000C6C48"/>
    <w:rsid w:val="000C6C98"/>
    <w:rsid w:val="000C6CF1"/>
    <w:rsid w:val="000C717B"/>
    <w:rsid w:val="000C71C0"/>
    <w:rsid w:val="000C71DD"/>
    <w:rsid w:val="000C7296"/>
    <w:rsid w:val="000C78DC"/>
    <w:rsid w:val="000C78F1"/>
    <w:rsid w:val="000C79F4"/>
    <w:rsid w:val="000C7A32"/>
    <w:rsid w:val="000C7A57"/>
    <w:rsid w:val="000C7AC5"/>
    <w:rsid w:val="000C7C9A"/>
    <w:rsid w:val="000C7CEB"/>
    <w:rsid w:val="000C7D33"/>
    <w:rsid w:val="000C7DD7"/>
    <w:rsid w:val="000D004E"/>
    <w:rsid w:val="000D021C"/>
    <w:rsid w:val="000D02EC"/>
    <w:rsid w:val="000D0741"/>
    <w:rsid w:val="000D07B4"/>
    <w:rsid w:val="000D0966"/>
    <w:rsid w:val="000D0B12"/>
    <w:rsid w:val="000D0BE4"/>
    <w:rsid w:val="000D0F3D"/>
    <w:rsid w:val="000D1075"/>
    <w:rsid w:val="000D112E"/>
    <w:rsid w:val="000D174E"/>
    <w:rsid w:val="000D18CD"/>
    <w:rsid w:val="000D1D72"/>
    <w:rsid w:val="000D1E30"/>
    <w:rsid w:val="000D1F07"/>
    <w:rsid w:val="000D1FFF"/>
    <w:rsid w:val="000D2079"/>
    <w:rsid w:val="000D23B1"/>
    <w:rsid w:val="000D2617"/>
    <w:rsid w:val="000D271D"/>
    <w:rsid w:val="000D2783"/>
    <w:rsid w:val="000D2967"/>
    <w:rsid w:val="000D2980"/>
    <w:rsid w:val="000D2A51"/>
    <w:rsid w:val="000D2ADD"/>
    <w:rsid w:val="000D2C7E"/>
    <w:rsid w:val="000D3060"/>
    <w:rsid w:val="000D3301"/>
    <w:rsid w:val="000D3325"/>
    <w:rsid w:val="000D3356"/>
    <w:rsid w:val="000D336A"/>
    <w:rsid w:val="000D3494"/>
    <w:rsid w:val="000D3698"/>
    <w:rsid w:val="000D37ED"/>
    <w:rsid w:val="000D3856"/>
    <w:rsid w:val="000D39B1"/>
    <w:rsid w:val="000D3A70"/>
    <w:rsid w:val="000D3A8A"/>
    <w:rsid w:val="000D4169"/>
    <w:rsid w:val="000D41E7"/>
    <w:rsid w:val="000D4630"/>
    <w:rsid w:val="000D46A0"/>
    <w:rsid w:val="000D4C02"/>
    <w:rsid w:val="000D4E3E"/>
    <w:rsid w:val="000D4E54"/>
    <w:rsid w:val="000D4FEE"/>
    <w:rsid w:val="000D5008"/>
    <w:rsid w:val="000D52DF"/>
    <w:rsid w:val="000D539A"/>
    <w:rsid w:val="000D56E9"/>
    <w:rsid w:val="000D57FC"/>
    <w:rsid w:val="000D58A1"/>
    <w:rsid w:val="000D5C8E"/>
    <w:rsid w:val="000D6141"/>
    <w:rsid w:val="000D628B"/>
    <w:rsid w:val="000D630E"/>
    <w:rsid w:val="000D6375"/>
    <w:rsid w:val="000D6439"/>
    <w:rsid w:val="000D65E8"/>
    <w:rsid w:val="000D66D3"/>
    <w:rsid w:val="000D6817"/>
    <w:rsid w:val="000D6901"/>
    <w:rsid w:val="000D6EF6"/>
    <w:rsid w:val="000D6F47"/>
    <w:rsid w:val="000D7120"/>
    <w:rsid w:val="000D71C2"/>
    <w:rsid w:val="000D7299"/>
    <w:rsid w:val="000D7373"/>
    <w:rsid w:val="000D73D0"/>
    <w:rsid w:val="000D73E1"/>
    <w:rsid w:val="000D7413"/>
    <w:rsid w:val="000D74BB"/>
    <w:rsid w:val="000D75AF"/>
    <w:rsid w:val="000D7823"/>
    <w:rsid w:val="000D784C"/>
    <w:rsid w:val="000D79B4"/>
    <w:rsid w:val="000D7AAC"/>
    <w:rsid w:val="000D7AC0"/>
    <w:rsid w:val="000D7D98"/>
    <w:rsid w:val="000D7E20"/>
    <w:rsid w:val="000E0024"/>
    <w:rsid w:val="000E004D"/>
    <w:rsid w:val="000E0077"/>
    <w:rsid w:val="000E027B"/>
    <w:rsid w:val="000E078F"/>
    <w:rsid w:val="000E0885"/>
    <w:rsid w:val="000E0994"/>
    <w:rsid w:val="000E0A0E"/>
    <w:rsid w:val="000E0A16"/>
    <w:rsid w:val="000E0BB7"/>
    <w:rsid w:val="000E0DC1"/>
    <w:rsid w:val="000E0EAA"/>
    <w:rsid w:val="000E0EAF"/>
    <w:rsid w:val="000E0F8E"/>
    <w:rsid w:val="000E0FAF"/>
    <w:rsid w:val="000E0FFE"/>
    <w:rsid w:val="000E145A"/>
    <w:rsid w:val="000E152D"/>
    <w:rsid w:val="000E1620"/>
    <w:rsid w:val="000E183D"/>
    <w:rsid w:val="000E1906"/>
    <w:rsid w:val="000E1986"/>
    <w:rsid w:val="000E1A86"/>
    <w:rsid w:val="000E1CB6"/>
    <w:rsid w:val="000E1FAD"/>
    <w:rsid w:val="000E2128"/>
    <w:rsid w:val="000E2202"/>
    <w:rsid w:val="000E2427"/>
    <w:rsid w:val="000E2476"/>
    <w:rsid w:val="000E26AF"/>
    <w:rsid w:val="000E299E"/>
    <w:rsid w:val="000E29AF"/>
    <w:rsid w:val="000E2B4F"/>
    <w:rsid w:val="000E2BC3"/>
    <w:rsid w:val="000E2C48"/>
    <w:rsid w:val="000E2FA8"/>
    <w:rsid w:val="000E2FE6"/>
    <w:rsid w:val="000E3212"/>
    <w:rsid w:val="000E32AC"/>
    <w:rsid w:val="000E333E"/>
    <w:rsid w:val="000E334B"/>
    <w:rsid w:val="000E34D1"/>
    <w:rsid w:val="000E354D"/>
    <w:rsid w:val="000E3746"/>
    <w:rsid w:val="000E38BA"/>
    <w:rsid w:val="000E3924"/>
    <w:rsid w:val="000E3BDD"/>
    <w:rsid w:val="000E3D9A"/>
    <w:rsid w:val="000E3F90"/>
    <w:rsid w:val="000E4011"/>
    <w:rsid w:val="000E415E"/>
    <w:rsid w:val="000E42CF"/>
    <w:rsid w:val="000E4389"/>
    <w:rsid w:val="000E44C7"/>
    <w:rsid w:val="000E45AB"/>
    <w:rsid w:val="000E4680"/>
    <w:rsid w:val="000E4B1C"/>
    <w:rsid w:val="000E4C1E"/>
    <w:rsid w:val="000E4C2D"/>
    <w:rsid w:val="000E4C4F"/>
    <w:rsid w:val="000E4C96"/>
    <w:rsid w:val="000E4D1E"/>
    <w:rsid w:val="000E4D51"/>
    <w:rsid w:val="000E4D8A"/>
    <w:rsid w:val="000E4DD8"/>
    <w:rsid w:val="000E4EEE"/>
    <w:rsid w:val="000E4F34"/>
    <w:rsid w:val="000E51BA"/>
    <w:rsid w:val="000E52D4"/>
    <w:rsid w:val="000E557A"/>
    <w:rsid w:val="000E56F9"/>
    <w:rsid w:val="000E5783"/>
    <w:rsid w:val="000E57EC"/>
    <w:rsid w:val="000E582B"/>
    <w:rsid w:val="000E5BE9"/>
    <w:rsid w:val="000E5DDC"/>
    <w:rsid w:val="000E5E2E"/>
    <w:rsid w:val="000E5EE2"/>
    <w:rsid w:val="000E5FDB"/>
    <w:rsid w:val="000E642E"/>
    <w:rsid w:val="000E69F9"/>
    <w:rsid w:val="000E6A7F"/>
    <w:rsid w:val="000E6DB7"/>
    <w:rsid w:val="000E6E67"/>
    <w:rsid w:val="000E70C2"/>
    <w:rsid w:val="000E7313"/>
    <w:rsid w:val="000E7390"/>
    <w:rsid w:val="000E739E"/>
    <w:rsid w:val="000E740E"/>
    <w:rsid w:val="000E7431"/>
    <w:rsid w:val="000E744E"/>
    <w:rsid w:val="000E7595"/>
    <w:rsid w:val="000E75B1"/>
    <w:rsid w:val="000E75BE"/>
    <w:rsid w:val="000E75D3"/>
    <w:rsid w:val="000E76B6"/>
    <w:rsid w:val="000E7850"/>
    <w:rsid w:val="000E7ACC"/>
    <w:rsid w:val="000E7B84"/>
    <w:rsid w:val="000E7D48"/>
    <w:rsid w:val="000E7DCF"/>
    <w:rsid w:val="000E7ED1"/>
    <w:rsid w:val="000F01CE"/>
    <w:rsid w:val="000F035D"/>
    <w:rsid w:val="000F03DA"/>
    <w:rsid w:val="000F03E4"/>
    <w:rsid w:val="000F0642"/>
    <w:rsid w:val="000F080F"/>
    <w:rsid w:val="000F09FE"/>
    <w:rsid w:val="000F0A47"/>
    <w:rsid w:val="000F0AD4"/>
    <w:rsid w:val="000F0BFE"/>
    <w:rsid w:val="000F0F71"/>
    <w:rsid w:val="000F0F7F"/>
    <w:rsid w:val="000F106A"/>
    <w:rsid w:val="000F11BB"/>
    <w:rsid w:val="000F1467"/>
    <w:rsid w:val="000F190A"/>
    <w:rsid w:val="000F1945"/>
    <w:rsid w:val="000F1C26"/>
    <w:rsid w:val="000F1C9B"/>
    <w:rsid w:val="000F1F35"/>
    <w:rsid w:val="000F1FC2"/>
    <w:rsid w:val="000F208F"/>
    <w:rsid w:val="000F21AF"/>
    <w:rsid w:val="000F2418"/>
    <w:rsid w:val="000F248D"/>
    <w:rsid w:val="000F274C"/>
    <w:rsid w:val="000F282E"/>
    <w:rsid w:val="000F2956"/>
    <w:rsid w:val="000F2A8F"/>
    <w:rsid w:val="000F2B8E"/>
    <w:rsid w:val="000F2C7B"/>
    <w:rsid w:val="000F2DB4"/>
    <w:rsid w:val="000F2EEC"/>
    <w:rsid w:val="000F310A"/>
    <w:rsid w:val="000F315C"/>
    <w:rsid w:val="000F36B7"/>
    <w:rsid w:val="000F3838"/>
    <w:rsid w:val="000F384E"/>
    <w:rsid w:val="000F3989"/>
    <w:rsid w:val="000F39A6"/>
    <w:rsid w:val="000F39CD"/>
    <w:rsid w:val="000F3A18"/>
    <w:rsid w:val="000F3DC2"/>
    <w:rsid w:val="000F3E36"/>
    <w:rsid w:val="000F3F15"/>
    <w:rsid w:val="000F4100"/>
    <w:rsid w:val="000F415B"/>
    <w:rsid w:val="000F43CA"/>
    <w:rsid w:val="000F44DC"/>
    <w:rsid w:val="000F45EE"/>
    <w:rsid w:val="000F463A"/>
    <w:rsid w:val="000F47B0"/>
    <w:rsid w:val="000F483F"/>
    <w:rsid w:val="000F48CD"/>
    <w:rsid w:val="000F48FA"/>
    <w:rsid w:val="000F4AB4"/>
    <w:rsid w:val="000F4B25"/>
    <w:rsid w:val="000F4CBC"/>
    <w:rsid w:val="000F4D2F"/>
    <w:rsid w:val="000F4DC5"/>
    <w:rsid w:val="000F4F3D"/>
    <w:rsid w:val="000F4FFB"/>
    <w:rsid w:val="000F50D3"/>
    <w:rsid w:val="000F546B"/>
    <w:rsid w:val="000F5479"/>
    <w:rsid w:val="000F57A7"/>
    <w:rsid w:val="000F58D3"/>
    <w:rsid w:val="000F5A35"/>
    <w:rsid w:val="000F5AE9"/>
    <w:rsid w:val="000F5B0A"/>
    <w:rsid w:val="000F5B99"/>
    <w:rsid w:val="000F5BAE"/>
    <w:rsid w:val="000F5D99"/>
    <w:rsid w:val="000F5E37"/>
    <w:rsid w:val="000F5FA8"/>
    <w:rsid w:val="000F61C3"/>
    <w:rsid w:val="000F61EC"/>
    <w:rsid w:val="000F6447"/>
    <w:rsid w:val="000F67F4"/>
    <w:rsid w:val="000F694A"/>
    <w:rsid w:val="000F6C4E"/>
    <w:rsid w:val="000F6C7A"/>
    <w:rsid w:val="000F6CDF"/>
    <w:rsid w:val="000F6D6B"/>
    <w:rsid w:val="000F71E8"/>
    <w:rsid w:val="000F7314"/>
    <w:rsid w:val="000F74FD"/>
    <w:rsid w:val="000F75DB"/>
    <w:rsid w:val="000F7643"/>
    <w:rsid w:val="000F7750"/>
    <w:rsid w:val="000F7889"/>
    <w:rsid w:val="000F7A2A"/>
    <w:rsid w:val="000F7B49"/>
    <w:rsid w:val="000F7D41"/>
    <w:rsid w:val="000F7E1B"/>
    <w:rsid w:val="000F7FF9"/>
    <w:rsid w:val="001000A9"/>
    <w:rsid w:val="00100166"/>
    <w:rsid w:val="00100168"/>
    <w:rsid w:val="0010016C"/>
    <w:rsid w:val="00100399"/>
    <w:rsid w:val="0010039D"/>
    <w:rsid w:val="001003C7"/>
    <w:rsid w:val="00100789"/>
    <w:rsid w:val="00100940"/>
    <w:rsid w:val="0010096B"/>
    <w:rsid w:val="00100990"/>
    <w:rsid w:val="001009E6"/>
    <w:rsid w:val="00100A14"/>
    <w:rsid w:val="00100AA2"/>
    <w:rsid w:val="00100D61"/>
    <w:rsid w:val="00100E0A"/>
    <w:rsid w:val="00100F25"/>
    <w:rsid w:val="001010F9"/>
    <w:rsid w:val="0010155A"/>
    <w:rsid w:val="001016BC"/>
    <w:rsid w:val="00101802"/>
    <w:rsid w:val="00101888"/>
    <w:rsid w:val="00101905"/>
    <w:rsid w:val="00101958"/>
    <w:rsid w:val="001019D7"/>
    <w:rsid w:val="00101C13"/>
    <w:rsid w:val="00101C2E"/>
    <w:rsid w:val="00101C5E"/>
    <w:rsid w:val="00101EA4"/>
    <w:rsid w:val="00101EEE"/>
    <w:rsid w:val="00102302"/>
    <w:rsid w:val="001024B8"/>
    <w:rsid w:val="001025A0"/>
    <w:rsid w:val="001026C2"/>
    <w:rsid w:val="00102702"/>
    <w:rsid w:val="00102778"/>
    <w:rsid w:val="0010299C"/>
    <w:rsid w:val="00102B69"/>
    <w:rsid w:val="00102BA0"/>
    <w:rsid w:val="00102CC2"/>
    <w:rsid w:val="00102CFC"/>
    <w:rsid w:val="00102D2B"/>
    <w:rsid w:val="00102E80"/>
    <w:rsid w:val="00103405"/>
    <w:rsid w:val="00103841"/>
    <w:rsid w:val="00103905"/>
    <w:rsid w:val="00103A61"/>
    <w:rsid w:val="00103B91"/>
    <w:rsid w:val="00103DE6"/>
    <w:rsid w:val="00103E0C"/>
    <w:rsid w:val="00103E22"/>
    <w:rsid w:val="00103F91"/>
    <w:rsid w:val="00103FD3"/>
    <w:rsid w:val="001040B4"/>
    <w:rsid w:val="00104183"/>
    <w:rsid w:val="00104564"/>
    <w:rsid w:val="00104726"/>
    <w:rsid w:val="0010490A"/>
    <w:rsid w:val="00104BA0"/>
    <w:rsid w:val="00104C3C"/>
    <w:rsid w:val="00104C8C"/>
    <w:rsid w:val="00104CC4"/>
    <w:rsid w:val="00104D9F"/>
    <w:rsid w:val="00104E3A"/>
    <w:rsid w:val="00104F63"/>
    <w:rsid w:val="00105029"/>
    <w:rsid w:val="001054FA"/>
    <w:rsid w:val="0010577B"/>
    <w:rsid w:val="00105A8C"/>
    <w:rsid w:val="00105CF5"/>
    <w:rsid w:val="00105FE4"/>
    <w:rsid w:val="00106021"/>
    <w:rsid w:val="00106179"/>
    <w:rsid w:val="001062E4"/>
    <w:rsid w:val="0010641F"/>
    <w:rsid w:val="00106569"/>
    <w:rsid w:val="001065C1"/>
    <w:rsid w:val="001066C5"/>
    <w:rsid w:val="0010671A"/>
    <w:rsid w:val="00106780"/>
    <w:rsid w:val="00106DFC"/>
    <w:rsid w:val="00106EAD"/>
    <w:rsid w:val="00106F16"/>
    <w:rsid w:val="00107044"/>
    <w:rsid w:val="001070E9"/>
    <w:rsid w:val="0010710F"/>
    <w:rsid w:val="00107201"/>
    <w:rsid w:val="00107235"/>
    <w:rsid w:val="001072A9"/>
    <w:rsid w:val="001073A8"/>
    <w:rsid w:val="001074A1"/>
    <w:rsid w:val="00107509"/>
    <w:rsid w:val="0010753F"/>
    <w:rsid w:val="001078AF"/>
    <w:rsid w:val="00107955"/>
    <w:rsid w:val="00107A3C"/>
    <w:rsid w:val="00107EF4"/>
    <w:rsid w:val="00107FB3"/>
    <w:rsid w:val="00110362"/>
    <w:rsid w:val="001103E3"/>
    <w:rsid w:val="001105E3"/>
    <w:rsid w:val="00110666"/>
    <w:rsid w:val="00110744"/>
    <w:rsid w:val="001107A3"/>
    <w:rsid w:val="0011086B"/>
    <w:rsid w:val="001109AE"/>
    <w:rsid w:val="00110B69"/>
    <w:rsid w:val="00110F76"/>
    <w:rsid w:val="001110B1"/>
    <w:rsid w:val="00111122"/>
    <w:rsid w:val="00111143"/>
    <w:rsid w:val="00111210"/>
    <w:rsid w:val="0011145E"/>
    <w:rsid w:val="0011147D"/>
    <w:rsid w:val="00111809"/>
    <w:rsid w:val="001118E8"/>
    <w:rsid w:val="00111A58"/>
    <w:rsid w:val="00111B5C"/>
    <w:rsid w:val="00111B77"/>
    <w:rsid w:val="00111D82"/>
    <w:rsid w:val="0011210A"/>
    <w:rsid w:val="0011217A"/>
    <w:rsid w:val="0011220C"/>
    <w:rsid w:val="00112221"/>
    <w:rsid w:val="00112772"/>
    <w:rsid w:val="00112C60"/>
    <w:rsid w:val="00112ED4"/>
    <w:rsid w:val="00112ED6"/>
    <w:rsid w:val="00112F94"/>
    <w:rsid w:val="0011317B"/>
    <w:rsid w:val="001131B5"/>
    <w:rsid w:val="00113452"/>
    <w:rsid w:val="001136D0"/>
    <w:rsid w:val="0011370C"/>
    <w:rsid w:val="0011384E"/>
    <w:rsid w:val="0011395F"/>
    <w:rsid w:val="00113962"/>
    <w:rsid w:val="00113A0E"/>
    <w:rsid w:val="00113A94"/>
    <w:rsid w:val="00113B60"/>
    <w:rsid w:val="00113BBB"/>
    <w:rsid w:val="00113BCA"/>
    <w:rsid w:val="00113D3F"/>
    <w:rsid w:val="00114027"/>
    <w:rsid w:val="00114091"/>
    <w:rsid w:val="00114155"/>
    <w:rsid w:val="00114377"/>
    <w:rsid w:val="00114607"/>
    <w:rsid w:val="0011474F"/>
    <w:rsid w:val="00114793"/>
    <w:rsid w:val="00114928"/>
    <w:rsid w:val="00114E25"/>
    <w:rsid w:val="00115065"/>
    <w:rsid w:val="001150A5"/>
    <w:rsid w:val="001152A3"/>
    <w:rsid w:val="0011553E"/>
    <w:rsid w:val="0011561D"/>
    <w:rsid w:val="00115638"/>
    <w:rsid w:val="00115865"/>
    <w:rsid w:val="00115A0A"/>
    <w:rsid w:val="00115AC3"/>
    <w:rsid w:val="00115C8C"/>
    <w:rsid w:val="00115CEF"/>
    <w:rsid w:val="00115DF0"/>
    <w:rsid w:val="001160CF"/>
    <w:rsid w:val="0011617D"/>
    <w:rsid w:val="001161BA"/>
    <w:rsid w:val="00116219"/>
    <w:rsid w:val="00116330"/>
    <w:rsid w:val="00116591"/>
    <w:rsid w:val="0011667F"/>
    <w:rsid w:val="001166C9"/>
    <w:rsid w:val="00116755"/>
    <w:rsid w:val="0011675B"/>
    <w:rsid w:val="00116775"/>
    <w:rsid w:val="00116C7C"/>
    <w:rsid w:val="00116D33"/>
    <w:rsid w:val="00116F1F"/>
    <w:rsid w:val="00116F2B"/>
    <w:rsid w:val="001171AC"/>
    <w:rsid w:val="001172A4"/>
    <w:rsid w:val="0011747C"/>
    <w:rsid w:val="0011750B"/>
    <w:rsid w:val="0011766A"/>
    <w:rsid w:val="0011767F"/>
    <w:rsid w:val="0011773F"/>
    <w:rsid w:val="00117C38"/>
    <w:rsid w:val="001200D9"/>
    <w:rsid w:val="0012019C"/>
    <w:rsid w:val="001203CD"/>
    <w:rsid w:val="001205E6"/>
    <w:rsid w:val="001205FF"/>
    <w:rsid w:val="00120748"/>
    <w:rsid w:val="001207F9"/>
    <w:rsid w:val="00120855"/>
    <w:rsid w:val="001208A9"/>
    <w:rsid w:val="001208AE"/>
    <w:rsid w:val="00120920"/>
    <w:rsid w:val="00120A49"/>
    <w:rsid w:val="00120A85"/>
    <w:rsid w:val="00120AE7"/>
    <w:rsid w:val="00120B68"/>
    <w:rsid w:val="00120E5E"/>
    <w:rsid w:val="0012114A"/>
    <w:rsid w:val="00121246"/>
    <w:rsid w:val="00121319"/>
    <w:rsid w:val="00121465"/>
    <w:rsid w:val="001215D3"/>
    <w:rsid w:val="0012164C"/>
    <w:rsid w:val="001216A0"/>
    <w:rsid w:val="001216C6"/>
    <w:rsid w:val="001216E3"/>
    <w:rsid w:val="0012181E"/>
    <w:rsid w:val="00121883"/>
    <w:rsid w:val="00121919"/>
    <w:rsid w:val="00121D81"/>
    <w:rsid w:val="00121F13"/>
    <w:rsid w:val="0012201E"/>
    <w:rsid w:val="001223D0"/>
    <w:rsid w:val="0012252B"/>
    <w:rsid w:val="00122550"/>
    <w:rsid w:val="00122962"/>
    <w:rsid w:val="00122985"/>
    <w:rsid w:val="00122BF1"/>
    <w:rsid w:val="00122DA7"/>
    <w:rsid w:val="0012306C"/>
    <w:rsid w:val="001230A2"/>
    <w:rsid w:val="001230D5"/>
    <w:rsid w:val="001234A4"/>
    <w:rsid w:val="0012358F"/>
    <w:rsid w:val="001235C3"/>
    <w:rsid w:val="00123AAE"/>
    <w:rsid w:val="00123AC4"/>
    <w:rsid w:val="00124009"/>
    <w:rsid w:val="0012400A"/>
    <w:rsid w:val="001247C0"/>
    <w:rsid w:val="001247CA"/>
    <w:rsid w:val="001247E0"/>
    <w:rsid w:val="00124824"/>
    <w:rsid w:val="001248F7"/>
    <w:rsid w:val="00124CE3"/>
    <w:rsid w:val="00124DDC"/>
    <w:rsid w:val="00125000"/>
    <w:rsid w:val="00125121"/>
    <w:rsid w:val="001253AC"/>
    <w:rsid w:val="001253DF"/>
    <w:rsid w:val="001254A9"/>
    <w:rsid w:val="00125570"/>
    <w:rsid w:val="0012576B"/>
    <w:rsid w:val="00125897"/>
    <w:rsid w:val="001259CF"/>
    <w:rsid w:val="00125A3D"/>
    <w:rsid w:val="00125AC9"/>
    <w:rsid w:val="00125BC0"/>
    <w:rsid w:val="00125BC9"/>
    <w:rsid w:val="00125D92"/>
    <w:rsid w:val="00125E2F"/>
    <w:rsid w:val="00125E32"/>
    <w:rsid w:val="00125F69"/>
    <w:rsid w:val="00125F81"/>
    <w:rsid w:val="00126105"/>
    <w:rsid w:val="00126181"/>
    <w:rsid w:val="0012622E"/>
    <w:rsid w:val="0012639F"/>
    <w:rsid w:val="0012641D"/>
    <w:rsid w:val="0012645E"/>
    <w:rsid w:val="0012684A"/>
    <w:rsid w:val="00126873"/>
    <w:rsid w:val="001269AE"/>
    <w:rsid w:val="00126B26"/>
    <w:rsid w:val="00126BBB"/>
    <w:rsid w:val="00126E3F"/>
    <w:rsid w:val="00126F35"/>
    <w:rsid w:val="0012704B"/>
    <w:rsid w:val="00127095"/>
    <w:rsid w:val="001272B1"/>
    <w:rsid w:val="001272F4"/>
    <w:rsid w:val="0012754C"/>
    <w:rsid w:val="001276E6"/>
    <w:rsid w:val="001277F8"/>
    <w:rsid w:val="0012786B"/>
    <w:rsid w:val="001278E6"/>
    <w:rsid w:val="00127ABC"/>
    <w:rsid w:val="00127ABE"/>
    <w:rsid w:val="00127BD3"/>
    <w:rsid w:val="00127C52"/>
    <w:rsid w:val="00127CDB"/>
    <w:rsid w:val="00127E73"/>
    <w:rsid w:val="00127FA9"/>
    <w:rsid w:val="001300AB"/>
    <w:rsid w:val="0013010B"/>
    <w:rsid w:val="001301E4"/>
    <w:rsid w:val="001302B3"/>
    <w:rsid w:val="00130314"/>
    <w:rsid w:val="001303A0"/>
    <w:rsid w:val="001303AB"/>
    <w:rsid w:val="001303D5"/>
    <w:rsid w:val="0013044D"/>
    <w:rsid w:val="00130471"/>
    <w:rsid w:val="00130636"/>
    <w:rsid w:val="0013065D"/>
    <w:rsid w:val="00130D73"/>
    <w:rsid w:val="00130D7F"/>
    <w:rsid w:val="00130DE2"/>
    <w:rsid w:val="00130E4F"/>
    <w:rsid w:val="00130F8E"/>
    <w:rsid w:val="00131043"/>
    <w:rsid w:val="0013123F"/>
    <w:rsid w:val="001314B7"/>
    <w:rsid w:val="00131716"/>
    <w:rsid w:val="0013174B"/>
    <w:rsid w:val="0013180C"/>
    <w:rsid w:val="00131844"/>
    <w:rsid w:val="001319AE"/>
    <w:rsid w:val="00131AFC"/>
    <w:rsid w:val="00131B58"/>
    <w:rsid w:val="00131BDE"/>
    <w:rsid w:val="00131C70"/>
    <w:rsid w:val="00131DA0"/>
    <w:rsid w:val="00132090"/>
    <w:rsid w:val="001320CA"/>
    <w:rsid w:val="001320FA"/>
    <w:rsid w:val="001322C6"/>
    <w:rsid w:val="001322D4"/>
    <w:rsid w:val="001323D8"/>
    <w:rsid w:val="00132405"/>
    <w:rsid w:val="0013262C"/>
    <w:rsid w:val="00132B49"/>
    <w:rsid w:val="00132CAB"/>
    <w:rsid w:val="00132D2C"/>
    <w:rsid w:val="00132D99"/>
    <w:rsid w:val="00132FDB"/>
    <w:rsid w:val="001330B9"/>
    <w:rsid w:val="00133127"/>
    <w:rsid w:val="001331C8"/>
    <w:rsid w:val="00133209"/>
    <w:rsid w:val="0013331E"/>
    <w:rsid w:val="001333F1"/>
    <w:rsid w:val="00133426"/>
    <w:rsid w:val="001334B7"/>
    <w:rsid w:val="001334F4"/>
    <w:rsid w:val="0013361A"/>
    <w:rsid w:val="00133837"/>
    <w:rsid w:val="001338E0"/>
    <w:rsid w:val="00133A01"/>
    <w:rsid w:val="00133A69"/>
    <w:rsid w:val="00133C0E"/>
    <w:rsid w:val="00133C75"/>
    <w:rsid w:val="00133E31"/>
    <w:rsid w:val="00133FEF"/>
    <w:rsid w:val="00134167"/>
    <w:rsid w:val="0013470B"/>
    <w:rsid w:val="001347FC"/>
    <w:rsid w:val="00134832"/>
    <w:rsid w:val="001349AC"/>
    <w:rsid w:val="00134A53"/>
    <w:rsid w:val="00134DA9"/>
    <w:rsid w:val="0013561C"/>
    <w:rsid w:val="001358DF"/>
    <w:rsid w:val="00135A65"/>
    <w:rsid w:val="00135AC2"/>
    <w:rsid w:val="00135AF4"/>
    <w:rsid w:val="00135BC9"/>
    <w:rsid w:val="00135C75"/>
    <w:rsid w:val="00135DA6"/>
    <w:rsid w:val="00135EA5"/>
    <w:rsid w:val="00135F10"/>
    <w:rsid w:val="001360E0"/>
    <w:rsid w:val="001362C5"/>
    <w:rsid w:val="00136386"/>
    <w:rsid w:val="001363A7"/>
    <w:rsid w:val="001363BF"/>
    <w:rsid w:val="001363C1"/>
    <w:rsid w:val="001364E9"/>
    <w:rsid w:val="00136650"/>
    <w:rsid w:val="001367A6"/>
    <w:rsid w:val="001367CC"/>
    <w:rsid w:val="001368A6"/>
    <w:rsid w:val="001369A2"/>
    <w:rsid w:val="00136B62"/>
    <w:rsid w:val="00136B79"/>
    <w:rsid w:val="00136CC2"/>
    <w:rsid w:val="00136D45"/>
    <w:rsid w:val="00136E00"/>
    <w:rsid w:val="0013708B"/>
    <w:rsid w:val="00137101"/>
    <w:rsid w:val="0013715B"/>
    <w:rsid w:val="001373E9"/>
    <w:rsid w:val="0013763F"/>
    <w:rsid w:val="00137A4C"/>
    <w:rsid w:val="00137A4E"/>
    <w:rsid w:val="00137AE3"/>
    <w:rsid w:val="00137C4C"/>
    <w:rsid w:val="00137F42"/>
    <w:rsid w:val="0014019E"/>
    <w:rsid w:val="001403DE"/>
    <w:rsid w:val="0014041F"/>
    <w:rsid w:val="001406FA"/>
    <w:rsid w:val="00140815"/>
    <w:rsid w:val="001408D6"/>
    <w:rsid w:val="00140921"/>
    <w:rsid w:val="0014095C"/>
    <w:rsid w:val="0014095D"/>
    <w:rsid w:val="00140973"/>
    <w:rsid w:val="001409FD"/>
    <w:rsid w:val="00140B86"/>
    <w:rsid w:val="00140BA4"/>
    <w:rsid w:val="00140EA7"/>
    <w:rsid w:val="00141007"/>
    <w:rsid w:val="0014104C"/>
    <w:rsid w:val="0014116C"/>
    <w:rsid w:val="0014142C"/>
    <w:rsid w:val="001415C8"/>
    <w:rsid w:val="001415E4"/>
    <w:rsid w:val="0014190F"/>
    <w:rsid w:val="001419C1"/>
    <w:rsid w:val="00141A8D"/>
    <w:rsid w:val="00141F8B"/>
    <w:rsid w:val="00142136"/>
    <w:rsid w:val="00142181"/>
    <w:rsid w:val="00142621"/>
    <w:rsid w:val="001426C4"/>
    <w:rsid w:val="0014273D"/>
    <w:rsid w:val="001427BD"/>
    <w:rsid w:val="00142AEC"/>
    <w:rsid w:val="00142B20"/>
    <w:rsid w:val="00142B7F"/>
    <w:rsid w:val="00142CCA"/>
    <w:rsid w:val="0014304B"/>
    <w:rsid w:val="0014321F"/>
    <w:rsid w:val="00143467"/>
    <w:rsid w:val="001435FE"/>
    <w:rsid w:val="00143BD8"/>
    <w:rsid w:val="00143BDB"/>
    <w:rsid w:val="00143E41"/>
    <w:rsid w:val="00143EA3"/>
    <w:rsid w:val="0014416A"/>
    <w:rsid w:val="001441CF"/>
    <w:rsid w:val="0014422B"/>
    <w:rsid w:val="00144283"/>
    <w:rsid w:val="00144F03"/>
    <w:rsid w:val="00144F09"/>
    <w:rsid w:val="0014501E"/>
    <w:rsid w:val="00145238"/>
    <w:rsid w:val="001454F7"/>
    <w:rsid w:val="00145694"/>
    <w:rsid w:val="00145B53"/>
    <w:rsid w:val="00145BC1"/>
    <w:rsid w:val="00145CAD"/>
    <w:rsid w:val="00145D35"/>
    <w:rsid w:val="00145E05"/>
    <w:rsid w:val="0014676A"/>
    <w:rsid w:val="00146B65"/>
    <w:rsid w:val="001471F6"/>
    <w:rsid w:val="00147444"/>
    <w:rsid w:val="0014747B"/>
    <w:rsid w:val="001474C4"/>
    <w:rsid w:val="00147509"/>
    <w:rsid w:val="00147590"/>
    <w:rsid w:val="00147977"/>
    <w:rsid w:val="001479C3"/>
    <w:rsid w:val="001479D4"/>
    <w:rsid w:val="00147C26"/>
    <w:rsid w:val="00147E1D"/>
    <w:rsid w:val="00150014"/>
    <w:rsid w:val="0015020B"/>
    <w:rsid w:val="001505E7"/>
    <w:rsid w:val="00150652"/>
    <w:rsid w:val="00150747"/>
    <w:rsid w:val="001507D1"/>
    <w:rsid w:val="00150956"/>
    <w:rsid w:val="00150A4D"/>
    <w:rsid w:val="00150B0C"/>
    <w:rsid w:val="00150B1F"/>
    <w:rsid w:val="00150B6B"/>
    <w:rsid w:val="00150CA6"/>
    <w:rsid w:val="00150D51"/>
    <w:rsid w:val="00150EE2"/>
    <w:rsid w:val="00150F45"/>
    <w:rsid w:val="00150FF8"/>
    <w:rsid w:val="00151321"/>
    <w:rsid w:val="0015139B"/>
    <w:rsid w:val="0015190A"/>
    <w:rsid w:val="001519C6"/>
    <w:rsid w:val="00151AF6"/>
    <w:rsid w:val="00151F51"/>
    <w:rsid w:val="00151F60"/>
    <w:rsid w:val="00151FCC"/>
    <w:rsid w:val="0015219B"/>
    <w:rsid w:val="00152497"/>
    <w:rsid w:val="001526D3"/>
    <w:rsid w:val="001526E3"/>
    <w:rsid w:val="0015275C"/>
    <w:rsid w:val="001528ED"/>
    <w:rsid w:val="00152952"/>
    <w:rsid w:val="00152B92"/>
    <w:rsid w:val="00152BD0"/>
    <w:rsid w:val="00152C8F"/>
    <w:rsid w:val="001530F6"/>
    <w:rsid w:val="001531E0"/>
    <w:rsid w:val="00153242"/>
    <w:rsid w:val="00153284"/>
    <w:rsid w:val="001533A2"/>
    <w:rsid w:val="0015359F"/>
    <w:rsid w:val="001535D1"/>
    <w:rsid w:val="00153A60"/>
    <w:rsid w:val="00153A67"/>
    <w:rsid w:val="00153ABD"/>
    <w:rsid w:val="00153B79"/>
    <w:rsid w:val="00153CC0"/>
    <w:rsid w:val="00153DE4"/>
    <w:rsid w:val="00153F15"/>
    <w:rsid w:val="00153FB7"/>
    <w:rsid w:val="0015424C"/>
    <w:rsid w:val="00154257"/>
    <w:rsid w:val="0015474C"/>
    <w:rsid w:val="001547D6"/>
    <w:rsid w:val="0015493C"/>
    <w:rsid w:val="00154A55"/>
    <w:rsid w:val="00154D8A"/>
    <w:rsid w:val="00155039"/>
    <w:rsid w:val="001550BB"/>
    <w:rsid w:val="00155104"/>
    <w:rsid w:val="0015527E"/>
    <w:rsid w:val="00155464"/>
    <w:rsid w:val="001554AC"/>
    <w:rsid w:val="001554B7"/>
    <w:rsid w:val="00155586"/>
    <w:rsid w:val="001556FC"/>
    <w:rsid w:val="001558BE"/>
    <w:rsid w:val="00155937"/>
    <w:rsid w:val="00155A23"/>
    <w:rsid w:val="00155A82"/>
    <w:rsid w:val="00155D86"/>
    <w:rsid w:val="00155EC1"/>
    <w:rsid w:val="00155FC7"/>
    <w:rsid w:val="001565CB"/>
    <w:rsid w:val="0015668E"/>
    <w:rsid w:val="00156701"/>
    <w:rsid w:val="00156BB3"/>
    <w:rsid w:val="00156C82"/>
    <w:rsid w:val="00156C92"/>
    <w:rsid w:val="00156DEA"/>
    <w:rsid w:val="001570E3"/>
    <w:rsid w:val="0015711F"/>
    <w:rsid w:val="001572CB"/>
    <w:rsid w:val="00157552"/>
    <w:rsid w:val="00157596"/>
    <w:rsid w:val="001575FB"/>
    <w:rsid w:val="001578BC"/>
    <w:rsid w:val="00157CB5"/>
    <w:rsid w:val="00157FDA"/>
    <w:rsid w:val="0016000A"/>
    <w:rsid w:val="0016026B"/>
    <w:rsid w:val="00160319"/>
    <w:rsid w:val="0016068A"/>
    <w:rsid w:val="0016097F"/>
    <w:rsid w:val="00160A0B"/>
    <w:rsid w:val="00160A5F"/>
    <w:rsid w:val="00160AE0"/>
    <w:rsid w:val="00160AEA"/>
    <w:rsid w:val="00160B30"/>
    <w:rsid w:val="00160B75"/>
    <w:rsid w:val="00160C61"/>
    <w:rsid w:val="00160CE2"/>
    <w:rsid w:val="001613D9"/>
    <w:rsid w:val="0016149C"/>
    <w:rsid w:val="001614B6"/>
    <w:rsid w:val="001615D8"/>
    <w:rsid w:val="00161696"/>
    <w:rsid w:val="001616C6"/>
    <w:rsid w:val="0016189F"/>
    <w:rsid w:val="001618F0"/>
    <w:rsid w:val="00161BC6"/>
    <w:rsid w:val="00161BEA"/>
    <w:rsid w:val="00162023"/>
    <w:rsid w:val="0016233D"/>
    <w:rsid w:val="0016271B"/>
    <w:rsid w:val="00162AB6"/>
    <w:rsid w:val="00162B20"/>
    <w:rsid w:val="00162B5A"/>
    <w:rsid w:val="00162D97"/>
    <w:rsid w:val="00163104"/>
    <w:rsid w:val="00163388"/>
    <w:rsid w:val="0016351B"/>
    <w:rsid w:val="00163725"/>
    <w:rsid w:val="0016394E"/>
    <w:rsid w:val="00163A01"/>
    <w:rsid w:val="00163A1D"/>
    <w:rsid w:val="00163B78"/>
    <w:rsid w:val="00163D05"/>
    <w:rsid w:val="00163E0B"/>
    <w:rsid w:val="00163E59"/>
    <w:rsid w:val="00163E73"/>
    <w:rsid w:val="00163F66"/>
    <w:rsid w:val="00164078"/>
    <w:rsid w:val="00164190"/>
    <w:rsid w:val="001644A6"/>
    <w:rsid w:val="001645AF"/>
    <w:rsid w:val="0016477B"/>
    <w:rsid w:val="00164A20"/>
    <w:rsid w:val="00164A42"/>
    <w:rsid w:val="00164A94"/>
    <w:rsid w:val="00164AC2"/>
    <w:rsid w:val="00164BEE"/>
    <w:rsid w:val="00164D66"/>
    <w:rsid w:val="00164D94"/>
    <w:rsid w:val="0016513A"/>
    <w:rsid w:val="001651EE"/>
    <w:rsid w:val="001653E8"/>
    <w:rsid w:val="001654E1"/>
    <w:rsid w:val="001654F5"/>
    <w:rsid w:val="0016555C"/>
    <w:rsid w:val="00165694"/>
    <w:rsid w:val="00165817"/>
    <w:rsid w:val="00165861"/>
    <w:rsid w:val="001659D2"/>
    <w:rsid w:val="00165C37"/>
    <w:rsid w:val="00165C69"/>
    <w:rsid w:val="00165D05"/>
    <w:rsid w:val="00165DE7"/>
    <w:rsid w:val="00165E65"/>
    <w:rsid w:val="00165F95"/>
    <w:rsid w:val="0016605A"/>
    <w:rsid w:val="00166208"/>
    <w:rsid w:val="00166420"/>
    <w:rsid w:val="001664DD"/>
    <w:rsid w:val="001664E4"/>
    <w:rsid w:val="00166642"/>
    <w:rsid w:val="001666FC"/>
    <w:rsid w:val="00166B48"/>
    <w:rsid w:val="00166BCD"/>
    <w:rsid w:val="00166C28"/>
    <w:rsid w:val="00166F86"/>
    <w:rsid w:val="0016717D"/>
    <w:rsid w:val="00167302"/>
    <w:rsid w:val="001673A0"/>
    <w:rsid w:val="0016768B"/>
    <w:rsid w:val="001678DD"/>
    <w:rsid w:val="001679A7"/>
    <w:rsid w:val="001679E0"/>
    <w:rsid w:val="00167B3D"/>
    <w:rsid w:val="00167C2E"/>
    <w:rsid w:val="00167DBC"/>
    <w:rsid w:val="001700D1"/>
    <w:rsid w:val="00170415"/>
    <w:rsid w:val="001704DC"/>
    <w:rsid w:val="001706AC"/>
    <w:rsid w:val="00170963"/>
    <w:rsid w:val="00170969"/>
    <w:rsid w:val="001709A1"/>
    <w:rsid w:val="00170D0D"/>
    <w:rsid w:val="00170D2E"/>
    <w:rsid w:val="00170DCB"/>
    <w:rsid w:val="00170E2B"/>
    <w:rsid w:val="00171363"/>
    <w:rsid w:val="001713FB"/>
    <w:rsid w:val="001715E6"/>
    <w:rsid w:val="00171706"/>
    <w:rsid w:val="001717A1"/>
    <w:rsid w:val="001719A3"/>
    <w:rsid w:val="00171A00"/>
    <w:rsid w:val="00171EE4"/>
    <w:rsid w:val="00171F85"/>
    <w:rsid w:val="00171FC2"/>
    <w:rsid w:val="00172291"/>
    <w:rsid w:val="0017231D"/>
    <w:rsid w:val="00172519"/>
    <w:rsid w:val="0017270E"/>
    <w:rsid w:val="001727BA"/>
    <w:rsid w:val="001727CD"/>
    <w:rsid w:val="001727F1"/>
    <w:rsid w:val="00172C88"/>
    <w:rsid w:val="00172D43"/>
    <w:rsid w:val="00172EEB"/>
    <w:rsid w:val="0017302F"/>
    <w:rsid w:val="0017308F"/>
    <w:rsid w:val="001733E1"/>
    <w:rsid w:val="0017353A"/>
    <w:rsid w:val="00173763"/>
    <w:rsid w:val="0017387C"/>
    <w:rsid w:val="0017394E"/>
    <w:rsid w:val="00173B7E"/>
    <w:rsid w:val="00173BB7"/>
    <w:rsid w:val="00173BD0"/>
    <w:rsid w:val="00173BE0"/>
    <w:rsid w:val="00173BEB"/>
    <w:rsid w:val="00173F16"/>
    <w:rsid w:val="001741BA"/>
    <w:rsid w:val="001742FA"/>
    <w:rsid w:val="0017460F"/>
    <w:rsid w:val="00174715"/>
    <w:rsid w:val="00174818"/>
    <w:rsid w:val="00174A73"/>
    <w:rsid w:val="00174A9A"/>
    <w:rsid w:val="00174B3F"/>
    <w:rsid w:val="00174BCD"/>
    <w:rsid w:val="00174CDA"/>
    <w:rsid w:val="00174CEB"/>
    <w:rsid w:val="00174E5E"/>
    <w:rsid w:val="00174E96"/>
    <w:rsid w:val="00174FA3"/>
    <w:rsid w:val="00174FD6"/>
    <w:rsid w:val="00175228"/>
    <w:rsid w:val="00175385"/>
    <w:rsid w:val="00175407"/>
    <w:rsid w:val="00175422"/>
    <w:rsid w:val="00175566"/>
    <w:rsid w:val="001755D5"/>
    <w:rsid w:val="001758AC"/>
    <w:rsid w:val="00175AA2"/>
    <w:rsid w:val="00175ADA"/>
    <w:rsid w:val="00175DB9"/>
    <w:rsid w:val="00176101"/>
    <w:rsid w:val="0017610F"/>
    <w:rsid w:val="00176149"/>
    <w:rsid w:val="00176204"/>
    <w:rsid w:val="0017628F"/>
    <w:rsid w:val="00176335"/>
    <w:rsid w:val="001763EB"/>
    <w:rsid w:val="001765E1"/>
    <w:rsid w:val="0017681B"/>
    <w:rsid w:val="001769D0"/>
    <w:rsid w:val="001769E6"/>
    <w:rsid w:val="00176AA7"/>
    <w:rsid w:val="00176C46"/>
    <w:rsid w:val="00176D2C"/>
    <w:rsid w:val="00176FC5"/>
    <w:rsid w:val="00177052"/>
    <w:rsid w:val="00177716"/>
    <w:rsid w:val="00177ABB"/>
    <w:rsid w:val="00177DD5"/>
    <w:rsid w:val="00177E11"/>
    <w:rsid w:val="00180490"/>
    <w:rsid w:val="00180559"/>
    <w:rsid w:val="001805A8"/>
    <w:rsid w:val="00180639"/>
    <w:rsid w:val="00180712"/>
    <w:rsid w:val="00180992"/>
    <w:rsid w:val="0018099E"/>
    <w:rsid w:val="00180A13"/>
    <w:rsid w:val="00180A69"/>
    <w:rsid w:val="00180AE9"/>
    <w:rsid w:val="00180B92"/>
    <w:rsid w:val="00180C6E"/>
    <w:rsid w:val="00180DE6"/>
    <w:rsid w:val="00180E93"/>
    <w:rsid w:val="00181397"/>
    <w:rsid w:val="001813F9"/>
    <w:rsid w:val="001813FB"/>
    <w:rsid w:val="00181560"/>
    <w:rsid w:val="0018168F"/>
    <w:rsid w:val="0018171D"/>
    <w:rsid w:val="001817FA"/>
    <w:rsid w:val="001819BE"/>
    <w:rsid w:val="00181BE2"/>
    <w:rsid w:val="00181D16"/>
    <w:rsid w:val="00181D62"/>
    <w:rsid w:val="00181D8E"/>
    <w:rsid w:val="0018202D"/>
    <w:rsid w:val="001822C2"/>
    <w:rsid w:val="001822E8"/>
    <w:rsid w:val="001822EE"/>
    <w:rsid w:val="00182346"/>
    <w:rsid w:val="0018254E"/>
    <w:rsid w:val="0018255A"/>
    <w:rsid w:val="001827D0"/>
    <w:rsid w:val="0018290D"/>
    <w:rsid w:val="001829CE"/>
    <w:rsid w:val="001829E9"/>
    <w:rsid w:val="00182C19"/>
    <w:rsid w:val="00182DF8"/>
    <w:rsid w:val="00182E6C"/>
    <w:rsid w:val="00182EF3"/>
    <w:rsid w:val="0018336A"/>
    <w:rsid w:val="0018339B"/>
    <w:rsid w:val="00183490"/>
    <w:rsid w:val="00183676"/>
    <w:rsid w:val="001837D4"/>
    <w:rsid w:val="00183808"/>
    <w:rsid w:val="0018381B"/>
    <w:rsid w:val="00183999"/>
    <w:rsid w:val="00183E47"/>
    <w:rsid w:val="00184036"/>
    <w:rsid w:val="001842A8"/>
    <w:rsid w:val="001843E5"/>
    <w:rsid w:val="001843F2"/>
    <w:rsid w:val="001846C8"/>
    <w:rsid w:val="0018499A"/>
    <w:rsid w:val="00184C25"/>
    <w:rsid w:val="00184D0C"/>
    <w:rsid w:val="00184E1A"/>
    <w:rsid w:val="00184E1D"/>
    <w:rsid w:val="00184EA3"/>
    <w:rsid w:val="001850AA"/>
    <w:rsid w:val="00185276"/>
    <w:rsid w:val="0018561A"/>
    <w:rsid w:val="00185656"/>
    <w:rsid w:val="00185679"/>
    <w:rsid w:val="0018583A"/>
    <w:rsid w:val="00185A91"/>
    <w:rsid w:val="00185D42"/>
    <w:rsid w:val="00185DF4"/>
    <w:rsid w:val="00185F79"/>
    <w:rsid w:val="00185FEE"/>
    <w:rsid w:val="00186015"/>
    <w:rsid w:val="00186136"/>
    <w:rsid w:val="00186190"/>
    <w:rsid w:val="00186207"/>
    <w:rsid w:val="00186373"/>
    <w:rsid w:val="00186389"/>
    <w:rsid w:val="0018651D"/>
    <w:rsid w:val="00186791"/>
    <w:rsid w:val="00186B55"/>
    <w:rsid w:val="00186B94"/>
    <w:rsid w:val="00186DB0"/>
    <w:rsid w:val="00186EBC"/>
    <w:rsid w:val="00187016"/>
    <w:rsid w:val="0018722A"/>
    <w:rsid w:val="00187368"/>
    <w:rsid w:val="0018749E"/>
    <w:rsid w:val="00187500"/>
    <w:rsid w:val="001875F0"/>
    <w:rsid w:val="001877A5"/>
    <w:rsid w:val="001877C9"/>
    <w:rsid w:val="00187866"/>
    <w:rsid w:val="001878BC"/>
    <w:rsid w:val="00187979"/>
    <w:rsid w:val="00187DA3"/>
    <w:rsid w:val="00187DED"/>
    <w:rsid w:val="00187E9D"/>
    <w:rsid w:val="00187EFA"/>
    <w:rsid w:val="00187EFD"/>
    <w:rsid w:val="00190015"/>
    <w:rsid w:val="001901D4"/>
    <w:rsid w:val="001902D2"/>
    <w:rsid w:val="001903D3"/>
    <w:rsid w:val="0019047C"/>
    <w:rsid w:val="00190562"/>
    <w:rsid w:val="0019075B"/>
    <w:rsid w:val="001909B0"/>
    <w:rsid w:val="00190A51"/>
    <w:rsid w:val="00190AC2"/>
    <w:rsid w:val="00190B43"/>
    <w:rsid w:val="00190D1F"/>
    <w:rsid w:val="00190F7B"/>
    <w:rsid w:val="0019101C"/>
    <w:rsid w:val="00191110"/>
    <w:rsid w:val="00191408"/>
    <w:rsid w:val="00191572"/>
    <w:rsid w:val="001915A1"/>
    <w:rsid w:val="001915CE"/>
    <w:rsid w:val="00191797"/>
    <w:rsid w:val="00191D82"/>
    <w:rsid w:val="00191DB1"/>
    <w:rsid w:val="00191E96"/>
    <w:rsid w:val="0019200B"/>
    <w:rsid w:val="001920EC"/>
    <w:rsid w:val="00192182"/>
    <w:rsid w:val="00192183"/>
    <w:rsid w:val="00192254"/>
    <w:rsid w:val="00192984"/>
    <w:rsid w:val="001929FB"/>
    <w:rsid w:val="00192A03"/>
    <w:rsid w:val="00192AD2"/>
    <w:rsid w:val="00192D9B"/>
    <w:rsid w:val="00192DF4"/>
    <w:rsid w:val="001931F8"/>
    <w:rsid w:val="001937CB"/>
    <w:rsid w:val="00193A4E"/>
    <w:rsid w:val="00193A71"/>
    <w:rsid w:val="00193DE3"/>
    <w:rsid w:val="00193E41"/>
    <w:rsid w:val="00193E5B"/>
    <w:rsid w:val="00193F20"/>
    <w:rsid w:val="00194069"/>
    <w:rsid w:val="00194196"/>
    <w:rsid w:val="001941D9"/>
    <w:rsid w:val="00194293"/>
    <w:rsid w:val="001943EF"/>
    <w:rsid w:val="001947A3"/>
    <w:rsid w:val="001948DF"/>
    <w:rsid w:val="00194959"/>
    <w:rsid w:val="00194C46"/>
    <w:rsid w:val="00194D6C"/>
    <w:rsid w:val="00194DB3"/>
    <w:rsid w:val="00194DBC"/>
    <w:rsid w:val="00194E3F"/>
    <w:rsid w:val="00194FD4"/>
    <w:rsid w:val="001950C1"/>
    <w:rsid w:val="001950E2"/>
    <w:rsid w:val="00195158"/>
    <w:rsid w:val="00195232"/>
    <w:rsid w:val="001952DC"/>
    <w:rsid w:val="001953C6"/>
    <w:rsid w:val="001956A4"/>
    <w:rsid w:val="00195963"/>
    <w:rsid w:val="001959D3"/>
    <w:rsid w:val="00195A66"/>
    <w:rsid w:val="00195AB3"/>
    <w:rsid w:val="00195B43"/>
    <w:rsid w:val="00195EC4"/>
    <w:rsid w:val="00195F6F"/>
    <w:rsid w:val="00195F94"/>
    <w:rsid w:val="00196415"/>
    <w:rsid w:val="001965EC"/>
    <w:rsid w:val="00196719"/>
    <w:rsid w:val="00196A71"/>
    <w:rsid w:val="00196A8F"/>
    <w:rsid w:val="00196C2E"/>
    <w:rsid w:val="00196C48"/>
    <w:rsid w:val="00197018"/>
    <w:rsid w:val="00197095"/>
    <w:rsid w:val="001975EE"/>
    <w:rsid w:val="001978A4"/>
    <w:rsid w:val="00197A9A"/>
    <w:rsid w:val="00197AE4"/>
    <w:rsid w:val="00197B68"/>
    <w:rsid w:val="00197C21"/>
    <w:rsid w:val="00197D35"/>
    <w:rsid w:val="001A00DB"/>
    <w:rsid w:val="001A01A9"/>
    <w:rsid w:val="001A01AF"/>
    <w:rsid w:val="001A024D"/>
    <w:rsid w:val="001A02D4"/>
    <w:rsid w:val="001A044A"/>
    <w:rsid w:val="001A04EF"/>
    <w:rsid w:val="001A05CD"/>
    <w:rsid w:val="001A086F"/>
    <w:rsid w:val="001A08FE"/>
    <w:rsid w:val="001A0928"/>
    <w:rsid w:val="001A0972"/>
    <w:rsid w:val="001A0983"/>
    <w:rsid w:val="001A0989"/>
    <w:rsid w:val="001A0AD0"/>
    <w:rsid w:val="001A0C64"/>
    <w:rsid w:val="001A0DD9"/>
    <w:rsid w:val="001A0E62"/>
    <w:rsid w:val="001A0E8D"/>
    <w:rsid w:val="001A0F56"/>
    <w:rsid w:val="001A0F91"/>
    <w:rsid w:val="001A10C1"/>
    <w:rsid w:val="001A11DF"/>
    <w:rsid w:val="001A14CB"/>
    <w:rsid w:val="001A14F8"/>
    <w:rsid w:val="001A17F6"/>
    <w:rsid w:val="001A19AC"/>
    <w:rsid w:val="001A1B9B"/>
    <w:rsid w:val="001A1BCA"/>
    <w:rsid w:val="001A1C94"/>
    <w:rsid w:val="001A1DF2"/>
    <w:rsid w:val="001A1F58"/>
    <w:rsid w:val="001A210B"/>
    <w:rsid w:val="001A230A"/>
    <w:rsid w:val="001A2438"/>
    <w:rsid w:val="001A24D6"/>
    <w:rsid w:val="001A2571"/>
    <w:rsid w:val="001A27CF"/>
    <w:rsid w:val="001A284F"/>
    <w:rsid w:val="001A2862"/>
    <w:rsid w:val="001A2A82"/>
    <w:rsid w:val="001A2FF4"/>
    <w:rsid w:val="001A3204"/>
    <w:rsid w:val="001A3357"/>
    <w:rsid w:val="001A3415"/>
    <w:rsid w:val="001A3492"/>
    <w:rsid w:val="001A36D2"/>
    <w:rsid w:val="001A3ACD"/>
    <w:rsid w:val="001A42B8"/>
    <w:rsid w:val="001A482F"/>
    <w:rsid w:val="001A49E7"/>
    <w:rsid w:val="001A4B80"/>
    <w:rsid w:val="001A4BA7"/>
    <w:rsid w:val="001A4BC1"/>
    <w:rsid w:val="001A4D3C"/>
    <w:rsid w:val="001A4EBB"/>
    <w:rsid w:val="001A4F6A"/>
    <w:rsid w:val="001A5099"/>
    <w:rsid w:val="001A541E"/>
    <w:rsid w:val="001A5466"/>
    <w:rsid w:val="001A5537"/>
    <w:rsid w:val="001A5719"/>
    <w:rsid w:val="001A5758"/>
    <w:rsid w:val="001A5815"/>
    <w:rsid w:val="001A5A91"/>
    <w:rsid w:val="001A5DFA"/>
    <w:rsid w:val="001A5FCA"/>
    <w:rsid w:val="001A615D"/>
    <w:rsid w:val="001A6243"/>
    <w:rsid w:val="001A62F2"/>
    <w:rsid w:val="001A646B"/>
    <w:rsid w:val="001A695B"/>
    <w:rsid w:val="001A6B18"/>
    <w:rsid w:val="001A70DE"/>
    <w:rsid w:val="001A716C"/>
    <w:rsid w:val="001A71DB"/>
    <w:rsid w:val="001A71FC"/>
    <w:rsid w:val="001A7297"/>
    <w:rsid w:val="001A72DE"/>
    <w:rsid w:val="001A755E"/>
    <w:rsid w:val="001A7742"/>
    <w:rsid w:val="001A7988"/>
    <w:rsid w:val="001A7C1F"/>
    <w:rsid w:val="001A7F55"/>
    <w:rsid w:val="001A7F6D"/>
    <w:rsid w:val="001A7F85"/>
    <w:rsid w:val="001B00B3"/>
    <w:rsid w:val="001B01FF"/>
    <w:rsid w:val="001B03CD"/>
    <w:rsid w:val="001B03D9"/>
    <w:rsid w:val="001B043B"/>
    <w:rsid w:val="001B044D"/>
    <w:rsid w:val="001B0686"/>
    <w:rsid w:val="001B0735"/>
    <w:rsid w:val="001B0A7C"/>
    <w:rsid w:val="001B0AA3"/>
    <w:rsid w:val="001B0B72"/>
    <w:rsid w:val="001B0C7D"/>
    <w:rsid w:val="001B0D25"/>
    <w:rsid w:val="001B0DF4"/>
    <w:rsid w:val="001B0E83"/>
    <w:rsid w:val="001B136B"/>
    <w:rsid w:val="001B1425"/>
    <w:rsid w:val="001B16F6"/>
    <w:rsid w:val="001B16FA"/>
    <w:rsid w:val="001B1925"/>
    <w:rsid w:val="001B1D61"/>
    <w:rsid w:val="001B1FA0"/>
    <w:rsid w:val="001B21E1"/>
    <w:rsid w:val="001B2437"/>
    <w:rsid w:val="001B245F"/>
    <w:rsid w:val="001B267B"/>
    <w:rsid w:val="001B2787"/>
    <w:rsid w:val="001B28C4"/>
    <w:rsid w:val="001B29A8"/>
    <w:rsid w:val="001B2B7F"/>
    <w:rsid w:val="001B2CFA"/>
    <w:rsid w:val="001B2D24"/>
    <w:rsid w:val="001B2E54"/>
    <w:rsid w:val="001B2EDA"/>
    <w:rsid w:val="001B2F84"/>
    <w:rsid w:val="001B3017"/>
    <w:rsid w:val="001B3094"/>
    <w:rsid w:val="001B332F"/>
    <w:rsid w:val="001B3538"/>
    <w:rsid w:val="001B36CD"/>
    <w:rsid w:val="001B37A8"/>
    <w:rsid w:val="001B3944"/>
    <w:rsid w:val="001B3AA7"/>
    <w:rsid w:val="001B3B7F"/>
    <w:rsid w:val="001B3BA4"/>
    <w:rsid w:val="001B3DFE"/>
    <w:rsid w:val="001B4175"/>
    <w:rsid w:val="001B426E"/>
    <w:rsid w:val="001B43FE"/>
    <w:rsid w:val="001B4423"/>
    <w:rsid w:val="001B4989"/>
    <w:rsid w:val="001B499D"/>
    <w:rsid w:val="001B4AD2"/>
    <w:rsid w:val="001B4C21"/>
    <w:rsid w:val="001B4C89"/>
    <w:rsid w:val="001B4EBB"/>
    <w:rsid w:val="001B4EC6"/>
    <w:rsid w:val="001B515E"/>
    <w:rsid w:val="001B539E"/>
    <w:rsid w:val="001B54BA"/>
    <w:rsid w:val="001B558E"/>
    <w:rsid w:val="001B581C"/>
    <w:rsid w:val="001B5820"/>
    <w:rsid w:val="001B5A8B"/>
    <w:rsid w:val="001B5CD1"/>
    <w:rsid w:val="001B5D6C"/>
    <w:rsid w:val="001B61CD"/>
    <w:rsid w:val="001B62B1"/>
    <w:rsid w:val="001B634C"/>
    <w:rsid w:val="001B637F"/>
    <w:rsid w:val="001B63B7"/>
    <w:rsid w:val="001B6599"/>
    <w:rsid w:val="001B667C"/>
    <w:rsid w:val="001B66B0"/>
    <w:rsid w:val="001B6A04"/>
    <w:rsid w:val="001B6A23"/>
    <w:rsid w:val="001B6A66"/>
    <w:rsid w:val="001B6AB0"/>
    <w:rsid w:val="001B6D0D"/>
    <w:rsid w:val="001B6D78"/>
    <w:rsid w:val="001B6DE6"/>
    <w:rsid w:val="001B6FE0"/>
    <w:rsid w:val="001B7128"/>
    <w:rsid w:val="001B72F5"/>
    <w:rsid w:val="001B7432"/>
    <w:rsid w:val="001B75B0"/>
    <w:rsid w:val="001B7815"/>
    <w:rsid w:val="001B7BAB"/>
    <w:rsid w:val="001B7EA3"/>
    <w:rsid w:val="001C00B7"/>
    <w:rsid w:val="001C0647"/>
    <w:rsid w:val="001C08A9"/>
    <w:rsid w:val="001C0B1F"/>
    <w:rsid w:val="001C0B2C"/>
    <w:rsid w:val="001C0F21"/>
    <w:rsid w:val="001C10A0"/>
    <w:rsid w:val="001C13D6"/>
    <w:rsid w:val="001C1495"/>
    <w:rsid w:val="001C1517"/>
    <w:rsid w:val="001C1527"/>
    <w:rsid w:val="001C1647"/>
    <w:rsid w:val="001C1648"/>
    <w:rsid w:val="001C172D"/>
    <w:rsid w:val="001C1922"/>
    <w:rsid w:val="001C19C1"/>
    <w:rsid w:val="001C1A05"/>
    <w:rsid w:val="001C1C0C"/>
    <w:rsid w:val="001C1D82"/>
    <w:rsid w:val="001C1F1E"/>
    <w:rsid w:val="001C1F44"/>
    <w:rsid w:val="001C1FA8"/>
    <w:rsid w:val="001C2119"/>
    <w:rsid w:val="001C2142"/>
    <w:rsid w:val="001C217D"/>
    <w:rsid w:val="001C223A"/>
    <w:rsid w:val="001C22AF"/>
    <w:rsid w:val="001C23BF"/>
    <w:rsid w:val="001C259E"/>
    <w:rsid w:val="001C263C"/>
    <w:rsid w:val="001C2698"/>
    <w:rsid w:val="001C26ED"/>
    <w:rsid w:val="001C27DC"/>
    <w:rsid w:val="001C2C50"/>
    <w:rsid w:val="001C2C68"/>
    <w:rsid w:val="001C2C86"/>
    <w:rsid w:val="001C2CA2"/>
    <w:rsid w:val="001C2E3A"/>
    <w:rsid w:val="001C2E53"/>
    <w:rsid w:val="001C2FE5"/>
    <w:rsid w:val="001C313E"/>
    <w:rsid w:val="001C3319"/>
    <w:rsid w:val="001C347A"/>
    <w:rsid w:val="001C3503"/>
    <w:rsid w:val="001C378B"/>
    <w:rsid w:val="001C380D"/>
    <w:rsid w:val="001C39F2"/>
    <w:rsid w:val="001C3A0B"/>
    <w:rsid w:val="001C3C97"/>
    <w:rsid w:val="001C3E69"/>
    <w:rsid w:val="001C4015"/>
    <w:rsid w:val="001C40D5"/>
    <w:rsid w:val="001C417D"/>
    <w:rsid w:val="001C436D"/>
    <w:rsid w:val="001C437E"/>
    <w:rsid w:val="001C43C4"/>
    <w:rsid w:val="001C4686"/>
    <w:rsid w:val="001C48CB"/>
    <w:rsid w:val="001C49A5"/>
    <w:rsid w:val="001C4B82"/>
    <w:rsid w:val="001C4C34"/>
    <w:rsid w:val="001C4D9D"/>
    <w:rsid w:val="001C4DE4"/>
    <w:rsid w:val="001C4EFF"/>
    <w:rsid w:val="001C51CA"/>
    <w:rsid w:val="001C5399"/>
    <w:rsid w:val="001C53D7"/>
    <w:rsid w:val="001C5467"/>
    <w:rsid w:val="001C5668"/>
    <w:rsid w:val="001C5856"/>
    <w:rsid w:val="001C58BE"/>
    <w:rsid w:val="001C5D4F"/>
    <w:rsid w:val="001C5D87"/>
    <w:rsid w:val="001C5E32"/>
    <w:rsid w:val="001C60A7"/>
    <w:rsid w:val="001C63F1"/>
    <w:rsid w:val="001C640D"/>
    <w:rsid w:val="001C645C"/>
    <w:rsid w:val="001C64CB"/>
    <w:rsid w:val="001C6649"/>
    <w:rsid w:val="001C666B"/>
    <w:rsid w:val="001C668E"/>
    <w:rsid w:val="001C6871"/>
    <w:rsid w:val="001C6AFA"/>
    <w:rsid w:val="001C6C8D"/>
    <w:rsid w:val="001C6FF0"/>
    <w:rsid w:val="001C70F9"/>
    <w:rsid w:val="001C71DE"/>
    <w:rsid w:val="001C72BC"/>
    <w:rsid w:val="001C72F6"/>
    <w:rsid w:val="001C788C"/>
    <w:rsid w:val="001C78B9"/>
    <w:rsid w:val="001C7921"/>
    <w:rsid w:val="001C794A"/>
    <w:rsid w:val="001C7B47"/>
    <w:rsid w:val="001C7BE5"/>
    <w:rsid w:val="001C7C8F"/>
    <w:rsid w:val="001C7CB0"/>
    <w:rsid w:val="001C7F9B"/>
    <w:rsid w:val="001C7FA4"/>
    <w:rsid w:val="001D0034"/>
    <w:rsid w:val="001D0374"/>
    <w:rsid w:val="001D04C3"/>
    <w:rsid w:val="001D0533"/>
    <w:rsid w:val="001D069B"/>
    <w:rsid w:val="001D09FE"/>
    <w:rsid w:val="001D0B7C"/>
    <w:rsid w:val="001D0C01"/>
    <w:rsid w:val="001D0CA5"/>
    <w:rsid w:val="001D0D9D"/>
    <w:rsid w:val="001D0E48"/>
    <w:rsid w:val="001D0FBB"/>
    <w:rsid w:val="001D121C"/>
    <w:rsid w:val="001D1352"/>
    <w:rsid w:val="001D146F"/>
    <w:rsid w:val="001D1492"/>
    <w:rsid w:val="001D155E"/>
    <w:rsid w:val="001D157C"/>
    <w:rsid w:val="001D1656"/>
    <w:rsid w:val="001D189D"/>
    <w:rsid w:val="001D18A8"/>
    <w:rsid w:val="001D1B11"/>
    <w:rsid w:val="001D1C36"/>
    <w:rsid w:val="001D1C97"/>
    <w:rsid w:val="001D1D1D"/>
    <w:rsid w:val="001D243D"/>
    <w:rsid w:val="001D25B9"/>
    <w:rsid w:val="001D26CF"/>
    <w:rsid w:val="001D27CE"/>
    <w:rsid w:val="001D28A9"/>
    <w:rsid w:val="001D2E1B"/>
    <w:rsid w:val="001D2F7B"/>
    <w:rsid w:val="001D2FB6"/>
    <w:rsid w:val="001D3141"/>
    <w:rsid w:val="001D325A"/>
    <w:rsid w:val="001D33CA"/>
    <w:rsid w:val="001D35DA"/>
    <w:rsid w:val="001D3620"/>
    <w:rsid w:val="001D3659"/>
    <w:rsid w:val="001D392A"/>
    <w:rsid w:val="001D3977"/>
    <w:rsid w:val="001D3A19"/>
    <w:rsid w:val="001D3A78"/>
    <w:rsid w:val="001D3BB8"/>
    <w:rsid w:val="001D3CC5"/>
    <w:rsid w:val="001D3E4F"/>
    <w:rsid w:val="001D3EDA"/>
    <w:rsid w:val="001D40CA"/>
    <w:rsid w:val="001D41E5"/>
    <w:rsid w:val="001D420E"/>
    <w:rsid w:val="001D4269"/>
    <w:rsid w:val="001D44A5"/>
    <w:rsid w:val="001D4561"/>
    <w:rsid w:val="001D4761"/>
    <w:rsid w:val="001D476B"/>
    <w:rsid w:val="001D4796"/>
    <w:rsid w:val="001D497E"/>
    <w:rsid w:val="001D49D7"/>
    <w:rsid w:val="001D4A62"/>
    <w:rsid w:val="001D4F25"/>
    <w:rsid w:val="001D4FD2"/>
    <w:rsid w:val="001D511C"/>
    <w:rsid w:val="001D51A6"/>
    <w:rsid w:val="001D52EE"/>
    <w:rsid w:val="001D5542"/>
    <w:rsid w:val="001D55D1"/>
    <w:rsid w:val="001D5830"/>
    <w:rsid w:val="001D58F2"/>
    <w:rsid w:val="001D5A49"/>
    <w:rsid w:val="001D5A6C"/>
    <w:rsid w:val="001D5C26"/>
    <w:rsid w:val="001D5E22"/>
    <w:rsid w:val="001D5E88"/>
    <w:rsid w:val="001D5F09"/>
    <w:rsid w:val="001D6329"/>
    <w:rsid w:val="001D63FB"/>
    <w:rsid w:val="001D6689"/>
    <w:rsid w:val="001D683D"/>
    <w:rsid w:val="001D6841"/>
    <w:rsid w:val="001D68F6"/>
    <w:rsid w:val="001D6A14"/>
    <w:rsid w:val="001D6A1A"/>
    <w:rsid w:val="001D6B10"/>
    <w:rsid w:val="001D6DDB"/>
    <w:rsid w:val="001D6FEE"/>
    <w:rsid w:val="001D705A"/>
    <w:rsid w:val="001D715C"/>
    <w:rsid w:val="001D760F"/>
    <w:rsid w:val="001D767A"/>
    <w:rsid w:val="001D76CF"/>
    <w:rsid w:val="001D7804"/>
    <w:rsid w:val="001D7895"/>
    <w:rsid w:val="001D79F1"/>
    <w:rsid w:val="001D7B77"/>
    <w:rsid w:val="001D7C69"/>
    <w:rsid w:val="001D7CD2"/>
    <w:rsid w:val="001D7D41"/>
    <w:rsid w:val="001E02B8"/>
    <w:rsid w:val="001E03D6"/>
    <w:rsid w:val="001E059D"/>
    <w:rsid w:val="001E05A8"/>
    <w:rsid w:val="001E066D"/>
    <w:rsid w:val="001E0883"/>
    <w:rsid w:val="001E0A05"/>
    <w:rsid w:val="001E0A81"/>
    <w:rsid w:val="001E0AB7"/>
    <w:rsid w:val="001E0AFB"/>
    <w:rsid w:val="001E0CDE"/>
    <w:rsid w:val="001E0D92"/>
    <w:rsid w:val="001E1048"/>
    <w:rsid w:val="001E1465"/>
    <w:rsid w:val="001E14B3"/>
    <w:rsid w:val="001E173F"/>
    <w:rsid w:val="001E19A8"/>
    <w:rsid w:val="001E1ABE"/>
    <w:rsid w:val="001E1B55"/>
    <w:rsid w:val="001E1CCB"/>
    <w:rsid w:val="001E1E79"/>
    <w:rsid w:val="001E211D"/>
    <w:rsid w:val="001E23A2"/>
    <w:rsid w:val="001E246D"/>
    <w:rsid w:val="001E2557"/>
    <w:rsid w:val="001E256E"/>
    <w:rsid w:val="001E2910"/>
    <w:rsid w:val="001E29FE"/>
    <w:rsid w:val="001E2AF0"/>
    <w:rsid w:val="001E2C5A"/>
    <w:rsid w:val="001E2E0D"/>
    <w:rsid w:val="001E2FAC"/>
    <w:rsid w:val="001E3059"/>
    <w:rsid w:val="001E3101"/>
    <w:rsid w:val="001E322B"/>
    <w:rsid w:val="001E324D"/>
    <w:rsid w:val="001E32F7"/>
    <w:rsid w:val="001E333D"/>
    <w:rsid w:val="001E33E8"/>
    <w:rsid w:val="001E3429"/>
    <w:rsid w:val="001E344C"/>
    <w:rsid w:val="001E3505"/>
    <w:rsid w:val="001E3837"/>
    <w:rsid w:val="001E3920"/>
    <w:rsid w:val="001E3A7F"/>
    <w:rsid w:val="001E3A88"/>
    <w:rsid w:val="001E3E0C"/>
    <w:rsid w:val="001E3EFE"/>
    <w:rsid w:val="001E4064"/>
    <w:rsid w:val="001E40DC"/>
    <w:rsid w:val="001E423B"/>
    <w:rsid w:val="001E425B"/>
    <w:rsid w:val="001E4272"/>
    <w:rsid w:val="001E43A8"/>
    <w:rsid w:val="001E44B0"/>
    <w:rsid w:val="001E46EF"/>
    <w:rsid w:val="001E471B"/>
    <w:rsid w:val="001E47A9"/>
    <w:rsid w:val="001E48BD"/>
    <w:rsid w:val="001E4954"/>
    <w:rsid w:val="001E499D"/>
    <w:rsid w:val="001E4A69"/>
    <w:rsid w:val="001E4C0A"/>
    <w:rsid w:val="001E4C4D"/>
    <w:rsid w:val="001E54A5"/>
    <w:rsid w:val="001E54E4"/>
    <w:rsid w:val="001E55EF"/>
    <w:rsid w:val="001E55F3"/>
    <w:rsid w:val="001E57B2"/>
    <w:rsid w:val="001E5960"/>
    <w:rsid w:val="001E5B41"/>
    <w:rsid w:val="001E5B9A"/>
    <w:rsid w:val="001E5C32"/>
    <w:rsid w:val="001E5F31"/>
    <w:rsid w:val="001E60CE"/>
    <w:rsid w:val="001E62F9"/>
    <w:rsid w:val="001E6588"/>
    <w:rsid w:val="001E65E0"/>
    <w:rsid w:val="001E65F2"/>
    <w:rsid w:val="001E6657"/>
    <w:rsid w:val="001E6711"/>
    <w:rsid w:val="001E67C8"/>
    <w:rsid w:val="001E67DD"/>
    <w:rsid w:val="001E6811"/>
    <w:rsid w:val="001E682D"/>
    <w:rsid w:val="001E6832"/>
    <w:rsid w:val="001E68E2"/>
    <w:rsid w:val="001E6CEF"/>
    <w:rsid w:val="001E6E33"/>
    <w:rsid w:val="001E6E80"/>
    <w:rsid w:val="001E74AE"/>
    <w:rsid w:val="001E7898"/>
    <w:rsid w:val="001E78A6"/>
    <w:rsid w:val="001E78ED"/>
    <w:rsid w:val="001E7DF3"/>
    <w:rsid w:val="001E7E99"/>
    <w:rsid w:val="001F0181"/>
    <w:rsid w:val="001F0254"/>
    <w:rsid w:val="001F025A"/>
    <w:rsid w:val="001F0316"/>
    <w:rsid w:val="001F05E7"/>
    <w:rsid w:val="001F0737"/>
    <w:rsid w:val="001F09B4"/>
    <w:rsid w:val="001F0B30"/>
    <w:rsid w:val="001F0B7A"/>
    <w:rsid w:val="001F0BD0"/>
    <w:rsid w:val="001F0E7E"/>
    <w:rsid w:val="001F10EE"/>
    <w:rsid w:val="001F14EB"/>
    <w:rsid w:val="001F1720"/>
    <w:rsid w:val="001F17B5"/>
    <w:rsid w:val="001F17D9"/>
    <w:rsid w:val="001F17FA"/>
    <w:rsid w:val="001F18E3"/>
    <w:rsid w:val="001F1B9C"/>
    <w:rsid w:val="001F1BE9"/>
    <w:rsid w:val="001F1D0C"/>
    <w:rsid w:val="001F1D1C"/>
    <w:rsid w:val="001F1DB6"/>
    <w:rsid w:val="001F23F2"/>
    <w:rsid w:val="001F23F9"/>
    <w:rsid w:val="001F2722"/>
    <w:rsid w:val="001F291E"/>
    <w:rsid w:val="001F2987"/>
    <w:rsid w:val="001F2A2A"/>
    <w:rsid w:val="001F2B85"/>
    <w:rsid w:val="001F2CBF"/>
    <w:rsid w:val="001F2D77"/>
    <w:rsid w:val="001F2E61"/>
    <w:rsid w:val="001F2FAF"/>
    <w:rsid w:val="001F304A"/>
    <w:rsid w:val="001F30B6"/>
    <w:rsid w:val="001F3273"/>
    <w:rsid w:val="001F3336"/>
    <w:rsid w:val="001F34B1"/>
    <w:rsid w:val="001F35F9"/>
    <w:rsid w:val="001F3720"/>
    <w:rsid w:val="001F38C0"/>
    <w:rsid w:val="001F3990"/>
    <w:rsid w:val="001F3B31"/>
    <w:rsid w:val="001F3B59"/>
    <w:rsid w:val="001F3C18"/>
    <w:rsid w:val="001F3C9E"/>
    <w:rsid w:val="001F3DC3"/>
    <w:rsid w:val="001F3DE7"/>
    <w:rsid w:val="001F3E64"/>
    <w:rsid w:val="001F4151"/>
    <w:rsid w:val="001F4799"/>
    <w:rsid w:val="001F4973"/>
    <w:rsid w:val="001F4B52"/>
    <w:rsid w:val="001F4BB0"/>
    <w:rsid w:val="001F4C6E"/>
    <w:rsid w:val="001F4DA4"/>
    <w:rsid w:val="001F4DC6"/>
    <w:rsid w:val="001F4DF8"/>
    <w:rsid w:val="001F4E42"/>
    <w:rsid w:val="001F507D"/>
    <w:rsid w:val="001F512D"/>
    <w:rsid w:val="001F5260"/>
    <w:rsid w:val="001F52F9"/>
    <w:rsid w:val="001F579F"/>
    <w:rsid w:val="001F58FF"/>
    <w:rsid w:val="001F5C56"/>
    <w:rsid w:val="001F5E02"/>
    <w:rsid w:val="001F5E7A"/>
    <w:rsid w:val="001F5F87"/>
    <w:rsid w:val="001F6052"/>
    <w:rsid w:val="001F6449"/>
    <w:rsid w:val="001F6929"/>
    <w:rsid w:val="001F6C4B"/>
    <w:rsid w:val="001F6D4E"/>
    <w:rsid w:val="001F6E64"/>
    <w:rsid w:val="001F74F4"/>
    <w:rsid w:val="001F7920"/>
    <w:rsid w:val="001F7A39"/>
    <w:rsid w:val="001F7A85"/>
    <w:rsid w:val="001F7AE1"/>
    <w:rsid w:val="001F7B2A"/>
    <w:rsid w:val="001F7DF2"/>
    <w:rsid w:val="001F7E9C"/>
    <w:rsid w:val="001F7EBD"/>
    <w:rsid w:val="001F7F19"/>
    <w:rsid w:val="00200000"/>
    <w:rsid w:val="00200099"/>
    <w:rsid w:val="002000AB"/>
    <w:rsid w:val="002002C1"/>
    <w:rsid w:val="002003E3"/>
    <w:rsid w:val="00200444"/>
    <w:rsid w:val="002004B1"/>
    <w:rsid w:val="0020088F"/>
    <w:rsid w:val="00200A10"/>
    <w:rsid w:val="00200AA7"/>
    <w:rsid w:val="00200B06"/>
    <w:rsid w:val="00200B59"/>
    <w:rsid w:val="00200BD5"/>
    <w:rsid w:val="00200E5E"/>
    <w:rsid w:val="00200EC3"/>
    <w:rsid w:val="00200FF2"/>
    <w:rsid w:val="00201099"/>
    <w:rsid w:val="0020109F"/>
    <w:rsid w:val="0020138F"/>
    <w:rsid w:val="0020149C"/>
    <w:rsid w:val="00201507"/>
    <w:rsid w:val="0020155F"/>
    <w:rsid w:val="00201679"/>
    <w:rsid w:val="00201778"/>
    <w:rsid w:val="00201800"/>
    <w:rsid w:val="0020188F"/>
    <w:rsid w:val="002019F8"/>
    <w:rsid w:val="00201BCA"/>
    <w:rsid w:val="00201C47"/>
    <w:rsid w:val="00201D0D"/>
    <w:rsid w:val="00201DE6"/>
    <w:rsid w:val="00201E83"/>
    <w:rsid w:val="00201EA3"/>
    <w:rsid w:val="00201F86"/>
    <w:rsid w:val="002020FE"/>
    <w:rsid w:val="0020211D"/>
    <w:rsid w:val="00202177"/>
    <w:rsid w:val="0020234E"/>
    <w:rsid w:val="00202467"/>
    <w:rsid w:val="0020264D"/>
    <w:rsid w:val="0020280A"/>
    <w:rsid w:val="00202A80"/>
    <w:rsid w:val="00202AA9"/>
    <w:rsid w:val="00202EB5"/>
    <w:rsid w:val="00203024"/>
    <w:rsid w:val="0020320D"/>
    <w:rsid w:val="002032C8"/>
    <w:rsid w:val="00203570"/>
    <w:rsid w:val="0020360B"/>
    <w:rsid w:val="00203714"/>
    <w:rsid w:val="00203AB1"/>
    <w:rsid w:val="00203C57"/>
    <w:rsid w:val="00203E12"/>
    <w:rsid w:val="00203E7F"/>
    <w:rsid w:val="002043E2"/>
    <w:rsid w:val="002046D9"/>
    <w:rsid w:val="0020479F"/>
    <w:rsid w:val="002047F2"/>
    <w:rsid w:val="0020496A"/>
    <w:rsid w:val="00204C85"/>
    <w:rsid w:val="00204D73"/>
    <w:rsid w:val="002052D3"/>
    <w:rsid w:val="002052E3"/>
    <w:rsid w:val="00205302"/>
    <w:rsid w:val="0020550B"/>
    <w:rsid w:val="00205526"/>
    <w:rsid w:val="00205587"/>
    <w:rsid w:val="002056ED"/>
    <w:rsid w:val="00205A62"/>
    <w:rsid w:val="00205AA7"/>
    <w:rsid w:val="00205C54"/>
    <w:rsid w:val="00205C88"/>
    <w:rsid w:val="00205CCB"/>
    <w:rsid w:val="00205D01"/>
    <w:rsid w:val="00205DE1"/>
    <w:rsid w:val="00205F86"/>
    <w:rsid w:val="00205FF7"/>
    <w:rsid w:val="00206090"/>
    <w:rsid w:val="002063BA"/>
    <w:rsid w:val="00206489"/>
    <w:rsid w:val="002066A5"/>
    <w:rsid w:val="00206725"/>
    <w:rsid w:val="002068B7"/>
    <w:rsid w:val="00206A20"/>
    <w:rsid w:val="00206C40"/>
    <w:rsid w:val="00206CAC"/>
    <w:rsid w:val="00207017"/>
    <w:rsid w:val="00207140"/>
    <w:rsid w:val="0020741B"/>
    <w:rsid w:val="00207518"/>
    <w:rsid w:val="0020756E"/>
    <w:rsid w:val="0020758A"/>
    <w:rsid w:val="002076A9"/>
    <w:rsid w:val="00207773"/>
    <w:rsid w:val="00207841"/>
    <w:rsid w:val="00207A0D"/>
    <w:rsid w:val="00207B69"/>
    <w:rsid w:val="00207DF3"/>
    <w:rsid w:val="0021010B"/>
    <w:rsid w:val="002101DC"/>
    <w:rsid w:val="002102D5"/>
    <w:rsid w:val="0021033F"/>
    <w:rsid w:val="002105E2"/>
    <w:rsid w:val="00210910"/>
    <w:rsid w:val="00210E80"/>
    <w:rsid w:val="00211053"/>
    <w:rsid w:val="00211080"/>
    <w:rsid w:val="002110D3"/>
    <w:rsid w:val="00211176"/>
    <w:rsid w:val="00211256"/>
    <w:rsid w:val="00211275"/>
    <w:rsid w:val="002113D4"/>
    <w:rsid w:val="002114FD"/>
    <w:rsid w:val="00211663"/>
    <w:rsid w:val="002116B9"/>
    <w:rsid w:val="00211817"/>
    <w:rsid w:val="002118E0"/>
    <w:rsid w:val="002119E4"/>
    <w:rsid w:val="00211A0B"/>
    <w:rsid w:val="00211AF4"/>
    <w:rsid w:val="00211BD0"/>
    <w:rsid w:val="00211CB1"/>
    <w:rsid w:val="00211CED"/>
    <w:rsid w:val="00211D60"/>
    <w:rsid w:val="00211DBF"/>
    <w:rsid w:val="00211E03"/>
    <w:rsid w:val="00212138"/>
    <w:rsid w:val="002122E2"/>
    <w:rsid w:val="00212409"/>
    <w:rsid w:val="002124F3"/>
    <w:rsid w:val="00212B6E"/>
    <w:rsid w:val="00212EA6"/>
    <w:rsid w:val="00212F89"/>
    <w:rsid w:val="00213554"/>
    <w:rsid w:val="002135C4"/>
    <w:rsid w:val="00213853"/>
    <w:rsid w:val="002138E0"/>
    <w:rsid w:val="002139F0"/>
    <w:rsid w:val="00213AF0"/>
    <w:rsid w:val="00214034"/>
    <w:rsid w:val="00214447"/>
    <w:rsid w:val="00214689"/>
    <w:rsid w:val="00214718"/>
    <w:rsid w:val="002147B8"/>
    <w:rsid w:val="002149F7"/>
    <w:rsid w:val="00214E56"/>
    <w:rsid w:val="00214E6A"/>
    <w:rsid w:val="00214F7A"/>
    <w:rsid w:val="00214F8B"/>
    <w:rsid w:val="00214FA5"/>
    <w:rsid w:val="00214FF7"/>
    <w:rsid w:val="00215090"/>
    <w:rsid w:val="0021515E"/>
    <w:rsid w:val="0021524B"/>
    <w:rsid w:val="002152C9"/>
    <w:rsid w:val="002153F4"/>
    <w:rsid w:val="00215583"/>
    <w:rsid w:val="00215632"/>
    <w:rsid w:val="0021579D"/>
    <w:rsid w:val="002158B2"/>
    <w:rsid w:val="00215A01"/>
    <w:rsid w:val="00215A29"/>
    <w:rsid w:val="00215A45"/>
    <w:rsid w:val="00215AB3"/>
    <w:rsid w:val="00215BBA"/>
    <w:rsid w:val="00215C10"/>
    <w:rsid w:val="00215DB4"/>
    <w:rsid w:val="00215DC8"/>
    <w:rsid w:val="00215FAB"/>
    <w:rsid w:val="00216316"/>
    <w:rsid w:val="00216462"/>
    <w:rsid w:val="002164B4"/>
    <w:rsid w:val="0021672B"/>
    <w:rsid w:val="0021672D"/>
    <w:rsid w:val="00216784"/>
    <w:rsid w:val="00216788"/>
    <w:rsid w:val="002168F0"/>
    <w:rsid w:val="00216923"/>
    <w:rsid w:val="00216AC9"/>
    <w:rsid w:val="00216C56"/>
    <w:rsid w:val="00216CD3"/>
    <w:rsid w:val="00216D1B"/>
    <w:rsid w:val="00216DD4"/>
    <w:rsid w:val="00216E51"/>
    <w:rsid w:val="00216F8F"/>
    <w:rsid w:val="00216F96"/>
    <w:rsid w:val="00217151"/>
    <w:rsid w:val="0021751F"/>
    <w:rsid w:val="002175C6"/>
    <w:rsid w:val="00217684"/>
    <w:rsid w:val="002176D6"/>
    <w:rsid w:val="00217734"/>
    <w:rsid w:val="0021775E"/>
    <w:rsid w:val="00217AD6"/>
    <w:rsid w:val="00217C3A"/>
    <w:rsid w:val="00217C8F"/>
    <w:rsid w:val="00217D37"/>
    <w:rsid w:val="002200F4"/>
    <w:rsid w:val="002201C0"/>
    <w:rsid w:val="00220332"/>
    <w:rsid w:val="00220415"/>
    <w:rsid w:val="002207D9"/>
    <w:rsid w:val="002207F2"/>
    <w:rsid w:val="0022085F"/>
    <w:rsid w:val="002208D7"/>
    <w:rsid w:val="00220957"/>
    <w:rsid w:val="00220B75"/>
    <w:rsid w:val="00220F9E"/>
    <w:rsid w:val="00221189"/>
    <w:rsid w:val="00221372"/>
    <w:rsid w:val="002214AE"/>
    <w:rsid w:val="00221AC7"/>
    <w:rsid w:val="00221D3F"/>
    <w:rsid w:val="00222014"/>
    <w:rsid w:val="00222050"/>
    <w:rsid w:val="00222128"/>
    <w:rsid w:val="00222141"/>
    <w:rsid w:val="00222237"/>
    <w:rsid w:val="0022228B"/>
    <w:rsid w:val="00222413"/>
    <w:rsid w:val="0022243A"/>
    <w:rsid w:val="00222476"/>
    <w:rsid w:val="002224D1"/>
    <w:rsid w:val="00222674"/>
    <w:rsid w:val="002226BD"/>
    <w:rsid w:val="002226D4"/>
    <w:rsid w:val="00222720"/>
    <w:rsid w:val="00222848"/>
    <w:rsid w:val="00222856"/>
    <w:rsid w:val="00222988"/>
    <w:rsid w:val="00222B2A"/>
    <w:rsid w:val="00222BB0"/>
    <w:rsid w:val="00222C09"/>
    <w:rsid w:val="00222CD7"/>
    <w:rsid w:val="00222D44"/>
    <w:rsid w:val="00222DD1"/>
    <w:rsid w:val="00222E3D"/>
    <w:rsid w:val="00222F9D"/>
    <w:rsid w:val="002230CA"/>
    <w:rsid w:val="00223131"/>
    <w:rsid w:val="00223AC6"/>
    <w:rsid w:val="00223EDA"/>
    <w:rsid w:val="00224072"/>
    <w:rsid w:val="002241BC"/>
    <w:rsid w:val="002241C7"/>
    <w:rsid w:val="00224541"/>
    <w:rsid w:val="00224A23"/>
    <w:rsid w:val="00224B0A"/>
    <w:rsid w:val="00224BFD"/>
    <w:rsid w:val="00224F1F"/>
    <w:rsid w:val="002250A1"/>
    <w:rsid w:val="00225299"/>
    <w:rsid w:val="002252D4"/>
    <w:rsid w:val="00225311"/>
    <w:rsid w:val="00225330"/>
    <w:rsid w:val="0022535C"/>
    <w:rsid w:val="00225540"/>
    <w:rsid w:val="002255E8"/>
    <w:rsid w:val="002255FF"/>
    <w:rsid w:val="00225812"/>
    <w:rsid w:val="00225913"/>
    <w:rsid w:val="00225D88"/>
    <w:rsid w:val="00225DCC"/>
    <w:rsid w:val="00225DF5"/>
    <w:rsid w:val="00226398"/>
    <w:rsid w:val="002263E6"/>
    <w:rsid w:val="002264DE"/>
    <w:rsid w:val="002264FD"/>
    <w:rsid w:val="00226677"/>
    <w:rsid w:val="002266C7"/>
    <w:rsid w:val="0022679A"/>
    <w:rsid w:val="002267A5"/>
    <w:rsid w:val="00226993"/>
    <w:rsid w:val="002269CB"/>
    <w:rsid w:val="00226D7D"/>
    <w:rsid w:val="002270B8"/>
    <w:rsid w:val="00227172"/>
    <w:rsid w:val="0022721E"/>
    <w:rsid w:val="002272BA"/>
    <w:rsid w:val="00227410"/>
    <w:rsid w:val="00227637"/>
    <w:rsid w:val="0022766F"/>
    <w:rsid w:val="00227746"/>
    <w:rsid w:val="002277ED"/>
    <w:rsid w:val="002278E8"/>
    <w:rsid w:val="00227ABD"/>
    <w:rsid w:val="00227B90"/>
    <w:rsid w:val="00227BD4"/>
    <w:rsid w:val="0023022A"/>
    <w:rsid w:val="00230249"/>
    <w:rsid w:val="00230267"/>
    <w:rsid w:val="00230378"/>
    <w:rsid w:val="002303A7"/>
    <w:rsid w:val="00230761"/>
    <w:rsid w:val="00230AB7"/>
    <w:rsid w:val="00230AFD"/>
    <w:rsid w:val="00230E04"/>
    <w:rsid w:val="00230FC5"/>
    <w:rsid w:val="002310A5"/>
    <w:rsid w:val="002314F7"/>
    <w:rsid w:val="0023172B"/>
    <w:rsid w:val="0023175E"/>
    <w:rsid w:val="002318B6"/>
    <w:rsid w:val="00231956"/>
    <w:rsid w:val="00231975"/>
    <w:rsid w:val="002319BC"/>
    <w:rsid w:val="00231B40"/>
    <w:rsid w:val="00231DD7"/>
    <w:rsid w:val="0023225F"/>
    <w:rsid w:val="00232438"/>
    <w:rsid w:val="002325DB"/>
    <w:rsid w:val="0023261B"/>
    <w:rsid w:val="002328EE"/>
    <w:rsid w:val="00232AA1"/>
    <w:rsid w:val="00232D2D"/>
    <w:rsid w:val="00232ED9"/>
    <w:rsid w:val="00233186"/>
    <w:rsid w:val="00233211"/>
    <w:rsid w:val="0023337F"/>
    <w:rsid w:val="0023361F"/>
    <w:rsid w:val="00233688"/>
    <w:rsid w:val="00233960"/>
    <w:rsid w:val="00233FE3"/>
    <w:rsid w:val="00233FF7"/>
    <w:rsid w:val="0023416A"/>
    <w:rsid w:val="0023437C"/>
    <w:rsid w:val="0023446E"/>
    <w:rsid w:val="002346A0"/>
    <w:rsid w:val="00234801"/>
    <w:rsid w:val="002349B3"/>
    <w:rsid w:val="00234BF0"/>
    <w:rsid w:val="00234D40"/>
    <w:rsid w:val="00234E62"/>
    <w:rsid w:val="002353FA"/>
    <w:rsid w:val="00235534"/>
    <w:rsid w:val="00235560"/>
    <w:rsid w:val="00235639"/>
    <w:rsid w:val="002358D2"/>
    <w:rsid w:val="00235960"/>
    <w:rsid w:val="002359D3"/>
    <w:rsid w:val="00235A46"/>
    <w:rsid w:val="00235BD6"/>
    <w:rsid w:val="00235C63"/>
    <w:rsid w:val="00235C78"/>
    <w:rsid w:val="00235C83"/>
    <w:rsid w:val="00235FE0"/>
    <w:rsid w:val="00236076"/>
    <w:rsid w:val="00236174"/>
    <w:rsid w:val="002361EF"/>
    <w:rsid w:val="002365C6"/>
    <w:rsid w:val="00236A12"/>
    <w:rsid w:val="00236CA1"/>
    <w:rsid w:val="00236D55"/>
    <w:rsid w:val="00236E30"/>
    <w:rsid w:val="00236F37"/>
    <w:rsid w:val="0023706A"/>
    <w:rsid w:val="00237211"/>
    <w:rsid w:val="0023726E"/>
    <w:rsid w:val="00237468"/>
    <w:rsid w:val="0023746D"/>
    <w:rsid w:val="00237575"/>
    <w:rsid w:val="00237649"/>
    <w:rsid w:val="002379EA"/>
    <w:rsid w:val="00237DCF"/>
    <w:rsid w:val="00237ED5"/>
    <w:rsid w:val="00237EE8"/>
    <w:rsid w:val="00237FA3"/>
    <w:rsid w:val="00240023"/>
    <w:rsid w:val="00240207"/>
    <w:rsid w:val="00240283"/>
    <w:rsid w:val="00240355"/>
    <w:rsid w:val="00240C1B"/>
    <w:rsid w:val="002411EB"/>
    <w:rsid w:val="00241560"/>
    <w:rsid w:val="00241696"/>
    <w:rsid w:val="00241940"/>
    <w:rsid w:val="00241960"/>
    <w:rsid w:val="002419F2"/>
    <w:rsid w:val="00241A27"/>
    <w:rsid w:val="00241B01"/>
    <w:rsid w:val="00241CD8"/>
    <w:rsid w:val="00241D53"/>
    <w:rsid w:val="002420DE"/>
    <w:rsid w:val="00242168"/>
    <w:rsid w:val="002421E0"/>
    <w:rsid w:val="002427F5"/>
    <w:rsid w:val="0024280E"/>
    <w:rsid w:val="00242924"/>
    <w:rsid w:val="00242BE3"/>
    <w:rsid w:val="00242DB9"/>
    <w:rsid w:val="0024322E"/>
    <w:rsid w:val="0024331A"/>
    <w:rsid w:val="002433C7"/>
    <w:rsid w:val="002437F2"/>
    <w:rsid w:val="0024389C"/>
    <w:rsid w:val="00243DE1"/>
    <w:rsid w:val="00243FA1"/>
    <w:rsid w:val="00244068"/>
    <w:rsid w:val="00244087"/>
    <w:rsid w:val="002440CE"/>
    <w:rsid w:val="002441CA"/>
    <w:rsid w:val="00244224"/>
    <w:rsid w:val="0024432A"/>
    <w:rsid w:val="00244450"/>
    <w:rsid w:val="002445CF"/>
    <w:rsid w:val="002445E3"/>
    <w:rsid w:val="002445E9"/>
    <w:rsid w:val="00244639"/>
    <w:rsid w:val="0024475A"/>
    <w:rsid w:val="00244977"/>
    <w:rsid w:val="00244A90"/>
    <w:rsid w:val="00244DB3"/>
    <w:rsid w:val="00245242"/>
    <w:rsid w:val="00245394"/>
    <w:rsid w:val="002453ED"/>
    <w:rsid w:val="00245403"/>
    <w:rsid w:val="002457B6"/>
    <w:rsid w:val="00245885"/>
    <w:rsid w:val="00245908"/>
    <w:rsid w:val="00245985"/>
    <w:rsid w:val="00245B94"/>
    <w:rsid w:val="00245BB7"/>
    <w:rsid w:val="00245FFC"/>
    <w:rsid w:val="00246022"/>
    <w:rsid w:val="002460D5"/>
    <w:rsid w:val="00246178"/>
    <w:rsid w:val="002462C6"/>
    <w:rsid w:val="002462D1"/>
    <w:rsid w:val="002462FA"/>
    <w:rsid w:val="00246381"/>
    <w:rsid w:val="002463AC"/>
    <w:rsid w:val="0024642D"/>
    <w:rsid w:val="002465B1"/>
    <w:rsid w:val="002467CA"/>
    <w:rsid w:val="0024682B"/>
    <w:rsid w:val="002468CD"/>
    <w:rsid w:val="00246951"/>
    <w:rsid w:val="002469A5"/>
    <w:rsid w:val="00246AEB"/>
    <w:rsid w:val="00246D1D"/>
    <w:rsid w:val="00246E03"/>
    <w:rsid w:val="00246F0C"/>
    <w:rsid w:val="00246F64"/>
    <w:rsid w:val="00246FEC"/>
    <w:rsid w:val="00247057"/>
    <w:rsid w:val="00247675"/>
    <w:rsid w:val="002477BE"/>
    <w:rsid w:val="002478AF"/>
    <w:rsid w:val="002479E0"/>
    <w:rsid w:val="00247AD2"/>
    <w:rsid w:val="00247B7F"/>
    <w:rsid w:val="00247C5D"/>
    <w:rsid w:val="00247DDC"/>
    <w:rsid w:val="00247FA0"/>
    <w:rsid w:val="00250088"/>
    <w:rsid w:val="0025026B"/>
    <w:rsid w:val="002502A2"/>
    <w:rsid w:val="00250404"/>
    <w:rsid w:val="00250575"/>
    <w:rsid w:val="00250644"/>
    <w:rsid w:val="002507B5"/>
    <w:rsid w:val="0025088C"/>
    <w:rsid w:val="00250A98"/>
    <w:rsid w:val="00250D93"/>
    <w:rsid w:val="00250DAD"/>
    <w:rsid w:val="00250EB2"/>
    <w:rsid w:val="0025108D"/>
    <w:rsid w:val="002513F9"/>
    <w:rsid w:val="00251461"/>
    <w:rsid w:val="002514A2"/>
    <w:rsid w:val="0025155C"/>
    <w:rsid w:val="0025157F"/>
    <w:rsid w:val="00251606"/>
    <w:rsid w:val="0025174F"/>
    <w:rsid w:val="002517F8"/>
    <w:rsid w:val="00251B46"/>
    <w:rsid w:val="00251C9C"/>
    <w:rsid w:val="00251D2D"/>
    <w:rsid w:val="00251DCC"/>
    <w:rsid w:val="00251EAC"/>
    <w:rsid w:val="002522B0"/>
    <w:rsid w:val="002522B2"/>
    <w:rsid w:val="002523DB"/>
    <w:rsid w:val="00252720"/>
    <w:rsid w:val="00252853"/>
    <w:rsid w:val="002529C3"/>
    <w:rsid w:val="00252A17"/>
    <w:rsid w:val="00252C50"/>
    <w:rsid w:val="00252D64"/>
    <w:rsid w:val="00252EE9"/>
    <w:rsid w:val="00252F1A"/>
    <w:rsid w:val="00253081"/>
    <w:rsid w:val="002531DE"/>
    <w:rsid w:val="0025321A"/>
    <w:rsid w:val="002536B3"/>
    <w:rsid w:val="00253831"/>
    <w:rsid w:val="00253A1E"/>
    <w:rsid w:val="00253BB9"/>
    <w:rsid w:val="00253C9F"/>
    <w:rsid w:val="00253CDD"/>
    <w:rsid w:val="00253CF2"/>
    <w:rsid w:val="00253D5F"/>
    <w:rsid w:val="00253F5C"/>
    <w:rsid w:val="0025409F"/>
    <w:rsid w:val="002541B0"/>
    <w:rsid w:val="00254280"/>
    <w:rsid w:val="00254285"/>
    <w:rsid w:val="002543C0"/>
    <w:rsid w:val="002543EC"/>
    <w:rsid w:val="00254439"/>
    <w:rsid w:val="00254599"/>
    <w:rsid w:val="002546DC"/>
    <w:rsid w:val="002548EF"/>
    <w:rsid w:val="00254997"/>
    <w:rsid w:val="00254BE9"/>
    <w:rsid w:val="00254F23"/>
    <w:rsid w:val="00254F89"/>
    <w:rsid w:val="00255143"/>
    <w:rsid w:val="002551A7"/>
    <w:rsid w:val="00255329"/>
    <w:rsid w:val="002553D6"/>
    <w:rsid w:val="00255476"/>
    <w:rsid w:val="002554D2"/>
    <w:rsid w:val="002556CA"/>
    <w:rsid w:val="002558EF"/>
    <w:rsid w:val="002558F0"/>
    <w:rsid w:val="0025595D"/>
    <w:rsid w:val="00255B18"/>
    <w:rsid w:val="00255C72"/>
    <w:rsid w:val="00255CD7"/>
    <w:rsid w:val="00255CE4"/>
    <w:rsid w:val="00256030"/>
    <w:rsid w:val="00256114"/>
    <w:rsid w:val="0025641F"/>
    <w:rsid w:val="0025647F"/>
    <w:rsid w:val="002564DE"/>
    <w:rsid w:val="00256657"/>
    <w:rsid w:val="002566E8"/>
    <w:rsid w:val="0025672D"/>
    <w:rsid w:val="00256857"/>
    <w:rsid w:val="00256936"/>
    <w:rsid w:val="002569EC"/>
    <w:rsid w:val="00256CAF"/>
    <w:rsid w:val="0025703B"/>
    <w:rsid w:val="00257096"/>
    <w:rsid w:val="002572E1"/>
    <w:rsid w:val="00257308"/>
    <w:rsid w:val="0025733D"/>
    <w:rsid w:val="00257537"/>
    <w:rsid w:val="0025769D"/>
    <w:rsid w:val="00257A06"/>
    <w:rsid w:val="00257BCD"/>
    <w:rsid w:val="00257CC6"/>
    <w:rsid w:val="00257F34"/>
    <w:rsid w:val="00257F4B"/>
    <w:rsid w:val="00260108"/>
    <w:rsid w:val="002602AF"/>
    <w:rsid w:val="00260529"/>
    <w:rsid w:val="00260546"/>
    <w:rsid w:val="002606E3"/>
    <w:rsid w:val="00260921"/>
    <w:rsid w:val="00260A96"/>
    <w:rsid w:val="00260E50"/>
    <w:rsid w:val="00260F44"/>
    <w:rsid w:val="002611FC"/>
    <w:rsid w:val="002612A4"/>
    <w:rsid w:val="00261358"/>
    <w:rsid w:val="0026149D"/>
    <w:rsid w:val="002615E8"/>
    <w:rsid w:val="00261849"/>
    <w:rsid w:val="0026188C"/>
    <w:rsid w:val="002618E9"/>
    <w:rsid w:val="00261947"/>
    <w:rsid w:val="00261CED"/>
    <w:rsid w:val="00261FE4"/>
    <w:rsid w:val="002622E0"/>
    <w:rsid w:val="00262385"/>
    <w:rsid w:val="002624B7"/>
    <w:rsid w:val="002624C4"/>
    <w:rsid w:val="0026251D"/>
    <w:rsid w:val="002626C8"/>
    <w:rsid w:val="0026298E"/>
    <w:rsid w:val="00262BEE"/>
    <w:rsid w:val="00263378"/>
    <w:rsid w:val="00263595"/>
    <w:rsid w:val="002635BD"/>
    <w:rsid w:val="00263686"/>
    <w:rsid w:val="002636C4"/>
    <w:rsid w:val="002637E3"/>
    <w:rsid w:val="00263844"/>
    <w:rsid w:val="002638FA"/>
    <w:rsid w:val="00263A12"/>
    <w:rsid w:val="00263AE1"/>
    <w:rsid w:val="00263C90"/>
    <w:rsid w:val="00263D09"/>
    <w:rsid w:val="00263F3E"/>
    <w:rsid w:val="00263F72"/>
    <w:rsid w:val="00264398"/>
    <w:rsid w:val="002643EA"/>
    <w:rsid w:val="00264430"/>
    <w:rsid w:val="00264834"/>
    <w:rsid w:val="00264B72"/>
    <w:rsid w:val="00264D3C"/>
    <w:rsid w:val="00264D6C"/>
    <w:rsid w:val="00264DF1"/>
    <w:rsid w:val="00264E4A"/>
    <w:rsid w:val="002650D0"/>
    <w:rsid w:val="002652EE"/>
    <w:rsid w:val="002653A7"/>
    <w:rsid w:val="0026544E"/>
    <w:rsid w:val="002656C2"/>
    <w:rsid w:val="002658BA"/>
    <w:rsid w:val="00265A58"/>
    <w:rsid w:val="00265DB7"/>
    <w:rsid w:val="00265E02"/>
    <w:rsid w:val="00265F6D"/>
    <w:rsid w:val="00266039"/>
    <w:rsid w:val="002663B5"/>
    <w:rsid w:val="00266579"/>
    <w:rsid w:val="00266662"/>
    <w:rsid w:val="00266838"/>
    <w:rsid w:val="00266999"/>
    <w:rsid w:val="00266AB8"/>
    <w:rsid w:val="00266DBD"/>
    <w:rsid w:val="00266E1B"/>
    <w:rsid w:val="00266E27"/>
    <w:rsid w:val="00266E6E"/>
    <w:rsid w:val="002670C9"/>
    <w:rsid w:val="002671B4"/>
    <w:rsid w:val="0026777E"/>
    <w:rsid w:val="00267801"/>
    <w:rsid w:val="00267A2A"/>
    <w:rsid w:val="00267E5D"/>
    <w:rsid w:val="00267E86"/>
    <w:rsid w:val="0027032C"/>
    <w:rsid w:val="00270462"/>
    <w:rsid w:val="00270779"/>
    <w:rsid w:val="00270991"/>
    <w:rsid w:val="00270C87"/>
    <w:rsid w:val="00270D09"/>
    <w:rsid w:val="00270D0B"/>
    <w:rsid w:val="00270D1A"/>
    <w:rsid w:val="00271158"/>
    <w:rsid w:val="002713E3"/>
    <w:rsid w:val="002714A1"/>
    <w:rsid w:val="002715E0"/>
    <w:rsid w:val="0027167D"/>
    <w:rsid w:val="002716D1"/>
    <w:rsid w:val="0027171A"/>
    <w:rsid w:val="002717F5"/>
    <w:rsid w:val="00271840"/>
    <w:rsid w:val="0027187C"/>
    <w:rsid w:val="002718DD"/>
    <w:rsid w:val="00271B23"/>
    <w:rsid w:val="00272343"/>
    <w:rsid w:val="002727A7"/>
    <w:rsid w:val="00272903"/>
    <w:rsid w:val="00272F5D"/>
    <w:rsid w:val="00272F9F"/>
    <w:rsid w:val="0027308D"/>
    <w:rsid w:val="002730BF"/>
    <w:rsid w:val="002733FE"/>
    <w:rsid w:val="00273461"/>
    <w:rsid w:val="002734C1"/>
    <w:rsid w:val="0027353D"/>
    <w:rsid w:val="002736AB"/>
    <w:rsid w:val="00273F1C"/>
    <w:rsid w:val="00273FD0"/>
    <w:rsid w:val="00273FE8"/>
    <w:rsid w:val="00274229"/>
    <w:rsid w:val="00274318"/>
    <w:rsid w:val="0027450E"/>
    <w:rsid w:val="0027476B"/>
    <w:rsid w:val="00274887"/>
    <w:rsid w:val="00274B74"/>
    <w:rsid w:val="00274BF3"/>
    <w:rsid w:val="00274C5F"/>
    <w:rsid w:val="00274D5B"/>
    <w:rsid w:val="00274F2E"/>
    <w:rsid w:val="00275024"/>
    <w:rsid w:val="0027510D"/>
    <w:rsid w:val="0027531B"/>
    <w:rsid w:val="002753B4"/>
    <w:rsid w:val="00275789"/>
    <w:rsid w:val="0027579F"/>
    <w:rsid w:val="00276151"/>
    <w:rsid w:val="0027625C"/>
    <w:rsid w:val="0027638D"/>
    <w:rsid w:val="00276423"/>
    <w:rsid w:val="002765E3"/>
    <w:rsid w:val="002766BF"/>
    <w:rsid w:val="00276715"/>
    <w:rsid w:val="00276913"/>
    <w:rsid w:val="00276AF6"/>
    <w:rsid w:val="00276D5F"/>
    <w:rsid w:val="00276DBD"/>
    <w:rsid w:val="00276E6F"/>
    <w:rsid w:val="00276EBF"/>
    <w:rsid w:val="00277139"/>
    <w:rsid w:val="002771B4"/>
    <w:rsid w:val="002771E7"/>
    <w:rsid w:val="00277309"/>
    <w:rsid w:val="0027753B"/>
    <w:rsid w:val="00277611"/>
    <w:rsid w:val="002776B4"/>
    <w:rsid w:val="0027775F"/>
    <w:rsid w:val="00277874"/>
    <w:rsid w:val="002779D5"/>
    <w:rsid w:val="00277AB0"/>
    <w:rsid w:val="00277E52"/>
    <w:rsid w:val="00277ED8"/>
    <w:rsid w:val="002806B8"/>
    <w:rsid w:val="00280869"/>
    <w:rsid w:val="00280A74"/>
    <w:rsid w:val="00280AF9"/>
    <w:rsid w:val="00280C37"/>
    <w:rsid w:val="00280CBF"/>
    <w:rsid w:val="00280CF4"/>
    <w:rsid w:val="00280D52"/>
    <w:rsid w:val="00280E5D"/>
    <w:rsid w:val="00280FE6"/>
    <w:rsid w:val="0028119F"/>
    <w:rsid w:val="002811DD"/>
    <w:rsid w:val="00281542"/>
    <w:rsid w:val="0028173C"/>
    <w:rsid w:val="002819E9"/>
    <w:rsid w:val="00281A50"/>
    <w:rsid w:val="00281BCE"/>
    <w:rsid w:val="00281CE8"/>
    <w:rsid w:val="00281F39"/>
    <w:rsid w:val="00281F68"/>
    <w:rsid w:val="00282240"/>
    <w:rsid w:val="00282506"/>
    <w:rsid w:val="002825F7"/>
    <w:rsid w:val="002827B5"/>
    <w:rsid w:val="0028282D"/>
    <w:rsid w:val="00282AAD"/>
    <w:rsid w:val="00282BA3"/>
    <w:rsid w:val="00282C81"/>
    <w:rsid w:val="00282CA4"/>
    <w:rsid w:val="00282D9D"/>
    <w:rsid w:val="00282FBD"/>
    <w:rsid w:val="00283131"/>
    <w:rsid w:val="002833D5"/>
    <w:rsid w:val="00283481"/>
    <w:rsid w:val="002835DD"/>
    <w:rsid w:val="002836AA"/>
    <w:rsid w:val="00283DCA"/>
    <w:rsid w:val="00283E71"/>
    <w:rsid w:val="00284017"/>
    <w:rsid w:val="00284142"/>
    <w:rsid w:val="002841A5"/>
    <w:rsid w:val="00284384"/>
    <w:rsid w:val="00284696"/>
    <w:rsid w:val="002846CE"/>
    <w:rsid w:val="002847A2"/>
    <w:rsid w:val="00284934"/>
    <w:rsid w:val="00284AAE"/>
    <w:rsid w:val="00284B94"/>
    <w:rsid w:val="00284CBA"/>
    <w:rsid w:val="00284D8F"/>
    <w:rsid w:val="00284E92"/>
    <w:rsid w:val="002851D6"/>
    <w:rsid w:val="00285435"/>
    <w:rsid w:val="00285481"/>
    <w:rsid w:val="0028555D"/>
    <w:rsid w:val="00285561"/>
    <w:rsid w:val="00285600"/>
    <w:rsid w:val="00285655"/>
    <w:rsid w:val="002856A4"/>
    <w:rsid w:val="002856E6"/>
    <w:rsid w:val="00285717"/>
    <w:rsid w:val="002857FC"/>
    <w:rsid w:val="00285A8F"/>
    <w:rsid w:val="00285B52"/>
    <w:rsid w:val="00285CBC"/>
    <w:rsid w:val="00285CF9"/>
    <w:rsid w:val="00285D66"/>
    <w:rsid w:val="00285F45"/>
    <w:rsid w:val="0028608F"/>
    <w:rsid w:val="00286152"/>
    <w:rsid w:val="0028622F"/>
    <w:rsid w:val="002863D8"/>
    <w:rsid w:val="002863F4"/>
    <w:rsid w:val="002864DE"/>
    <w:rsid w:val="00286645"/>
    <w:rsid w:val="002866B4"/>
    <w:rsid w:val="00286734"/>
    <w:rsid w:val="00286965"/>
    <w:rsid w:val="00286A73"/>
    <w:rsid w:val="00286B99"/>
    <w:rsid w:val="00286C97"/>
    <w:rsid w:val="00286CBE"/>
    <w:rsid w:val="00286E62"/>
    <w:rsid w:val="00286E97"/>
    <w:rsid w:val="00287157"/>
    <w:rsid w:val="00287223"/>
    <w:rsid w:val="002872EB"/>
    <w:rsid w:val="002872F1"/>
    <w:rsid w:val="00287368"/>
    <w:rsid w:val="002873BA"/>
    <w:rsid w:val="002874B4"/>
    <w:rsid w:val="002874C0"/>
    <w:rsid w:val="002875F5"/>
    <w:rsid w:val="002876CE"/>
    <w:rsid w:val="002876EC"/>
    <w:rsid w:val="0028771B"/>
    <w:rsid w:val="00287A67"/>
    <w:rsid w:val="00287AC0"/>
    <w:rsid w:val="00287CE4"/>
    <w:rsid w:val="002901D6"/>
    <w:rsid w:val="002901FE"/>
    <w:rsid w:val="0029020C"/>
    <w:rsid w:val="002902F9"/>
    <w:rsid w:val="0029054E"/>
    <w:rsid w:val="0029076C"/>
    <w:rsid w:val="002907D9"/>
    <w:rsid w:val="00290AB8"/>
    <w:rsid w:val="00290AB9"/>
    <w:rsid w:val="00290D4D"/>
    <w:rsid w:val="00291030"/>
    <w:rsid w:val="002911DF"/>
    <w:rsid w:val="002913D4"/>
    <w:rsid w:val="00291577"/>
    <w:rsid w:val="0029180E"/>
    <w:rsid w:val="00291810"/>
    <w:rsid w:val="00291899"/>
    <w:rsid w:val="0029196A"/>
    <w:rsid w:val="002919B8"/>
    <w:rsid w:val="00291D08"/>
    <w:rsid w:val="00291E07"/>
    <w:rsid w:val="00291EDD"/>
    <w:rsid w:val="0029201C"/>
    <w:rsid w:val="00292095"/>
    <w:rsid w:val="002921C7"/>
    <w:rsid w:val="002923F0"/>
    <w:rsid w:val="0029246C"/>
    <w:rsid w:val="002924A4"/>
    <w:rsid w:val="0029281F"/>
    <w:rsid w:val="00292863"/>
    <w:rsid w:val="00292950"/>
    <w:rsid w:val="00292BEE"/>
    <w:rsid w:val="00292C34"/>
    <w:rsid w:val="00292CB6"/>
    <w:rsid w:val="00292E61"/>
    <w:rsid w:val="00292FE5"/>
    <w:rsid w:val="00293142"/>
    <w:rsid w:val="002931C4"/>
    <w:rsid w:val="002933B6"/>
    <w:rsid w:val="002933C7"/>
    <w:rsid w:val="00293786"/>
    <w:rsid w:val="0029388D"/>
    <w:rsid w:val="002939B9"/>
    <w:rsid w:val="00293BB3"/>
    <w:rsid w:val="00293D3B"/>
    <w:rsid w:val="00293DFC"/>
    <w:rsid w:val="00293E67"/>
    <w:rsid w:val="00293F6B"/>
    <w:rsid w:val="00293FC5"/>
    <w:rsid w:val="00293FF5"/>
    <w:rsid w:val="00294017"/>
    <w:rsid w:val="00294088"/>
    <w:rsid w:val="0029421B"/>
    <w:rsid w:val="00294288"/>
    <w:rsid w:val="002942F8"/>
    <w:rsid w:val="00294414"/>
    <w:rsid w:val="00294503"/>
    <w:rsid w:val="00294589"/>
    <w:rsid w:val="0029476C"/>
    <w:rsid w:val="002947AA"/>
    <w:rsid w:val="00294823"/>
    <w:rsid w:val="0029493A"/>
    <w:rsid w:val="00294B4C"/>
    <w:rsid w:val="00294D8E"/>
    <w:rsid w:val="002950C7"/>
    <w:rsid w:val="002950CA"/>
    <w:rsid w:val="002950FA"/>
    <w:rsid w:val="0029513C"/>
    <w:rsid w:val="00295198"/>
    <w:rsid w:val="002951DE"/>
    <w:rsid w:val="0029545E"/>
    <w:rsid w:val="0029547B"/>
    <w:rsid w:val="002954B6"/>
    <w:rsid w:val="002954BE"/>
    <w:rsid w:val="00295848"/>
    <w:rsid w:val="00295897"/>
    <w:rsid w:val="00295B62"/>
    <w:rsid w:val="00295C72"/>
    <w:rsid w:val="00295CAF"/>
    <w:rsid w:val="00295F1A"/>
    <w:rsid w:val="0029617A"/>
    <w:rsid w:val="002961F2"/>
    <w:rsid w:val="002961F3"/>
    <w:rsid w:val="00296241"/>
    <w:rsid w:val="00296325"/>
    <w:rsid w:val="00296381"/>
    <w:rsid w:val="0029652F"/>
    <w:rsid w:val="00296C10"/>
    <w:rsid w:val="00296D83"/>
    <w:rsid w:val="00296E01"/>
    <w:rsid w:val="00296E5D"/>
    <w:rsid w:val="00296F70"/>
    <w:rsid w:val="00297056"/>
    <w:rsid w:val="002971B4"/>
    <w:rsid w:val="002972A7"/>
    <w:rsid w:val="002973AF"/>
    <w:rsid w:val="002975C0"/>
    <w:rsid w:val="002978DB"/>
    <w:rsid w:val="002978F1"/>
    <w:rsid w:val="0029793F"/>
    <w:rsid w:val="002979D2"/>
    <w:rsid w:val="00297C5F"/>
    <w:rsid w:val="00297EEC"/>
    <w:rsid w:val="00297F9E"/>
    <w:rsid w:val="002A003D"/>
    <w:rsid w:val="002A01BD"/>
    <w:rsid w:val="002A0691"/>
    <w:rsid w:val="002A07E6"/>
    <w:rsid w:val="002A0810"/>
    <w:rsid w:val="002A09D7"/>
    <w:rsid w:val="002A0A6A"/>
    <w:rsid w:val="002A0AFD"/>
    <w:rsid w:val="002A0BFD"/>
    <w:rsid w:val="002A0C76"/>
    <w:rsid w:val="002A0DD0"/>
    <w:rsid w:val="002A0E04"/>
    <w:rsid w:val="002A0E36"/>
    <w:rsid w:val="002A0F48"/>
    <w:rsid w:val="002A125C"/>
    <w:rsid w:val="002A17B6"/>
    <w:rsid w:val="002A1826"/>
    <w:rsid w:val="002A1C0F"/>
    <w:rsid w:val="002A1CDD"/>
    <w:rsid w:val="002A1DF0"/>
    <w:rsid w:val="002A2450"/>
    <w:rsid w:val="002A24AE"/>
    <w:rsid w:val="002A266A"/>
    <w:rsid w:val="002A28BA"/>
    <w:rsid w:val="002A2A55"/>
    <w:rsid w:val="002A2AB6"/>
    <w:rsid w:val="002A2D52"/>
    <w:rsid w:val="002A2D9C"/>
    <w:rsid w:val="002A302C"/>
    <w:rsid w:val="002A327B"/>
    <w:rsid w:val="002A33B4"/>
    <w:rsid w:val="002A34B5"/>
    <w:rsid w:val="002A36D2"/>
    <w:rsid w:val="002A36F5"/>
    <w:rsid w:val="002A3767"/>
    <w:rsid w:val="002A3785"/>
    <w:rsid w:val="002A39A3"/>
    <w:rsid w:val="002A3C63"/>
    <w:rsid w:val="002A3D5B"/>
    <w:rsid w:val="002A3EAE"/>
    <w:rsid w:val="002A478B"/>
    <w:rsid w:val="002A47EF"/>
    <w:rsid w:val="002A4939"/>
    <w:rsid w:val="002A4CDF"/>
    <w:rsid w:val="002A4D13"/>
    <w:rsid w:val="002A50C5"/>
    <w:rsid w:val="002A5128"/>
    <w:rsid w:val="002A51BB"/>
    <w:rsid w:val="002A574A"/>
    <w:rsid w:val="002A5759"/>
    <w:rsid w:val="002A57B0"/>
    <w:rsid w:val="002A58C6"/>
    <w:rsid w:val="002A596E"/>
    <w:rsid w:val="002A59F6"/>
    <w:rsid w:val="002A5AC5"/>
    <w:rsid w:val="002A5AF1"/>
    <w:rsid w:val="002A5C88"/>
    <w:rsid w:val="002A5D4B"/>
    <w:rsid w:val="002A5D8C"/>
    <w:rsid w:val="002A5EBC"/>
    <w:rsid w:val="002A5F79"/>
    <w:rsid w:val="002A60F9"/>
    <w:rsid w:val="002A62AD"/>
    <w:rsid w:val="002A6825"/>
    <w:rsid w:val="002A683F"/>
    <w:rsid w:val="002A6903"/>
    <w:rsid w:val="002A6BD3"/>
    <w:rsid w:val="002A6D73"/>
    <w:rsid w:val="002A6D9C"/>
    <w:rsid w:val="002A6EB5"/>
    <w:rsid w:val="002A6F2E"/>
    <w:rsid w:val="002A737D"/>
    <w:rsid w:val="002A73DA"/>
    <w:rsid w:val="002A73E2"/>
    <w:rsid w:val="002A7430"/>
    <w:rsid w:val="002A7433"/>
    <w:rsid w:val="002A74AE"/>
    <w:rsid w:val="002A7EEF"/>
    <w:rsid w:val="002B00A6"/>
    <w:rsid w:val="002B0170"/>
    <w:rsid w:val="002B02A2"/>
    <w:rsid w:val="002B0305"/>
    <w:rsid w:val="002B0385"/>
    <w:rsid w:val="002B0407"/>
    <w:rsid w:val="002B0441"/>
    <w:rsid w:val="002B04F1"/>
    <w:rsid w:val="002B0517"/>
    <w:rsid w:val="002B051B"/>
    <w:rsid w:val="002B0545"/>
    <w:rsid w:val="002B0661"/>
    <w:rsid w:val="002B0992"/>
    <w:rsid w:val="002B0B65"/>
    <w:rsid w:val="002B0BBB"/>
    <w:rsid w:val="002B0BD5"/>
    <w:rsid w:val="002B0BE5"/>
    <w:rsid w:val="002B0D17"/>
    <w:rsid w:val="002B0D34"/>
    <w:rsid w:val="002B0D9D"/>
    <w:rsid w:val="002B10C4"/>
    <w:rsid w:val="002B11D1"/>
    <w:rsid w:val="002B12AD"/>
    <w:rsid w:val="002B12DB"/>
    <w:rsid w:val="002B1342"/>
    <w:rsid w:val="002B15B3"/>
    <w:rsid w:val="002B15C7"/>
    <w:rsid w:val="002B1710"/>
    <w:rsid w:val="002B1865"/>
    <w:rsid w:val="002B19D8"/>
    <w:rsid w:val="002B19F2"/>
    <w:rsid w:val="002B1A60"/>
    <w:rsid w:val="002B1B58"/>
    <w:rsid w:val="002B1D56"/>
    <w:rsid w:val="002B1E41"/>
    <w:rsid w:val="002B1EAB"/>
    <w:rsid w:val="002B1F2A"/>
    <w:rsid w:val="002B20CF"/>
    <w:rsid w:val="002B20F9"/>
    <w:rsid w:val="002B2244"/>
    <w:rsid w:val="002B2467"/>
    <w:rsid w:val="002B27D1"/>
    <w:rsid w:val="002B28B5"/>
    <w:rsid w:val="002B28C7"/>
    <w:rsid w:val="002B29B6"/>
    <w:rsid w:val="002B2E0E"/>
    <w:rsid w:val="002B2EB4"/>
    <w:rsid w:val="002B2F90"/>
    <w:rsid w:val="002B30F9"/>
    <w:rsid w:val="002B32E9"/>
    <w:rsid w:val="002B3314"/>
    <w:rsid w:val="002B34B7"/>
    <w:rsid w:val="002B3553"/>
    <w:rsid w:val="002B35D5"/>
    <w:rsid w:val="002B39FA"/>
    <w:rsid w:val="002B3DF3"/>
    <w:rsid w:val="002B3EE5"/>
    <w:rsid w:val="002B3F3A"/>
    <w:rsid w:val="002B3F8A"/>
    <w:rsid w:val="002B417E"/>
    <w:rsid w:val="002B417F"/>
    <w:rsid w:val="002B41F2"/>
    <w:rsid w:val="002B4404"/>
    <w:rsid w:val="002B4663"/>
    <w:rsid w:val="002B4A8C"/>
    <w:rsid w:val="002B4C6B"/>
    <w:rsid w:val="002B4D4F"/>
    <w:rsid w:val="002B4E53"/>
    <w:rsid w:val="002B4E5C"/>
    <w:rsid w:val="002B4FE1"/>
    <w:rsid w:val="002B5563"/>
    <w:rsid w:val="002B578E"/>
    <w:rsid w:val="002B580D"/>
    <w:rsid w:val="002B59E5"/>
    <w:rsid w:val="002B5A88"/>
    <w:rsid w:val="002B5A8E"/>
    <w:rsid w:val="002B5BBA"/>
    <w:rsid w:val="002B5C54"/>
    <w:rsid w:val="002B5D43"/>
    <w:rsid w:val="002B5E25"/>
    <w:rsid w:val="002B5E67"/>
    <w:rsid w:val="002B5F82"/>
    <w:rsid w:val="002B61D4"/>
    <w:rsid w:val="002B62E3"/>
    <w:rsid w:val="002B653B"/>
    <w:rsid w:val="002B654C"/>
    <w:rsid w:val="002B65C4"/>
    <w:rsid w:val="002B65DA"/>
    <w:rsid w:val="002B6643"/>
    <w:rsid w:val="002B6928"/>
    <w:rsid w:val="002B6A7E"/>
    <w:rsid w:val="002B6AA5"/>
    <w:rsid w:val="002B6DA4"/>
    <w:rsid w:val="002B6EC2"/>
    <w:rsid w:val="002B6FDD"/>
    <w:rsid w:val="002B7180"/>
    <w:rsid w:val="002B723D"/>
    <w:rsid w:val="002B726E"/>
    <w:rsid w:val="002B739C"/>
    <w:rsid w:val="002B7414"/>
    <w:rsid w:val="002B76E2"/>
    <w:rsid w:val="002B775E"/>
    <w:rsid w:val="002B7836"/>
    <w:rsid w:val="002B78FA"/>
    <w:rsid w:val="002B7A1C"/>
    <w:rsid w:val="002B7B66"/>
    <w:rsid w:val="002B7C9A"/>
    <w:rsid w:val="002B7F11"/>
    <w:rsid w:val="002B7FF8"/>
    <w:rsid w:val="002C01C3"/>
    <w:rsid w:val="002C0472"/>
    <w:rsid w:val="002C04B3"/>
    <w:rsid w:val="002C078A"/>
    <w:rsid w:val="002C07FA"/>
    <w:rsid w:val="002C084A"/>
    <w:rsid w:val="002C08E1"/>
    <w:rsid w:val="002C09F0"/>
    <w:rsid w:val="002C0A7F"/>
    <w:rsid w:val="002C0AAF"/>
    <w:rsid w:val="002C0ACB"/>
    <w:rsid w:val="002C0AEA"/>
    <w:rsid w:val="002C0D27"/>
    <w:rsid w:val="002C0DE3"/>
    <w:rsid w:val="002C0E5F"/>
    <w:rsid w:val="002C1148"/>
    <w:rsid w:val="002C1423"/>
    <w:rsid w:val="002C14BC"/>
    <w:rsid w:val="002C1685"/>
    <w:rsid w:val="002C1AE2"/>
    <w:rsid w:val="002C1B08"/>
    <w:rsid w:val="002C1B46"/>
    <w:rsid w:val="002C1C27"/>
    <w:rsid w:val="002C1D8E"/>
    <w:rsid w:val="002C1F1A"/>
    <w:rsid w:val="002C20F4"/>
    <w:rsid w:val="002C2287"/>
    <w:rsid w:val="002C2302"/>
    <w:rsid w:val="002C2312"/>
    <w:rsid w:val="002C2520"/>
    <w:rsid w:val="002C2A83"/>
    <w:rsid w:val="002C2C3C"/>
    <w:rsid w:val="002C2CB9"/>
    <w:rsid w:val="002C2E7A"/>
    <w:rsid w:val="002C2F31"/>
    <w:rsid w:val="002C3616"/>
    <w:rsid w:val="002C38C5"/>
    <w:rsid w:val="002C38CF"/>
    <w:rsid w:val="002C3BBB"/>
    <w:rsid w:val="002C3D31"/>
    <w:rsid w:val="002C3EDB"/>
    <w:rsid w:val="002C3F35"/>
    <w:rsid w:val="002C3F8A"/>
    <w:rsid w:val="002C4175"/>
    <w:rsid w:val="002C41F6"/>
    <w:rsid w:val="002C4457"/>
    <w:rsid w:val="002C4DE1"/>
    <w:rsid w:val="002C4E6B"/>
    <w:rsid w:val="002C4FE0"/>
    <w:rsid w:val="002C5487"/>
    <w:rsid w:val="002C54ED"/>
    <w:rsid w:val="002C5868"/>
    <w:rsid w:val="002C5974"/>
    <w:rsid w:val="002C59FC"/>
    <w:rsid w:val="002C5A7D"/>
    <w:rsid w:val="002C5EF5"/>
    <w:rsid w:val="002C6034"/>
    <w:rsid w:val="002C62C3"/>
    <w:rsid w:val="002C62F8"/>
    <w:rsid w:val="002C637E"/>
    <w:rsid w:val="002C64F5"/>
    <w:rsid w:val="002C6500"/>
    <w:rsid w:val="002C6682"/>
    <w:rsid w:val="002C697C"/>
    <w:rsid w:val="002C6BD1"/>
    <w:rsid w:val="002C6D22"/>
    <w:rsid w:val="002C6D59"/>
    <w:rsid w:val="002C6D60"/>
    <w:rsid w:val="002C6FB8"/>
    <w:rsid w:val="002C6FD2"/>
    <w:rsid w:val="002C715A"/>
    <w:rsid w:val="002C7323"/>
    <w:rsid w:val="002C738D"/>
    <w:rsid w:val="002C73D0"/>
    <w:rsid w:val="002C7448"/>
    <w:rsid w:val="002C74EF"/>
    <w:rsid w:val="002C751C"/>
    <w:rsid w:val="002C76D8"/>
    <w:rsid w:val="002C779D"/>
    <w:rsid w:val="002C7884"/>
    <w:rsid w:val="002C78B9"/>
    <w:rsid w:val="002C7A71"/>
    <w:rsid w:val="002C7AF5"/>
    <w:rsid w:val="002C7B6F"/>
    <w:rsid w:val="002C7B95"/>
    <w:rsid w:val="002C7BE3"/>
    <w:rsid w:val="002C7C09"/>
    <w:rsid w:val="002C7C7C"/>
    <w:rsid w:val="002C7C8C"/>
    <w:rsid w:val="002C7E44"/>
    <w:rsid w:val="002D0007"/>
    <w:rsid w:val="002D018A"/>
    <w:rsid w:val="002D0212"/>
    <w:rsid w:val="002D0E2C"/>
    <w:rsid w:val="002D0EC1"/>
    <w:rsid w:val="002D1629"/>
    <w:rsid w:val="002D1864"/>
    <w:rsid w:val="002D1920"/>
    <w:rsid w:val="002D1924"/>
    <w:rsid w:val="002D1AF6"/>
    <w:rsid w:val="002D1BE5"/>
    <w:rsid w:val="002D202C"/>
    <w:rsid w:val="002D2157"/>
    <w:rsid w:val="002D2159"/>
    <w:rsid w:val="002D225D"/>
    <w:rsid w:val="002D268D"/>
    <w:rsid w:val="002D2828"/>
    <w:rsid w:val="002D2904"/>
    <w:rsid w:val="002D2CE0"/>
    <w:rsid w:val="002D2E9E"/>
    <w:rsid w:val="002D3029"/>
    <w:rsid w:val="002D30DA"/>
    <w:rsid w:val="002D30F9"/>
    <w:rsid w:val="002D3544"/>
    <w:rsid w:val="002D3839"/>
    <w:rsid w:val="002D38D2"/>
    <w:rsid w:val="002D3A6F"/>
    <w:rsid w:val="002D3AF6"/>
    <w:rsid w:val="002D3C54"/>
    <w:rsid w:val="002D417A"/>
    <w:rsid w:val="002D43F0"/>
    <w:rsid w:val="002D4446"/>
    <w:rsid w:val="002D450E"/>
    <w:rsid w:val="002D46FC"/>
    <w:rsid w:val="002D490E"/>
    <w:rsid w:val="002D498C"/>
    <w:rsid w:val="002D4AAF"/>
    <w:rsid w:val="002D4B45"/>
    <w:rsid w:val="002D4B4E"/>
    <w:rsid w:val="002D4BF0"/>
    <w:rsid w:val="002D4C41"/>
    <w:rsid w:val="002D4FE9"/>
    <w:rsid w:val="002D4FEF"/>
    <w:rsid w:val="002D5187"/>
    <w:rsid w:val="002D52AA"/>
    <w:rsid w:val="002D5607"/>
    <w:rsid w:val="002D56C7"/>
    <w:rsid w:val="002D58E1"/>
    <w:rsid w:val="002D5AC8"/>
    <w:rsid w:val="002D5ACE"/>
    <w:rsid w:val="002D5CBD"/>
    <w:rsid w:val="002D5CDF"/>
    <w:rsid w:val="002D5CE8"/>
    <w:rsid w:val="002D5F62"/>
    <w:rsid w:val="002D6384"/>
    <w:rsid w:val="002D6515"/>
    <w:rsid w:val="002D6651"/>
    <w:rsid w:val="002D6696"/>
    <w:rsid w:val="002D6747"/>
    <w:rsid w:val="002D68C0"/>
    <w:rsid w:val="002D6955"/>
    <w:rsid w:val="002D6A2E"/>
    <w:rsid w:val="002D6BA4"/>
    <w:rsid w:val="002D70C7"/>
    <w:rsid w:val="002D7478"/>
    <w:rsid w:val="002D754F"/>
    <w:rsid w:val="002D78BF"/>
    <w:rsid w:val="002D7A0D"/>
    <w:rsid w:val="002D7CF7"/>
    <w:rsid w:val="002D7D71"/>
    <w:rsid w:val="002D7DE9"/>
    <w:rsid w:val="002D7EAF"/>
    <w:rsid w:val="002D7F24"/>
    <w:rsid w:val="002E002B"/>
    <w:rsid w:val="002E014A"/>
    <w:rsid w:val="002E028E"/>
    <w:rsid w:val="002E02C3"/>
    <w:rsid w:val="002E052B"/>
    <w:rsid w:val="002E07EF"/>
    <w:rsid w:val="002E0A2B"/>
    <w:rsid w:val="002E0B50"/>
    <w:rsid w:val="002E0B7F"/>
    <w:rsid w:val="002E0B8D"/>
    <w:rsid w:val="002E0CF9"/>
    <w:rsid w:val="002E0D70"/>
    <w:rsid w:val="002E0EB3"/>
    <w:rsid w:val="002E0FE8"/>
    <w:rsid w:val="002E107F"/>
    <w:rsid w:val="002E12F8"/>
    <w:rsid w:val="002E135A"/>
    <w:rsid w:val="002E140C"/>
    <w:rsid w:val="002E15A5"/>
    <w:rsid w:val="002E171C"/>
    <w:rsid w:val="002E1904"/>
    <w:rsid w:val="002E196C"/>
    <w:rsid w:val="002E1B72"/>
    <w:rsid w:val="002E1BE1"/>
    <w:rsid w:val="002E1C50"/>
    <w:rsid w:val="002E1CFC"/>
    <w:rsid w:val="002E1D5E"/>
    <w:rsid w:val="002E1EDF"/>
    <w:rsid w:val="002E2103"/>
    <w:rsid w:val="002E2170"/>
    <w:rsid w:val="002E23AD"/>
    <w:rsid w:val="002E246B"/>
    <w:rsid w:val="002E268E"/>
    <w:rsid w:val="002E2D28"/>
    <w:rsid w:val="002E2DC1"/>
    <w:rsid w:val="002E2E6B"/>
    <w:rsid w:val="002E34DF"/>
    <w:rsid w:val="002E3590"/>
    <w:rsid w:val="002E3863"/>
    <w:rsid w:val="002E391E"/>
    <w:rsid w:val="002E3BCC"/>
    <w:rsid w:val="002E3BED"/>
    <w:rsid w:val="002E3C8B"/>
    <w:rsid w:val="002E3CF2"/>
    <w:rsid w:val="002E3D3D"/>
    <w:rsid w:val="002E40C3"/>
    <w:rsid w:val="002E416E"/>
    <w:rsid w:val="002E41E6"/>
    <w:rsid w:val="002E458E"/>
    <w:rsid w:val="002E459C"/>
    <w:rsid w:val="002E45E2"/>
    <w:rsid w:val="002E4726"/>
    <w:rsid w:val="002E483F"/>
    <w:rsid w:val="002E4887"/>
    <w:rsid w:val="002E4B59"/>
    <w:rsid w:val="002E4D24"/>
    <w:rsid w:val="002E4F5E"/>
    <w:rsid w:val="002E5259"/>
    <w:rsid w:val="002E545A"/>
    <w:rsid w:val="002E5684"/>
    <w:rsid w:val="002E5903"/>
    <w:rsid w:val="002E5B8A"/>
    <w:rsid w:val="002E5C27"/>
    <w:rsid w:val="002E5FFC"/>
    <w:rsid w:val="002E6076"/>
    <w:rsid w:val="002E61D8"/>
    <w:rsid w:val="002E6342"/>
    <w:rsid w:val="002E66DD"/>
    <w:rsid w:val="002E6C37"/>
    <w:rsid w:val="002E6CD4"/>
    <w:rsid w:val="002E6E25"/>
    <w:rsid w:val="002E6E58"/>
    <w:rsid w:val="002E6F84"/>
    <w:rsid w:val="002E703B"/>
    <w:rsid w:val="002E708A"/>
    <w:rsid w:val="002E70D8"/>
    <w:rsid w:val="002E72DD"/>
    <w:rsid w:val="002E7599"/>
    <w:rsid w:val="002E77D5"/>
    <w:rsid w:val="002E7807"/>
    <w:rsid w:val="002E7991"/>
    <w:rsid w:val="002E7A4D"/>
    <w:rsid w:val="002E7AB7"/>
    <w:rsid w:val="002E7AE7"/>
    <w:rsid w:val="002E7CFF"/>
    <w:rsid w:val="002E7E9C"/>
    <w:rsid w:val="002F013E"/>
    <w:rsid w:val="002F0161"/>
    <w:rsid w:val="002F0266"/>
    <w:rsid w:val="002F02CF"/>
    <w:rsid w:val="002F039B"/>
    <w:rsid w:val="002F0487"/>
    <w:rsid w:val="002F0793"/>
    <w:rsid w:val="002F084B"/>
    <w:rsid w:val="002F0870"/>
    <w:rsid w:val="002F08B8"/>
    <w:rsid w:val="002F08EF"/>
    <w:rsid w:val="002F099A"/>
    <w:rsid w:val="002F0A9E"/>
    <w:rsid w:val="002F0B9C"/>
    <w:rsid w:val="002F0BE6"/>
    <w:rsid w:val="002F0C4A"/>
    <w:rsid w:val="002F0CB8"/>
    <w:rsid w:val="002F0CDB"/>
    <w:rsid w:val="002F0F7A"/>
    <w:rsid w:val="002F0F94"/>
    <w:rsid w:val="002F0FB4"/>
    <w:rsid w:val="002F10B8"/>
    <w:rsid w:val="002F124D"/>
    <w:rsid w:val="002F12FE"/>
    <w:rsid w:val="002F135C"/>
    <w:rsid w:val="002F1370"/>
    <w:rsid w:val="002F13E5"/>
    <w:rsid w:val="002F15A3"/>
    <w:rsid w:val="002F15BA"/>
    <w:rsid w:val="002F1655"/>
    <w:rsid w:val="002F1778"/>
    <w:rsid w:val="002F1845"/>
    <w:rsid w:val="002F1887"/>
    <w:rsid w:val="002F192F"/>
    <w:rsid w:val="002F1B09"/>
    <w:rsid w:val="002F1C51"/>
    <w:rsid w:val="002F2041"/>
    <w:rsid w:val="002F20C1"/>
    <w:rsid w:val="002F22FD"/>
    <w:rsid w:val="002F23AF"/>
    <w:rsid w:val="002F25F2"/>
    <w:rsid w:val="002F2608"/>
    <w:rsid w:val="002F268C"/>
    <w:rsid w:val="002F2884"/>
    <w:rsid w:val="002F2A07"/>
    <w:rsid w:val="002F2BAF"/>
    <w:rsid w:val="002F2C92"/>
    <w:rsid w:val="002F2F4E"/>
    <w:rsid w:val="002F3019"/>
    <w:rsid w:val="002F310A"/>
    <w:rsid w:val="002F3276"/>
    <w:rsid w:val="002F34D1"/>
    <w:rsid w:val="002F3623"/>
    <w:rsid w:val="002F3933"/>
    <w:rsid w:val="002F3A0D"/>
    <w:rsid w:val="002F3F89"/>
    <w:rsid w:val="002F4051"/>
    <w:rsid w:val="002F40EC"/>
    <w:rsid w:val="002F4242"/>
    <w:rsid w:val="002F42C7"/>
    <w:rsid w:val="002F4312"/>
    <w:rsid w:val="002F4394"/>
    <w:rsid w:val="002F4474"/>
    <w:rsid w:val="002F4621"/>
    <w:rsid w:val="002F483D"/>
    <w:rsid w:val="002F4929"/>
    <w:rsid w:val="002F4BCB"/>
    <w:rsid w:val="002F4C00"/>
    <w:rsid w:val="002F4D09"/>
    <w:rsid w:val="002F50BF"/>
    <w:rsid w:val="002F527A"/>
    <w:rsid w:val="002F52B9"/>
    <w:rsid w:val="002F55C3"/>
    <w:rsid w:val="002F5727"/>
    <w:rsid w:val="002F58ED"/>
    <w:rsid w:val="002F58FC"/>
    <w:rsid w:val="002F5B7F"/>
    <w:rsid w:val="002F5D25"/>
    <w:rsid w:val="002F5DA8"/>
    <w:rsid w:val="002F5FEE"/>
    <w:rsid w:val="002F6172"/>
    <w:rsid w:val="002F61C6"/>
    <w:rsid w:val="002F61F6"/>
    <w:rsid w:val="002F6238"/>
    <w:rsid w:val="002F6454"/>
    <w:rsid w:val="002F6683"/>
    <w:rsid w:val="002F6687"/>
    <w:rsid w:val="002F6B5B"/>
    <w:rsid w:val="002F6D6C"/>
    <w:rsid w:val="002F6F6E"/>
    <w:rsid w:val="002F7061"/>
    <w:rsid w:val="002F7275"/>
    <w:rsid w:val="002F7637"/>
    <w:rsid w:val="002F7876"/>
    <w:rsid w:val="002F7AF3"/>
    <w:rsid w:val="002F7C04"/>
    <w:rsid w:val="002F7D15"/>
    <w:rsid w:val="002F7D31"/>
    <w:rsid w:val="002F7D73"/>
    <w:rsid w:val="002F7DCB"/>
    <w:rsid w:val="002F7F89"/>
    <w:rsid w:val="0030008D"/>
    <w:rsid w:val="003000AE"/>
    <w:rsid w:val="00300175"/>
    <w:rsid w:val="003007C5"/>
    <w:rsid w:val="00300845"/>
    <w:rsid w:val="003008CB"/>
    <w:rsid w:val="00300D13"/>
    <w:rsid w:val="00300DDF"/>
    <w:rsid w:val="00300EE6"/>
    <w:rsid w:val="00300F6E"/>
    <w:rsid w:val="00301031"/>
    <w:rsid w:val="00301329"/>
    <w:rsid w:val="00301481"/>
    <w:rsid w:val="0030168A"/>
    <w:rsid w:val="003018B1"/>
    <w:rsid w:val="00301973"/>
    <w:rsid w:val="003019CE"/>
    <w:rsid w:val="00301BE4"/>
    <w:rsid w:val="00301EBC"/>
    <w:rsid w:val="00301ECD"/>
    <w:rsid w:val="00301F74"/>
    <w:rsid w:val="003021AC"/>
    <w:rsid w:val="0030236B"/>
    <w:rsid w:val="00302389"/>
    <w:rsid w:val="00302415"/>
    <w:rsid w:val="003025FE"/>
    <w:rsid w:val="00302801"/>
    <w:rsid w:val="0030280D"/>
    <w:rsid w:val="003028A6"/>
    <w:rsid w:val="003028CB"/>
    <w:rsid w:val="00302C7E"/>
    <w:rsid w:val="00302E4B"/>
    <w:rsid w:val="00302E77"/>
    <w:rsid w:val="00302F17"/>
    <w:rsid w:val="003030C3"/>
    <w:rsid w:val="00303295"/>
    <w:rsid w:val="0030356D"/>
    <w:rsid w:val="00303611"/>
    <w:rsid w:val="0030363E"/>
    <w:rsid w:val="00303688"/>
    <w:rsid w:val="003038A8"/>
    <w:rsid w:val="003038B2"/>
    <w:rsid w:val="00303AF6"/>
    <w:rsid w:val="00303B08"/>
    <w:rsid w:val="00303D79"/>
    <w:rsid w:val="00304099"/>
    <w:rsid w:val="003041C8"/>
    <w:rsid w:val="00304347"/>
    <w:rsid w:val="003043AB"/>
    <w:rsid w:val="00304555"/>
    <w:rsid w:val="00304791"/>
    <w:rsid w:val="003047C4"/>
    <w:rsid w:val="0030495C"/>
    <w:rsid w:val="00304AED"/>
    <w:rsid w:val="00304D09"/>
    <w:rsid w:val="00304D4E"/>
    <w:rsid w:val="00304DB8"/>
    <w:rsid w:val="00304F42"/>
    <w:rsid w:val="00305129"/>
    <w:rsid w:val="003051CB"/>
    <w:rsid w:val="0030522E"/>
    <w:rsid w:val="003052C9"/>
    <w:rsid w:val="00305315"/>
    <w:rsid w:val="003053C0"/>
    <w:rsid w:val="00305488"/>
    <w:rsid w:val="003055EA"/>
    <w:rsid w:val="0030577F"/>
    <w:rsid w:val="00305B35"/>
    <w:rsid w:val="00305DB7"/>
    <w:rsid w:val="00305DC3"/>
    <w:rsid w:val="00305E73"/>
    <w:rsid w:val="0030653F"/>
    <w:rsid w:val="0030688A"/>
    <w:rsid w:val="00306A97"/>
    <w:rsid w:val="00306B73"/>
    <w:rsid w:val="00306C52"/>
    <w:rsid w:val="00306CE6"/>
    <w:rsid w:val="00306FB2"/>
    <w:rsid w:val="00306FBE"/>
    <w:rsid w:val="00306FC7"/>
    <w:rsid w:val="00307283"/>
    <w:rsid w:val="0030734B"/>
    <w:rsid w:val="0030734E"/>
    <w:rsid w:val="00307373"/>
    <w:rsid w:val="003073FC"/>
    <w:rsid w:val="00307507"/>
    <w:rsid w:val="003075B3"/>
    <w:rsid w:val="003076F6"/>
    <w:rsid w:val="003077B9"/>
    <w:rsid w:val="0030787E"/>
    <w:rsid w:val="003078C0"/>
    <w:rsid w:val="00307A81"/>
    <w:rsid w:val="00307AF1"/>
    <w:rsid w:val="00307BF1"/>
    <w:rsid w:val="00307DDC"/>
    <w:rsid w:val="00307E53"/>
    <w:rsid w:val="00307FF2"/>
    <w:rsid w:val="00310185"/>
    <w:rsid w:val="00310363"/>
    <w:rsid w:val="003103F7"/>
    <w:rsid w:val="00310572"/>
    <w:rsid w:val="00310696"/>
    <w:rsid w:val="003106DD"/>
    <w:rsid w:val="0031099D"/>
    <w:rsid w:val="00310A85"/>
    <w:rsid w:val="00310AE3"/>
    <w:rsid w:val="00310B10"/>
    <w:rsid w:val="00310C89"/>
    <w:rsid w:val="00310D6F"/>
    <w:rsid w:val="00310D9A"/>
    <w:rsid w:val="00310DE8"/>
    <w:rsid w:val="00310F58"/>
    <w:rsid w:val="00311111"/>
    <w:rsid w:val="0031124F"/>
    <w:rsid w:val="0031160D"/>
    <w:rsid w:val="003116FA"/>
    <w:rsid w:val="00311790"/>
    <w:rsid w:val="0031192F"/>
    <w:rsid w:val="00311E59"/>
    <w:rsid w:val="00311EE7"/>
    <w:rsid w:val="00311F68"/>
    <w:rsid w:val="00312213"/>
    <w:rsid w:val="00312863"/>
    <w:rsid w:val="003128C0"/>
    <w:rsid w:val="00312939"/>
    <w:rsid w:val="0031297A"/>
    <w:rsid w:val="00312A8E"/>
    <w:rsid w:val="00312C6D"/>
    <w:rsid w:val="00312D0E"/>
    <w:rsid w:val="00312DB5"/>
    <w:rsid w:val="00312F93"/>
    <w:rsid w:val="0031302E"/>
    <w:rsid w:val="003131E1"/>
    <w:rsid w:val="00313312"/>
    <w:rsid w:val="00313488"/>
    <w:rsid w:val="00313498"/>
    <w:rsid w:val="00313527"/>
    <w:rsid w:val="003135DF"/>
    <w:rsid w:val="0031366C"/>
    <w:rsid w:val="003136CA"/>
    <w:rsid w:val="003138DC"/>
    <w:rsid w:val="00313DA6"/>
    <w:rsid w:val="00313E8E"/>
    <w:rsid w:val="00313E9D"/>
    <w:rsid w:val="00313F01"/>
    <w:rsid w:val="00313F9B"/>
    <w:rsid w:val="0031414C"/>
    <w:rsid w:val="003141FA"/>
    <w:rsid w:val="00314361"/>
    <w:rsid w:val="003144A7"/>
    <w:rsid w:val="0031450C"/>
    <w:rsid w:val="003145F4"/>
    <w:rsid w:val="0031462C"/>
    <w:rsid w:val="00314741"/>
    <w:rsid w:val="00314857"/>
    <w:rsid w:val="00314BE1"/>
    <w:rsid w:val="00314DA5"/>
    <w:rsid w:val="00315023"/>
    <w:rsid w:val="00315132"/>
    <w:rsid w:val="003151F6"/>
    <w:rsid w:val="003154B3"/>
    <w:rsid w:val="0031550D"/>
    <w:rsid w:val="0031583D"/>
    <w:rsid w:val="00315A29"/>
    <w:rsid w:val="00315B4B"/>
    <w:rsid w:val="00315B88"/>
    <w:rsid w:val="00315CE5"/>
    <w:rsid w:val="0031614D"/>
    <w:rsid w:val="00316157"/>
    <w:rsid w:val="003162A5"/>
    <w:rsid w:val="003162E9"/>
    <w:rsid w:val="00316406"/>
    <w:rsid w:val="003167D1"/>
    <w:rsid w:val="00316A3E"/>
    <w:rsid w:val="00316CAE"/>
    <w:rsid w:val="00316F0E"/>
    <w:rsid w:val="00316F20"/>
    <w:rsid w:val="003172E9"/>
    <w:rsid w:val="00317450"/>
    <w:rsid w:val="00317924"/>
    <w:rsid w:val="00317A9E"/>
    <w:rsid w:val="00317C17"/>
    <w:rsid w:val="00317C1D"/>
    <w:rsid w:val="00317F4E"/>
    <w:rsid w:val="00320037"/>
    <w:rsid w:val="003201C9"/>
    <w:rsid w:val="00320498"/>
    <w:rsid w:val="0032049E"/>
    <w:rsid w:val="003204FF"/>
    <w:rsid w:val="0032062D"/>
    <w:rsid w:val="00320896"/>
    <w:rsid w:val="00320A2B"/>
    <w:rsid w:val="00320A82"/>
    <w:rsid w:val="00320D83"/>
    <w:rsid w:val="00320D94"/>
    <w:rsid w:val="0032120B"/>
    <w:rsid w:val="003212A9"/>
    <w:rsid w:val="00321334"/>
    <w:rsid w:val="00321443"/>
    <w:rsid w:val="00321568"/>
    <w:rsid w:val="003215FF"/>
    <w:rsid w:val="00321659"/>
    <w:rsid w:val="0032178A"/>
    <w:rsid w:val="003217DB"/>
    <w:rsid w:val="00321D2B"/>
    <w:rsid w:val="00321D8F"/>
    <w:rsid w:val="0032206F"/>
    <w:rsid w:val="003220DC"/>
    <w:rsid w:val="00322144"/>
    <w:rsid w:val="00322700"/>
    <w:rsid w:val="003228B8"/>
    <w:rsid w:val="00322DAD"/>
    <w:rsid w:val="00322E4E"/>
    <w:rsid w:val="00322EA3"/>
    <w:rsid w:val="00322F74"/>
    <w:rsid w:val="00322FA0"/>
    <w:rsid w:val="003230B3"/>
    <w:rsid w:val="00323137"/>
    <w:rsid w:val="003231D4"/>
    <w:rsid w:val="00323278"/>
    <w:rsid w:val="00323376"/>
    <w:rsid w:val="00323581"/>
    <w:rsid w:val="003236D4"/>
    <w:rsid w:val="00323705"/>
    <w:rsid w:val="00323897"/>
    <w:rsid w:val="00323B23"/>
    <w:rsid w:val="00323EAF"/>
    <w:rsid w:val="00323EB6"/>
    <w:rsid w:val="00323FD0"/>
    <w:rsid w:val="003240B9"/>
    <w:rsid w:val="003241D0"/>
    <w:rsid w:val="0032424D"/>
    <w:rsid w:val="0032426C"/>
    <w:rsid w:val="003244E7"/>
    <w:rsid w:val="003246D1"/>
    <w:rsid w:val="003247FF"/>
    <w:rsid w:val="00324B27"/>
    <w:rsid w:val="00324B4E"/>
    <w:rsid w:val="00324BC5"/>
    <w:rsid w:val="00324BE9"/>
    <w:rsid w:val="00324EAC"/>
    <w:rsid w:val="0032508B"/>
    <w:rsid w:val="003250CD"/>
    <w:rsid w:val="00325275"/>
    <w:rsid w:val="003253E3"/>
    <w:rsid w:val="0032562B"/>
    <w:rsid w:val="00325792"/>
    <w:rsid w:val="00325806"/>
    <w:rsid w:val="00325851"/>
    <w:rsid w:val="00325B3A"/>
    <w:rsid w:val="00325B3B"/>
    <w:rsid w:val="00325C57"/>
    <w:rsid w:val="00325C79"/>
    <w:rsid w:val="00325DEF"/>
    <w:rsid w:val="00325E01"/>
    <w:rsid w:val="00325E8F"/>
    <w:rsid w:val="00325EFF"/>
    <w:rsid w:val="00325FC8"/>
    <w:rsid w:val="0032607F"/>
    <w:rsid w:val="003260F1"/>
    <w:rsid w:val="0032610F"/>
    <w:rsid w:val="0032622C"/>
    <w:rsid w:val="003262BA"/>
    <w:rsid w:val="00326481"/>
    <w:rsid w:val="0032651A"/>
    <w:rsid w:val="00326684"/>
    <w:rsid w:val="003266DA"/>
    <w:rsid w:val="00326875"/>
    <w:rsid w:val="003268BC"/>
    <w:rsid w:val="0032690E"/>
    <w:rsid w:val="00326BFA"/>
    <w:rsid w:val="00326CD2"/>
    <w:rsid w:val="00326D5A"/>
    <w:rsid w:val="00326E5B"/>
    <w:rsid w:val="00326F43"/>
    <w:rsid w:val="0032709A"/>
    <w:rsid w:val="003270E6"/>
    <w:rsid w:val="0032710C"/>
    <w:rsid w:val="00327148"/>
    <w:rsid w:val="0032741A"/>
    <w:rsid w:val="003274E4"/>
    <w:rsid w:val="003275E6"/>
    <w:rsid w:val="0032766F"/>
    <w:rsid w:val="00327733"/>
    <w:rsid w:val="003278EC"/>
    <w:rsid w:val="0032790C"/>
    <w:rsid w:val="00327B12"/>
    <w:rsid w:val="0033015A"/>
    <w:rsid w:val="0033015C"/>
    <w:rsid w:val="00330184"/>
    <w:rsid w:val="003301A2"/>
    <w:rsid w:val="003301E9"/>
    <w:rsid w:val="003302BF"/>
    <w:rsid w:val="003307D8"/>
    <w:rsid w:val="00330976"/>
    <w:rsid w:val="00330CA8"/>
    <w:rsid w:val="00331087"/>
    <w:rsid w:val="003313AD"/>
    <w:rsid w:val="00331434"/>
    <w:rsid w:val="0033144B"/>
    <w:rsid w:val="00331474"/>
    <w:rsid w:val="003315A4"/>
    <w:rsid w:val="003317EC"/>
    <w:rsid w:val="00331D28"/>
    <w:rsid w:val="00331DC5"/>
    <w:rsid w:val="00331FB7"/>
    <w:rsid w:val="00331FC4"/>
    <w:rsid w:val="0033200B"/>
    <w:rsid w:val="0033208D"/>
    <w:rsid w:val="0033217D"/>
    <w:rsid w:val="00332276"/>
    <w:rsid w:val="003322AE"/>
    <w:rsid w:val="003323C9"/>
    <w:rsid w:val="00332401"/>
    <w:rsid w:val="00332835"/>
    <w:rsid w:val="00332977"/>
    <w:rsid w:val="00332BD9"/>
    <w:rsid w:val="00332E6D"/>
    <w:rsid w:val="00332EDF"/>
    <w:rsid w:val="00332F9E"/>
    <w:rsid w:val="00332FF5"/>
    <w:rsid w:val="003330CB"/>
    <w:rsid w:val="00333497"/>
    <w:rsid w:val="00333500"/>
    <w:rsid w:val="003335F9"/>
    <w:rsid w:val="003337CB"/>
    <w:rsid w:val="003338F1"/>
    <w:rsid w:val="00333ABB"/>
    <w:rsid w:val="00333CD5"/>
    <w:rsid w:val="00333D65"/>
    <w:rsid w:val="00333D78"/>
    <w:rsid w:val="00333F7B"/>
    <w:rsid w:val="00333FB8"/>
    <w:rsid w:val="00334072"/>
    <w:rsid w:val="00334191"/>
    <w:rsid w:val="00334270"/>
    <w:rsid w:val="003342A8"/>
    <w:rsid w:val="00334404"/>
    <w:rsid w:val="0033449F"/>
    <w:rsid w:val="00334736"/>
    <w:rsid w:val="003347F7"/>
    <w:rsid w:val="00334936"/>
    <w:rsid w:val="0033497A"/>
    <w:rsid w:val="0033499C"/>
    <w:rsid w:val="003349E7"/>
    <w:rsid w:val="00334A79"/>
    <w:rsid w:val="00334CF7"/>
    <w:rsid w:val="00334D4A"/>
    <w:rsid w:val="003353C0"/>
    <w:rsid w:val="00335688"/>
    <w:rsid w:val="00335E66"/>
    <w:rsid w:val="00335FE5"/>
    <w:rsid w:val="0033620D"/>
    <w:rsid w:val="00336230"/>
    <w:rsid w:val="00336306"/>
    <w:rsid w:val="00336400"/>
    <w:rsid w:val="003364CB"/>
    <w:rsid w:val="00336612"/>
    <w:rsid w:val="003367BF"/>
    <w:rsid w:val="00336A6A"/>
    <w:rsid w:val="00336AF0"/>
    <w:rsid w:val="00336D37"/>
    <w:rsid w:val="00337026"/>
    <w:rsid w:val="003372AC"/>
    <w:rsid w:val="0033747D"/>
    <w:rsid w:val="003374B4"/>
    <w:rsid w:val="003374F5"/>
    <w:rsid w:val="003375D0"/>
    <w:rsid w:val="0033766C"/>
    <w:rsid w:val="003376E8"/>
    <w:rsid w:val="00337C35"/>
    <w:rsid w:val="00337C56"/>
    <w:rsid w:val="00337E69"/>
    <w:rsid w:val="00340186"/>
    <w:rsid w:val="003401B9"/>
    <w:rsid w:val="00340285"/>
    <w:rsid w:val="003405F4"/>
    <w:rsid w:val="00340627"/>
    <w:rsid w:val="0034097C"/>
    <w:rsid w:val="00340A75"/>
    <w:rsid w:val="00340CD5"/>
    <w:rsid w:val="00340EC2"/>
    <w:rsid w:val="00340F68"/>
    <w:rsid w:val="00341088"/>
    <w:rsid w:val="00341099"/>
    <w:rsid w:val="003410C1"/>
    <w:rsid w:val="003410D4"/>
    <w:rsid w:val="003411B3"/>
    <w:rsid w:val="00341330"/>
    <w:rsid w:val="00341365"/>
    <w:rsid w:val="0034156C"/>
    <w:rsid w:val="00341606"/>
    <w:rsid w:val="003418A5"/>
    <w:rsid w:val="00341A08"/>
    <w:rsid w:val="00341BB6"/>
    <w:rsid w:val="00341C0C"/>
    <w:rsid w:val="00341FE7"/>
    <w:rsid w:val="003420EA"/>
    <w:rsid w:val="0034215E"/>
    <w:rsid w:val="00342347"/>
    <w:rsid w:val="003423AC"/>
    <w:rsid w:val="00342482"/>
    <w:rsid w:val="0034284F"/>
    <w:rsid w:val="003429E5"/>
    <w:rsid w:val="003429F4"/>
    <w:rsid w:val="00342C36"/>
    <w:rsid w:val="00342E50"/>
    <w:rsid w:val="00342EDE"/>
    <w:rsid w:val="00342F7E"/>
    <w:rsid w:val="00343021"/>
    <w:rsid w:val="003431F8"/>
    <w:rsid w:val="003432B3"/>
    <w:rsid w:val="00343429"/>
    <w:rsid w:val="003434CC"/>
    <w:rsid w:val="003434E8"/>
    <w:rsid w:val="003435CA"/>
    <w:rsid w:val="0034379F"/>
    <w:rsid w:val="00343806"/>
    <w:rsid w:val="00343887"/>
    <w:rsid w:val="0034396B"/>
    <w:rsid w:val="00343A2B"/>
    <w:rsid w:val="00343A8E"/>
    <w:rsid w:val="00343B05"/>
    <w:rsid w:val="00343C10"/>
    <w:rsid w:val="00343DBD"/>
    <w:rsid w:val="00343F0C"/>
    <w:rsid w:val="00343FDD"/>
    <w:rsid w:val="00343FEC"/>
    <w:rsid w:val="0034440B"/>
    <w:rsid w:val="0034455A"/>
    <w:rsid w:val="00344575"/>
    <w:rsid w:val="003445FF"/>
    <w:rsid w:val="00344837"/>
    <w:rsid w:val="003449B6"/>
    <w:rsid w:val="00344D77"/>
    <w:rsid w:val="00344DA9"/>
    <w:rsid w:val="003451D4"/>
    <w:rsid w:val="00345389"/>
    <w:rsid w:val="0034538E"/>
    <w:rsid w:val="00345A20"/>
    <w:rsid w:val="00345E6C"/>
    <w:rsid w:val="00345E76"/>
    <w:rsid w:val="00345EA3"/>
    <w:rsid w:val="00345FA1"/>
    <w:rsid w:val="00346107"/>
    <w:rsid w:val="003461F3"/>
    <w:rsid w:val="00346220"/>
    <w:rsid w:val="00346241"/>
    <w:rsid w:val="003464C2"/>
    <w:rsid w:val="0034665A"/>
    <w:rsid w:val="003467BA"/>
    <w:rsid w:val="00346B7A"/>
    <w:rsid w:val="00346C6E"/>
    <w:rsid w:val="00347232"/>
    <w:rsid w:val="003473FE"/>
    <w:rsid w:val="00347443"/>
    <w:rsid w:val="0034794C"/>
    <w:rsid w:val="00347980"/>
    <w:rsid w:val="00347A83"/>
    <w:rsid w:val="00347D71"/>
    <w:rsid w:val="00347E2F"/>
    <w:rsid w:val="003500EF"/>
    <w:rsid w:val="003502FA"/>
    <w:rsid w:val="00350387"/>
    <w:rsid w:val="00350606"/>
    <w:rsid w:val="003506D8"/>
    <w:rsid w:val="003507CD"/>
    <w:rsid w:val="003509E0"/>
    <w:rsid w:val="00350D7A"/>
    <w:rsid w:val="00350DA7"/>
    <w:rsid w:val="00350F61"/>
    <w:rsid w:val="00350F87"/>
    <w:rsid w:val="003511AD"/>
    <w:rsid w:val="003516E2"/>
    <w:rsid w:val="003517A4"/>
    <w:rsid w:val="003517BE"/>
    <w:rsid w:val="003517C5"/>
    <w:rsid w:val="003519E9"/>
    <w:rsid w:val="00352281"/>
    <w:rsid w:val="00352304"/>
    <w:rsid w:val="003527E5"/>
    <w:rsid w:val="00352819"/>
    <w:rsid w:val="003528DB"/>
    <w:rsid w:val="003529E7"/>
    <w:rsid w:val="00352AAA"/>
    <w:rsid w:val="00352AB5"/>
    <w:rsid w:val="00352C9A"/>
    <w:rsid w:val="00352F37"/>
    <w:rsid w:val="003532C4"/>
    <w:rsid w:val="00353356"/>
    <w:rsid w:val="003533BE"/>
    <w:rsid w:val="003535A6"/>
    <w:rsid w:val="0035365E"/>
    <w:rsid w:val="0035387C"/>
    <w:rsid w:val="00353A00"/>
    <w:rsid w:val="00353B3B"/>
    <w:rsid w:val="00353D5B"/>
    <w:rsid w:val="00353DAE"/>
    <w:rsid w:val="00353EEC"/>
    <w:rsid w:val="00353F67"/>
    <w:rsid w:val="003541BD"/>
    <w:rsid w:val="003541CD"/>
    <w:rsid w:val="0035449C"/>
    <w:rsid w:val="00354599"/>
    <w:rsid w:val="003546C6"/>
    <w:rsid w:val="003546F2"/>
    <w:rsid w:val="00354820"/>
    <w:rsid w:val="0035482D"/>
    <w:rsid w:val="003548A5"/>
    <w:rsid w:val="003548DB"/>
    <w:rsid w:val="00354C94"/>
    <w:rsid w:val="00354CCE"/>
    <w:rsid w:val="0035506E"/>
    <w:rsid w:val="003550F4"/>
    <w:rsid w:val="00355146"/>
    <w:rsid w:val="00355586"/>
    <w:rsid w:val="00355817"/>
    <w:rsid w:val="0035584D"/>
    <w:rsid w:val="0035590D"/>
    <w:rsid w:val="0035590F"/>
    <w:rsid w:val="00355CAF"/>
    <w:rsid w:val="00355E2B"/>
    <w:rsid w:val="00355F75"/>
    <w:rsid w:val="00356440"/>
    <w:rsid w:val="0035646E"/>
    <w:rsid w:val="003566E8"/>
    <w:rsid w:val="0035683C"/>
    <w:rsid w:val="00356943"/>
    <w:rsid w:val="00356975"/>
    <w:rsid w:val="00356A9E"/>
    <w:rsid w:val="00356E44"/>
    <w:rsid w:val="00356FC7"/>
    <w:rsid w:val="00357205"/>
    <w:rsid w:val="0035738C"/>
    <w:rsid w:val="00357574"/>
    <w:rsid w:val="00357654"/>
    <w:rsid w:val="0035767D"/>
    <w:rsid w:val="00357693"/>
    <w:rsid w:val="00357932"/>
    <w:rsid w:val="00357970"/>
    <w:rsid w:val="00357BD6"/>
    <w:rsid w:val="00357D28"/>
    <w:rsid w:val="00357EAB"/>
    <w:rsid w:val="00357FA9"/>
    <w:rsid w:val="003600C8"/>
    <w:rsid w:val="003601B7"/>
    <w:rsid w:val="00360524"/>
    <w:rsid w:val="00360552"/>
    <w:rsid w:val="00360730"/>
    <w:rsid w:val="0036076B"/>
    <w:rsid w:val="0036094F"/>
    <w:rsid w:val="00360DA3"/>
    <w:rsid w:val="00360ECB"/>
    <w:rsid w:val="00360F0F"/>
    <w:rsid w:val="00360F1B"/>
    <w:rsid w:val="00361182"/>
    <w:rsid w:val="0036173F"/>
    <w:rsid w:val="003617A2"/>
    <w:rsid w:val="003617AB"/>
    <w:rsid w:val="00361865"/>
    <w:rsid w:val="0036199E"/>
    <w:rsid w:val="00361AA1"/>
    <w:rsid w:val="00361D4D"/>
    <w:rsid w:val="00361E1D"/>
    <w:rsid w:val="00361F75"/>
    <w:rsid w:val="00361FDD"/>
    <w:rsid w:val="0036211B"/>
    <w:rsid w:val="0036250F"/>
    <w:rsid w:val="0036251E"/>
    <w:rsid w:val="0036256E"/>
    <w:rsid w:val="00362998"/>
    <w:rsid w:val="00362B1D"/>
    <w:rsid w:val="00362BC0"/>
    <w:rsid w:val="00362D89"/>
    <w:rsid w:val="00362EA3"/>
    <w:rsid w:val="00362F60"/>
    <w:rsid w:val="003631F4"/>
    <w:rsid w:val="0036322B"/>
    <w:rsid w:val="00363359"/>
    <w:rsid w:val="003633AC"/>
    <w:rsid w:val="00363524"/>
    <w:rsid w:val="00363558"/>
    <w:rsid w:val="0036355D"/>
    <w:rsid w:val="003636A3"/>
    <w:rsid w:val="003636BE"/>
    <w:rsid w:val="0036388D"/>
    <w:rsid w:val="00363E32"/>
    <w:rsid w:val="00363E3D"/>
    <w:rsid w:val="00363FF1"/>
    <w:rsid w:val="003640C9"/>
    <w:rsid w:val="0036412C"/>
    <w:rsid w:val="00364593"/>
    <w:rsid w:val="0036470E"/>
    <w:rsid w:val="003649F2"/>
    <w:rsid w:val="00364C11"/>
    <w:rsid w:val="00364F8D"/>
    <w:rsid w:val="003650FA"/>
    <w:rsid w:val="0036515D"/>
    <w:rsid w:val="00365385"/>
    <w:rsid w:val="003653B4"/>
    <w:rsid w:val="003654EE"/>
    <w:rsid w:val="0036553F"/>
    <w:rsid w:val="0036559C"/>
    <w:rsid w:val="003656D7"/>
    <w:rsid w:val="00365A1E"/>
    <w:rsid w:val="00365D0C"/>
    <w:rsid w:val="003663A3"/>
    <w:rsid w:val="00366657"/>
    <w:rsid w:val="003668A8"/>
    <w:rsid w:val="00366980"/>
    <w:rsid w:val="00366BA4"/>
    <w:rsid w:val="00366BBA"/>
    <w:rsid w:val="00366C15"/>
    <w:rsid w:val="00366CEF"/>
    <w:rsid w:val="00366E38"/>
    <w:rsid w:val="00366FB3"/>
    <w:rsid w:val="00367056"/>
    <w:rsid w:val="0036719F"/>
    <w:rsid w:val="0036723F"/>
    <w:rsid w:val="003674DB"/>
    <w:rsid w:val="003676DF"/>
    <w:rsid w:val="00367764"/>
    <w:rsid w:val="003678DD"/>
    <w:rsid w:val="003678DE"/>
    <w:rsid w:val="003679AC"/>
    <w:rsid w:val="00367B49"/>
    <w:rsid w:val="00367C7A"/>
    <w:rsid w:val="00367F70"/>
    <w:rsid w:val="003700DB"/>
    <w:rsid w:val="003700EC"/>
    <w:rsid w:val="00370377"/>
    <w:rsid w:val="00370401"/>
    <w:rsid w:val="00370522"/>
    <w:rsid w:val="00370579"/>
    <w:rsid w:val="0037059A"/>
    <w:rsid w:val="00370711"/>
    <w:rsid w:val="00370752"/>
    <w:rsid w:val="00371134"/>
    <w:rsid w:val="0037146C"/>
    <w:rsid w:val="00371631"/>
    <w:rsid w:val="00371659"/>
    <w:rsid w:val="0037167C"/>
    <w:rsid w:val="003717C5"/>
    <w:rsid w:val="00371817"/>
    <w:rsid w:val="00371981"/>
    <w:rsid w:val="00371A16"/>
    <w:rsid w:val="00371A27"/>
    <w:rsid w:val="00371A7B"/>
    <w:rsid w:val="00371A9C"/>
    <w:rsid w:val="00371B74"/>
    <w:rsid w:val="00371D85"/>
    <w:rsid w:val="00371DDD"/>
    <w:rsid w:val="00371E19"/>
    <w:rsid w:val="00371E5D"/>
    <w:rsid w:val="0037206F"/>
    <w:rsid w:val="00372108"/>
    <w:rsid w:val="003721D1"/>
    <w:rsid w:val="003721ED"/>
    <w:rsid w:val="00372486"/>
    <w:rsid w:val="00372508"/>
    <w:rsid w:val="00372668"/>
    <w:rsid w:val="00372735"/>
    <w:rsid w:val="00372B3C"/>
    <w:rsid w:val="00372C0A"/>
    <w:rsid w:val="00372C50"/>
    <w:rsid w:val="00372C5F"/>
    <w:rsid w:val="00372CFD"/>
    <w:rsid w:val="00372E6E"/>
    <w:rsid w:val="00372E91"/>
    <w:rsid w:val="00373028"/>
    <w:rsid w:val="00373135"/>
    <w:rsid w:val="00373162"/>
    <w:rsid w:val="0037316E"/>
    <w:rsid w:val="003731C8"/>
    <w:rsid w:val="00373394"/>
    <w:rsid w:val="0037378B"/>
    <w:rsid w:val="00373AB8"/>
    <w:rsid w:val="00373BB4"/>
    <w:rsid w:val="00373CED"/>
    <w:rsid w:val="00373E5B"/>
    <w:rsid w:val="00373F51"/>
    <w:rsid w:val="00374218"/>
    <w:rsid w:val="0037421A"/>
    <w:rsid w:val="00374273"/>
    <w:rsid w:val="003742C9"/>
    <w:rsid w:val="0037439F"/>
    <w:rsid w:val="0037440C"/>
    <w:rsid w:val="00374645"/>
    <w:rsid w:val="00374767"/>
    <w:rsid w:val="00374909"/>
    <w:rsid w:val="003749C5"/>
    <w:rsid w:val="00374A38"/>
    <w:rsid w:val="00374C29"/>
    <w:rsid w:val="00374C81"/>
    <w:rsid w:val="00374D26"/>
    <w:rsid w:val="00374D4A"/>
    <w:rsid w:val="00374D71"/>
    <w:rsid w:val="00374E61"/>
    <w:rsid w:val="00374E86"/>
    <w:rsid w:val="00375071"/>
    <w:rsid w:val="003750A7"/>
    <w:rsid w:val="003751CC"/>
    <w:rsid w:val="003752E8"/>
    <w:rsid w:val="00375441"/>
    <w:rsid w:val="003754CF"/>
    <w:rsid w:val="00375581"/>
    <w:rsid w:val="00375866"/>
    <w:rsid w:val="00375917"/>
    <w:rsid w:val="00375922"/>
    <w:rsid w:val="003759E8"/>
    <w:rsid w:val="00375C06"/>
    <w:rsid w:val="00375C0C"/>
    <w:rsid w:val="00375D32"/>
    <w:rsid w:val="00375DE5"/>
    <w:rsid w:val="00375F4F"/>
    <w:rsid w:val="00375F90"/>
    <w:rsid w:val="00376047"/>
    <w:rsid w:val="0037632F"/>
    <w:rsid w:val="00376612"/>
    <w:rsid w:val="00376706"/>
    <w:rsid w:val="0037677D"/>
    <w:rsid w:val="0037680C"/>
    <w:rsid w:val="0037692F"/>
    <w:rsid w:val="00376B62"/>
    <w:rsid w:val="00376D62"/>
    <w:rsid w:val="00376ECA"/>
    <w:rsid w:val="00376F46"/>
    <w:rsid w:val="00377013"/>
    <w:rsid w:val="0037702D"/>
    <w:rsid w:val="00377449"/>
    <w:rsid w:val="0037758C"/>
    <w:rsid w:val="00377681"/>
    <w:rsid w:val="00377780"/>
    <w:rsid w:val="00377A1B"/>
    <w:rsid w:val="00377C06"/>
    <w:rsid w:val="00377F5E"/>
    <w:rsid w:val="00380036"/>
    <w:rsid w:val="00380160"/>
    <w:rsid w:val="00380434"/>
    <w:rsid w:val="0038048A"/>
    <w:rsid w:val="00380700"/>
    <w:rsid w:val="00380976"/>
    <w:rsid w:val="00380991"/>
    <w:rsid w:val="003809E2"/>
    <w:rsid w:val="003812BA"/>
    <w:rsid w:val="0038143C"/>
    <w:rsid w:val="00381853"/>
    <w:rsid w:val="00381A0C"/>
    <w:rsid w:val="00381E4E"/>
    <w:rsid w:val="00381FE9"/>
    <w:rsid w:val="0038206E"/>
    <w:rsid w:val="00382089"/>
    <w:rsid w:val="003821A3"/>
    <w:rsid w:val="00382343"/>
    <w:rsid w:val="003823BA"/>
    <w:rsid w:val="003824C0"/>
    <w:rsid w:val="00382727"/>
    <w:rsid w:val="003827DE"/>
    <w:rsid w:val="00382958"/>
    <w:rsid w:val="003829E3"/>
    <w:rsid w:val="00382B69"/>
    <w:rsid w:val="00382CB0"/>
    <w:rsid w:val="00382DA0"/>
    <w:rsid w:val="00382EE2"/>
    <w:rsid w:val="003832D1"/>
    <w:rsid w:val="0038338A"/>
    <w:rsid w:val="003833A9"/>
    <w:rsid w:val="003833D3"/>
    <w:rsid w:val="0038368D"/>
    <w:rsid w:val="00383704"/>
    <w:rsid w:val="0038390D"/>
    <w:rsid w:val="0038394B"/>
    <w:rsid w:val="003839DD"/>
    <w:rsid w:val="00383D94"/>
    <w:rsid w:val="00383F9E"/>
    <w:rsid w:val="00384006"/>
    <w:rsid w:val="003840BA"/>
    <w:rsid w:val="00384358"/>
    <w:rsid w:val="0038446F"/>
    <w:rsid w:val="003847C4"/>
    <w:rsid w:val="0038482F"/>
    <w:rsid w:val="00384971"/>
    <w:rsid w:val="00384C9B"/>
    <w:rsid w:val="00384C9D"/>
    <w:rsid w:val="00384D6E"/>
    <w:rsid w:val="00385141"/>
    <w:rsid w:val="003851FB"/>
    <w:rsid w:val="003853D2"/>
    <w:rsid w:val="0038543D"/>
    <w:rsid w:val="003855E2"/>
    <w:rsid w:val="00385AA2"/>
    <w:rsid w:val="00385B00"/>
    <w:rsid w:val="00385D5D"/>
    <w:rsid w:val="00385D77"/>
    <w:rsid w:val="00385F82"/>
    <w:rsid w:val="00385FDA"/>
    <w:rsid w:val="00385FEF"/>
    <w:rsid w:val="00386005"/>
    <w:rsid w:val="0038611C"/>
    <w:rsid w:val="003861D7"/>
    <w:rsid w:val="00386202"/>
    <w:rsid w:val="003862DC"/>
    <w:rsid w:val="00386590"/>
    <w:rsid w:val="00386669"/>
    <w:rsid w:val="003866F0"/>
    <w:rsid w:val="00386944"/>
    <w:rsid w:val="00386C39"/>
    <w:rsid w:val="00386D1F"/>
    <w:rsid w:val="00386E8E"/>
    <w:rsid w:val="00386FD1"/>
    <w:rsid w:val="00387016"/>
    <w:rsid w:val="00387496"/>
    <w:rsid w:val="003874F2"/>
    <w:rsid w:val="00387550"/>
    <w:rsid w:val="003877BC"/>
    <w:rsid w:val="0038784D"/>
    <w:rsid w:val="00387BB6"/>
    <w:rsid w:val="00387E33"/>
    <w:rsid w:val="00387F4B"/>
    <w:rsid w:val="00390344"/>
    <w:rsid w:val="003903C9"/>
    <w:rsid w:val="003905BD"/>
    <w:rsid w:val="003907EB"/>
    <w:rsid w:val="00390A16"/>
    <w:rsid w:val="00390D7B"/>
    <w:rsid w:val="00391097"/>
    <w:rsid w:val="003911D3"/>
    <w:rsid w:val="003911D6"/>
    <w:rsid w:val="0039135D"/>
    <w:rsid w:val="003914A3"/>
    <w:rsid w:val="00391691"/>
    <w:rsid w:val="0039171F"/>
    <w:rsid w:val="003917EF"/>
    <w:rsid w:val="003917F6"/>
    <w:rsid w:val="003918A3"/>
    <w:rsid w:val="0039192F"/>
    <w:rsid w:val="003919D6"/>
    <w:rsid w:val="003919FF"/>
    <w:rsid w:val="00391B03"/>
    <w:rsid w:val="00391D67"/>
    <w:rsid w:val="00391E60"/>
    <w:rsid w:val="00391E68"/>
    <w:rsid w:val="00391EF0"/>
    <w:rsid w:val="003920D2"/>
    <w:rsid w:val="003920E4"/>
    <w:rsid w:val="0039247C"/>
    <w:rsid w:val="00392631"/>
    <w:rsid w:val="00392BD9"/>
    <w:rsid w:val="00392EA8"/>
    <w:rsid w:val="00392FA7"/>
    <w:rsid w:val="00393064"/>
    <w:rsid w:val="00393227"/>
    <w:rsid w:val="0039330A"/>
    <w:rsid w:val="003938D8"/>
    <w:rsid w:val="00393977"/>
    <w:rsid w:val="00393A09"/>
    <w:rsid w:val="00393B85"/>
    <w:rsid w:val="00393D70"/>
    <w:rsid w:val="00393D98"/>
    <w:rsid w:val="00393ECD"/>
    <w:rsid w:val="00393EFD"/>
    <w:rsid w:val="00393F63"/>
    <w:rsid w:val="00394056"/>
    <w:rsid w:val="0039418C"/>
    <w:rsid w:val="003941E1"/>
    <w:rsid w:val="003941F0"/>
    <w:rsid w:val="0039430D"/>
    <w:rsid w:val="0039467A"/>
    <w:rsid w:val="00394687"/>
    <w:rsid w:val="00394763"/>
    <w:rsid w:val="00394948"/>
    <w:rsid w:val="00394968"/>
    <w:rsid w:val="003949F8"/>
    <w:rsid w:val="00394AF3"/>
    <w:rsid w:val="00394CA6"/>
    <w:rsid w:val="00394E5E"/>
    <w:rsid w:val="00394F88"/>
    <w:rsid w:val="00395091"/>
    <w:rsid w:val="003950A1"/>
    <w:rsid w:val="00395237"/>
    <w:rsid w:val="003953D0"/>
    <w:rsid w:val="00395513"/>
    <w:rsid w:val="003955BC"/>
    <w:rsid w:val="00395997"/>
    <w:rsid w:val="0039617A"/>
    <w:rsid w:val="0039624E"/>
    <w:rsid w:val="00396307"/>
    <w:rsid w:val="003964BC"/>
    <w:rsid w:val="00396633"/>
    <w:rsid w:val="003966A6"/>
    <w:rsid w:val="003967B3"/>
    <w:rsid w:val="003968CD"/>
    <w:rsid w:val="00396B5C"/>
    <w:rsid w:val="00396CBD"/>
    <w:rsid w:val="00396CCD"/>
    <w:rsid w:val="00396CFF"/>
    <w:rsid w:val="00396D6C"/>
    <w:rsid w:val="00396D81"/>
    <w:rsid w:val="00396E1C"/>
    <w:rsid w:val="00396E32"/>
    <w:rsid w:val="00396E61"/>
    <w:rsid w:val="00396ED7"/>
    <w:rsid w:val="00396FC7"/>
    <w:rsid w:val="00397595"/>
    <w:rsid w:val="00397695"/>
    <w:rsid w:val="003977F1"/>
    <w:rsid w:val="0039784F"/>
    <w:rsid w:val="00397966"/>
    <w:rsid w:val="003979DE"/>
    <w:rsid w:val="00397C09"/>
    <w:rsid w:val="00397DC8"/>
    <w:rsid w:val="003A0041"/>
    <w:rsid w:val="003A0483"/>
    <w:rsid w:val="003A0868"/>
    <w:rsid w:val="003A0877"/>
    <w:rsid w:val="003A0A3D"/>
    <w:rsid w:val="003A0BDD"/>
    <w:rsid w:val="003A0DCD"/>
    <w:rsid w:val="003A1229"/>
    <w:rsid w:val="003A12C3"/>
    <w:rsid w:val="003A15AC"/>
    <w:rsid w:val="003A1787"/>
    <w:rsid w:val="003A1808"/>
    <w:rsid w:val="003A19B8"/>
    <w:rsid w:val="003A1AEF"/>
    <w:rsid w:val="003A1B02"/>
    <w:rsid w:val="003A20BC"/>
    <w:rsid w:val="003A21B6"/>
    <w:rsid w:val="003A2291"/>
    <w:rsid w:val="003A2292"/>
    <w:rsid w:val="003A2350"/>
    <w:rsid w:val="003A2396"/>
    <w:rsid w:val="003A23F3"/>
    <w:rsid w:val="003A2421"/>
    <w:rsid w:val="003A25DC"/>
    <w:rsid w:val="003A263E"/>
    <w:rsid w:val="003A2984"/>
    <w:rsid w:val="003A2A5B"/>
    <w:rsid w:val="003A3033"/>
    <w:rsid w:val="003A3150"/>
    <w:rsid w:val="003A3200"/>
    <w:rsid w:val="003A339F"/>
    <w:rsid w:val="003A33EF"/>
    <w:rsid w:val="003A3740"/>
    <w:rsid w:val="003A388B"/>
    <w:rsid w:val="003A3932"/>
    <w:rsid w:val="003A3941"/>
    <w:rsid w:val="003A3B70"/>
    <w:rsid w:val="003A3B73"/>
    <w:rsid w:val="003A3C24"/>
    <w:rsid w:val="003A3D45"/>
    <w:rsid w:val="003A3DA3"/>
    <w:rsid w:val="003A3FB3"/>
    <w:rsid w:val="003A4131"/>
    <w:rsid w:val="003A4157"/>
    <w:rsid w:val="003A4178"/>
    <w:rsid w:val="003A4209"/>
    <w:rsid w:val="003A43F5"/>
    <w:rsid w:val="003A4585"/>
    <w:rsid w:val="003A4831"/>
    <w:rsid w:val="003A4908"/>
    <w:rsid w:val="003A4911"/>
    <w:rsid w:val="003A4AC6"/>
    <w:rsid w:val="003A4C95"/>
    <w:rsid w:val="003A4E18"/>
    <w:rsid w:val="003A4F77"/>
    <w:rsid w:val="003A5151"/>
    <w:rsid w:val="003A5326"/>
    <w:rsid w:val="003A534C"/>
    <w:rsid w:val="003A5386"/>
    <w:rsid w:val="003A5394"/>
    <w:rsid w:val="003A5410"/>
    <w:rsid w:val="003A5496"/>
    <w:rsid w:val="003A55C8"/>
    <w:rsid w:val="003A594A"/>
    <w:rsid w:val="003A5A6F"/>
    <w:rsid w:val="003A5BCC"/>
    <w:rsid w:val="003A5C04"/>
    <w:rsid w:val="003A5C64"/>
    <w:rsid w:val="003A5D5E"/>
    <w:rsid w:val="003A5DDB"/>
    <w:rsid w:val="003A5F41"/>
    <w:rsid w:val="003A5F8D"/>
    <w:rsid w:val="003A5FBE"/>
    <w:rsid w:val="003A6268"/>
    <w:rsid w:val="003A63A2"/>
    <w:rsid w:val="003A66A6"/>
    <w:rsid w:val="003A66BF"/>
    <w:rsid w:val="003A6728"/>
    <w:rsid w:val="003A67BE"/>
    <w:rsid w:val="003A69A3"/>
    <w:rsid w:val="003A6B14"/>
    <w:rsid w:val="003A6EA7"/>
    <w:rsid w:val="003A7151"/>
    <w:rsid w:val="003A7323"/>
    <w:rsid w:val="003A7376"/>
    <w:rsid w:val="003A7758"/>
    <w:rsid w:val="003A7831"/>
    <w:rsid w:val="003A78CA"/>
    <w:rsid w:val="003A7A70"/>
    <w:rsid w:val="003A7B32"/>
    <w:rsid w:val="003A7CE6"/>
    <w:rsid w:val="003A7E0E"/>
    <w:rsid w:val="003A7E87"/>
    <w:rsid w:val="003A7F60"/>
    <w:rsid w:val="003B019B"/>
    <w:rsid w:val="003B01BB"/>
    <w:rsid w:val="003B0206"/>
    <w:rsid w:val="003B067C"/>
    <w:rsid w:val="003B0730"/>
    <w:rsid w:val="003B091F"/>
    <w:rsid w:val="003B098B"/>
    <w:rsid w:val="003B09E6"/>
    <w:rsid w:val="003B0AEA"/>
    <w:rsid w:val="003B0CA5"/>
    <w:rsid w:val="003B0F0A"/>
    <w:rsid w:val="003B11E1"/>
    <w:rsid w:val="003B13E6"/>
    <w:rsid w:val="003B1603"/>
    <w:rsid w:val="003B17BC"/>
    <w:rsid w:val="003B1B45"/>
    <w:rsid w:val="003B1F93"/>
    <w:rsid w:val="003B2051"/>
    <w:rsid w:val="003B248E"/>
    <w:rsid w:val="003B24D9"/>
    <w:rsid w:val="003B24EA"/>
    <w:rsid w:val="003B2CCB"/>
    <w:rsid w:val="003B2F94"/>
    <w:rsid w:val="003B3006"/>
    <w:rsid w:val="003B3036"/>
    <w:rsid w:val="003B3049"/>
    <w:rsid w:val="003B312D"/>
    <w:rsid w:val="003B3144"/>
    <w:rsid w:val="003B32EB"/>
    <w:rsid w:val="003B35B8"/>
    <w:rsid w:val="003B35C2"/>
    <w:rsid w:val="003B3740"/>
    <w:rsid w:val="003B37F1"/>
    <w:rsid w:val="003B3917"/>
    <w:rsid w:val="003B39FF"/>
    <w:rsid w:val="003B3CC5"/>
    <w:rsid w:val="003B3CF8"/>
    <w:rsid w:val="003B3F46"/>
    <w:rsid w:val="003B442C"/>
    <w:rsid w:val="003B4703"/>
    <w:rsid w:val="003B4730"/>
    <w:rsid w:val="003B4B22"/>
    <w:rsid w:val="003B4F17"/>
    <w:rsid w:val="003B4F8A"/>
    <w:rsid w:val="003B4F8E"/>
    <w:rsid w:val="003B5267"/>
    <w:rsid w:val="003B57A1"/>
    <w:rsid w:val="003B5913"/>
    <w:rsid w:val="003B59C1"/>
    <w:rsid w:val="003B5A67"/>
    <w:rsid w:val="003B5A79"/>
    <w:rsid w:val="003B5C83"/>
    <w:rsid w:val="003B5D39"/>
    <w:rsid w:val="003B5E20"/>
    <w:rsid w:val="003B5EE3"/>
    <w:rsid w:val="003B5F0E"/>
    <w:rsid w:val="003B6233"/>
    <w:rsid w:val="003B6273"/>
    <w:rsid w:val="003B6576"/>
    <w:rsid w:val="003B65B6"/>
    <w:rsid w:val="003B65E4"/>
    <w:rsid w:val="003B6631"/>
    <w:rsid w:val="003B670B"/>
    <w:rsid w:val="003B68A0"/>
    <w:rsid w:val="003B6938"/>
    <w:rsid w:val="003B697D"/>
    <w:rsid w:val="003B6A0E"/>
    <w:rsid w:val="003B6A99"/>
    <w:rsid w:val="003B6BF4"/>
    <w:rsid w:val="003B6C0F"/>
    <w:rsid w:val="003B745B"/>
    <w:rsid w:val="003B78A5"/>
    <w:rsid w:val="003B7A43"/>
    <w:rsid w:val="003B7C4C"/>
    <w:rsid w:val="003B7ECA"/>
    <w:rsid w:val="003B7ED6"/>
    <w:rsid w:val="003C030E"/>
    <w:rsid w:val="003C03E1"/>
    <w:rsid w:val="003C0448"/>
    <w:rsid w:val="003C0458"/>
    <w:rsid w:val="003C0515"/>
    <w:rsid w:val="003C0548"/>
    <w:rsid w:val="003C05B0"/>
    <w:rsid w:val="003C065D"/>
    <w:rsid w:val="003C0839"/>
    <w:rsid w:val="003C0981"/>
    <w:rsid w:val="003C0AD7"/>
    <w:rsid w:val="003C0C2F"/>
    <w:rsid w:val="003C0D73"/>
    <w:rsid w:val="003C0E5E"/>
    <w:rsid w:val="003C12E5"/>
    <w:rsid w:val="003C1517"/>
    <w:rsid w:val="003C1825"/>
    <w:rsid w:val="003C1991"/>
    <w:rsid w:val="003C205D"/>
    <w:rsid w:val="003C2259"/>
    <w:rsid w:val="003C22D4"/>
    <w:rsid w:val="003C238F"/>
    <w:rsid w:val="003C25DD"/>
    <w:rsid w:val="003C2675"/>
    <w:rsid w:val="003C288E"/>
    <w:rsid w:val="003C2A51"/>
    <w:rsid w:val="003C2C31"/>
    <w:rsid w:val="003C2CA3"/>
    <w:rsid w:val="003C2D19"/>
    <w:rsid w:val="003C2D3E"/>
    <w:rsid w:val="003C2DD7"/>
    <w:rsid w:val="003C2E3B"/>
    <w:rsid w:val="003C2F78"/>
    <w:rsid w:val="003C3111"/>
    <w:rsid w:val="003C351D"/>
    <w:rsid w:val="003C35B0"/>
    <w:rsid w:val="003C36E5"/>
    <w:rsid w:val="003C374A"/>
    <w:rsid w:val="003C3935"/>
    <w:rsid w:val="003C3991"/>
    <w:rsid w:val="003C3A58"/>
    <w:rsid w:val="003C402E"/>
    <w:rsid w:val="003C4078"/>
    <w:rsid w:val="003C41A0"/>
    <w:rsid w:val="003C41F7"/>
    <w:rsid w:val="003C4301"/>
    <w:rsid w:val="003C4346"/>
    <w:rsid w:val="003C435A"/>
    <w:rsid w:val="003C4416"/>
    <w:rsid w:val="003C44F5"/>
    <w:rsid w:val="003C46AC"/>
    <w:rsid w:val="003C4700"/>
    <w:rsid w:val="003C47D8"/>
    <w:rsid w:val="003C4913"/>
    <w:rsid w:val="003C49A8"/>
    <w:rsid w:val="003C4A74"/>
    <w:rsid w:val="003C4E9B"/>
    <w:rsid w:val="003C4EA0"/>
    <w:rsid w:val="003C5007"/>
    <w:rsid w:val="003C5052"/>
    <w:rsid w:val="003C510E"/>
    <w:rsid w:val="003C514A"/>
    <w:rsid w:val="003C5160"/>
    <w:rsid w:val="003C529E"/>
    <w:rsid w:val="003C5421"/>
    <w:rsid w:val="003C542D"/>
    <w:rsid w:val="003C5602"/>
    <w:rsid w:val="003C56F6"/>
    <w:rsid w:val="003C5B35"/>
    <w:rsid w:val="003C5B3E"/>
    <w:rsid w:val="003C5B60"/>
    <w:rsid w:val="003C5C5F"/>
    <w:rsid w:val="003C5D10"/>
    <w:rsid w:val="003C5E1E"/>
    <w:rsid w:val="003C5F3C"/>
    <w:rsid w:val="003C61A8"/>
    <w:rsid w:val="003C6285"/>
    <w:rsid w:val="003C635E"/>
    <w:rsid w:val="003C63C8"/>
    <w:rsid w:val="003C6479"/>
    <w:rsid w:val="003C667B"/>
    <w:rsid w:val="003C679A"/>
    <w:rsid w:val="003C67ED"/>
    <w:rsid w:val="003C68BC"/>
    <w:rsid w:val="003C6AC5"/>
    <w:rsid w:val="003C6BD5"/>
    <w:rsid w:val="003C6E38"/>
    <w:rsid w:val="003C70F7"/>
    <w:rsid w:val="003C710B"/>
    <w:rsid w:val="003C727D"/>
    <w:rsid w:val="003C727F"/>
    <w:rsid w:val="003C72ED"/>
    <w:rsid w:val="003C74F9"/>
    <w:rsid w:val="003C7632"/>
    <w:rsid w:val="003C7715"/>
    <w:rsid w:val="003C7866"/>
    <w:rsid w:val="003C78CC"/>
    <w:rsid w:val="003C7D25"/>
    <w:rsid w:val="003C7E46"/>
    <w:rsid w:val="003C7F54"/>
    <w:rsid w:val="003D0002"/>
    <w:rsid w:val="003D00B2"/>
    <w:rsid w:val="003D0163"/>
    <w:rsid w:val="003D01AD"/>
    <w:rsid w:val="003D01BF"/>
    <w:rsid w:val="003D01D0"/>
    <w:rsid w:val="003D021C"/>
    <w:rsid w:val="003D04D8"/>
    <w:rsid w:val="003D05F7"/>
    <w:rsid w:val="003D0832"/>
    <w:rsid w:val="003D09E3"/>
    <w:rsid w:val="003D0A29"/>
    <w:rsid w:val="003D0D75"/>
    <w:rsid w:val="003D0DC4"/>
    <w:rsid w:val="003D0E34"/>
    <w:rsid w:val="003D0E68"/>
    <w:rsid w:val="003D0FFD"/>
    <w:rsid w:val="003D12D7"/>
    <w:rsid w:val="003D1309"/>
    <w:rsid w:val="003D1493"/>
    <w:rsid w:val="003D14F4"/>
    <w:rsid w:val="003D158F"/>
    <w:rsid w:val="003D16AB"/>
    <w:rsid w:val="003D1C14"/>
    <w:rsid w:val="003D1C21"/>
    <w:rsid w:val="003D1C75"/>
    <w:rsid w:val="003D1F05"/>
    <w:rsid w:val="003D1F84"/>
    <w:rsid w:val="003D2093"/>
    <w:rsid w:val="003D2378"/>
    <w:rsid w:val="003D2386"/>
    <w:rsid w:val="003D246A"/>
    <w:rsid w:val="003D246D"/>
    <w:rsid w:val="003D2A68"/>
    <w:rsid w:val="003D2B44"/>
    <w:rsid w:val="003D2B6E"/>
    <w:rsid w:val="003D2CA7"/>
    <w:rsid w:val="003D2D4D"/>
    <w:rsid w:val="003D2DC8"/>
    <w:rsid w:val="003D2E5F"/>
    <w:rsid w:val="003D31B5"/>
    <w:rsid w:val="003D34EF"/>
    <w:rsid w:val="003D3677"/>
    <w:rsid w:val="003D39E5"/>
    <w:rsid w:val="003D3A8D"/>
    <w:rsid w:val="003D3AD2"/>
    <w:rsid w:val="003D3C20"/>
    <w:rsid w:val="003D3FB1"/>
    <w:rsid w:val="003D3FE7"/>
    <w:rsid w:val="003D4499"/>
    <w:rsid w:val="003D463B"/>
    <w:rsid w:val="003D464E"/>
    <w:rsid w:val="003D4855"/>
    <w:rsid w:val="003D4CA3"/>
    <w:rsid w:val="003D4D81"/>
    <w:rsid w:val="003D4DE7"/>
    <w:rsid w:val="003D4DE8"/>
    <w:rsid w:val="003D50CF"/>
    <w:rsid w:val="003D5102"/>
    <w:rsid w:val="003D52B4"/>
    <w:rsid w:val="003D564F"/>
    <w:rsid w:val="003D574B"/>
    <w:rsid w:val="003D5A1A"/>
    <w:rsid w:val="003D5BF6"/>
    <w:rsid w:val="003D5C27"/>
    <w:rsid w:val="003D5CD4"/>
    <w:rsid w:val="003D5D24"/>
    <w:rsid w:val="003D5EBD"/>
    <w:rsid w:val="003D5EF5"/>
    <w:rsid w:val="003D5F64"/>
    <w:rsid w:val="003D5F95"/>
    <w:rsid w:val="003D603B"/>
    <w:rsid w:val="003D61C8"/>
    <w:rsid w:val="003D61EA"/>
    <w:rsid w:val="003D6223"/>
    <w:rsid w:val="003D63CA"/>
    <w:rsid w:val="003D6661"/>
    <w:rsid w:val="003D675B"/>
    <w:rsid w:val="003D676B"/>
    <w:rsid w:val="003D6ABA"/>
    <w:rsid w:val="003D6BFB"/>
    <w:rsid w:val="003D6CA8"/>
    <w:rsid w:val="003D6E97"/>
    <w:rsid w:val="003D6EFC"/>
    <w:rsid w:val="003D6FB2"/>
    <w:rsid w:val="003D6FEB"/>
    <w:rsid w:val="003D7398"/>
    <w:rsid w:val="003D73B8"/>
    <w:rsid w:val="003D740F"/>
    <w:rsid w:val="003D763B"/>
    <w:rsid w:val="003D78AF"/>
    <w:rsid w:val="003D7B2A"/>
    <w:rsid w:val="003E0395"/>
    <w:rsid w:val="003E04CB"/>
    <w:rsid w:val="003E0568"/>
    <w:rsid w:val="003E05CD"/>
    <w:rsid w:val="003E0611"/>
    <w:rsid w:val="003E078E"/>
    <w:rsid w:val="003E0AC0"/>
    <w:rsid w:val="003E0B0C"/>
    <w:rsid w:val="003E0C28"/>
    <w:rsid w:val="003E0C42"/>
    <w:rsid w:val="003E0D3F"/>
    <w:rsid w:val="003E1015"/>
    <w:rsid w:val="003E1020"/>
    <w:rsid w:val="003E1488"/>
    <w:rsid w:val="003E15CE"/>
    <w:rsid w:val="003E15D7"/>
    <w:rsid w:val="003E1698"/>
    <w:rsid w:val="003E16C7"/>
    <w:rsid w:val="003E175A"/>
    <w:rsid w:val="003E17D2"/>
    <w:rsid w:val="003E17D5"/>
    <w:rsid w:val="003E1CDD"/>
    <w:rsid w:val="003E1E3E"/>
    <w:rsid w:val="003E2090"/>
    <w:rsid w:val="003E216F"/>
    <w:rsid w:val="003E21FA"/>
    <w:rsid w:val="003E227B"/>
    <w:rsid w:val="003E2422"/>
    <w:rsid w:val="003E2519"/>
    <w:rsid w:val="003E26DB"/>
    <w:rsid w:val="003E291B"/>
    <w:rsid w:val="003E2BFF"/>
    <w:rsid w:val="003E2C77"/>
    <w:rsid w:val="003E2DD6"/>
    <w:rsid w:val="003E2F83"/>
    <w:rsid w:val="003E2FB6"/>
    <w:rsid w:val="003E303F"/>
    <w:rsid w:val="003E3116"/>
    <w:rsid w:val="003E31C1"/>
    <w:rsid w:val="003E32D3"/>
    <w:rsid w:val="003E33AA"/>
    <w:rsid w:val="003E34E6"/>
    <w:rsid w:val="003E352A"/>
    <w:rsid w:val="003E38B1"/>
    <w:rsid w:val="003E3D6D"/>
    <w:rsid w:val="003E3E82"/>
    <w:rsid w:val="003E4091"/>
    <w:rsid w:val="003E40D5"/>
    <w:rsid w:val="003E4328"/>
    <w:rsid w:val="003E43EC"/>
    <w:rsid w:val="003E43FC"/>
    <w:rsid w:val="003E45F3"/>
    <w:rsid w:val="003E47AE"/>
    <w:rsid w:val="003E4AF0"/>
    <w:rsid w:val="003E4B30"/>
    <w:rsid w:val="003E4D6F"/>
    <w:rsid w:val="003E4DF2"/>
    <w:rsid w:val="003E5051"/>
    <w:rsid w:val="003E506A"/>
    <w:rsid w:val="003E50E7"/>
    <w:rsid w:val="003E539E"/>
    <w:rsid w:val="003E5401"/>
    <w:rsid w:val="003E5651"/>
    <w:rsid w:val="003E56EB"/>
    <w:rsid w:val="003E5825"/>
    <w:rsid w:val="003E5B28"/>
    <w:rsid w:val="003E5C11"/>
    <w:rsid w:val="003E5C7B"/>
    <w:rsid w:val="003E5D14"/>
    <w:rsid w:val="003E5E1E"/>
    <w:rsid w:val="003E610B"/>
    <w:rsid w:val="003E6199"/>
    <w:rsid w:val="003E64B5"/>
    <w:rsid w:val="003E66BE"/>
    <w:rsid w:val="003E67DC"/>
    <w:rsid w:val="003E6850"/>
    <w:rsid w:val="003E689B"/>
    <w:rsid w:val="003E6C27"/>
    <w:rsid w:val="003E6D12"/>
    <w:rsid w:val="003E6D37"/>
    <w:rsid w:val="003E6E0C"/>
    <w:rsid w:val="003E6EB0"/>
    <w:rsid w:val="003E7194"/>
    <w:rsid w:val="003E71DF"/>
    <w:rsid w:val="003E7521"/>
    <w:rsid w:val="003E75E2"/>
    <w:rsid w:val="003E7BA2"/>
    <w:rsid w:val="003E7BC9"/>
    <w:rsid w:val="003E7C06"/>
    <w:rsid w:val="003E7C2E"/>
    <w:rsid w:val="003E7CB8"/>
    <w:rsid w:val="003F0168"/>
    <w:rsid w:val="003F01B9"/>
    <w:rsid w:val="003F0427"/>
    <w:rsid w:val="003F0561"/>
    <w:rsid w:val="003F075F"/>
    <w:rsid w:val="003F0817"/>
    <w:rsid w:val="003F0C10"/>
    <w:rsid w:val="003F0C11"/>
    <w:rsid w:val="003F0E85"/>
    <w:rsid w:val="003F0F76"/>
    <w:rsid w:val="003F141B"/>
    <w:rsid w:val="003F1554"/>
    <w:rsid w:val="003F163E"/>
    <w:rsid w:val="003F168E"/>
    <w:rsid w:val="003F1788"/>
    <w:rsid w:val="003F17EE"/>
    <w:rsid w:val="003F18D1"/>
    <w:rsid w:val="003F1923"/>
    <w:rsid w:val="003F1938"/>
    <w:rsid w:val="003F1DAE"/>
    <w:rsid w:val="003F1E94"/>
    <w:rsid w:val="003F1F33"/>
    <w:rsid w:val="003F2012"/>
    <w:rsid w:val="003F2076"/>
    <w:rsid w:val="003F21AB"/>
    <w:rsid w:val="003F2476"/>
    <w:rsid w:val="003F253D"/>
    <w:rsid w:val="003F27F8"/>
    <w:rsid w:val="003F2ADF"/>
    <w:rsid w:val="003F2B70"/>
    <w:rsid w:val="003F2CF8"/>
    <w:rsid w:val="003F2E5B"/>
    <w:rsid w:val="003F2F33"/>
    <w:rsid w:val="003F301D"/>
    <w:rsid w:val="003F30A6"/>
    <w:rsid w:val="003F319E"/>
    <w:rsid w:val="003F3359"/>
    <w:rsid w:val="003F342D"/>
    <w:rsid w:val="003F36CE"/>
    <w:rsid w:val="003F3802"/>
    <w:rsid w:val="003F383E"/>
    <w:rsid w:val="003F38CD"/>
    <w:rsid w:val="003F39A7"/>
    <w:rsid w:val="003F3F17"/>
    <w:rsid w:val="003F40A2"/>
    <w:rsid w:val="003F43A1"/>
    <w:rsid w:val="003F44D3"/>
    <w:rsid w:val="003F4611"/>
    <w:rsid w:val="003F4683"/>
    <w:rsid w:val="003F47D0"/>
    <w:rsid w:val="003F4902"/>
    <w:rsid w:val="003F4A73"/>
    <w:rsid w:val="003F4B0E"/>
    <w:rsid w:val="003F4C48"/>
    <w:rsid w:val="003F4E8F"/>
    <w:rsid w:val="003F5176"/>
    <w:rsid w:val="003F5296"/>
    <w:rsid w:val="003F55AC"/>
    <w:rsid w:val="003F59DE"/>
    <w:rsid w:val="003F5C4C"/>
    <w:rsid w:val="003F5E13"/>
    <w:rsid w:val="003F5E1B"/>
    <w:rsid w:val="003F5E28"/>
    <w:rsid w:val="003F5EE1"/>
    <w:rsid w:val="003F63F3"/>
    <w:rsid w:val="003F64C7"/>
    <w:rsid w:val="003F6523"/>
    <w:rsid w:val="003F6758"/>
    <w:rsid w:val="003F680C"/>
    <w:rsid w:val="003F6932"/>
    <w:rsid w:val="003F6AED"/>
    <w:rsid w:val="003F6CD7"/>
    <w:rsid w:val="003F6E43"/>
    <w:rsid w:val="003F6F4B"/>
    <w:rsid w:val="003F7537"/>
    <w:rsid w:val="003F75D8"/>
    <w:rsid w:val="003F75FB"/>
    <w:rsid w:val="003F76F4"/>
    <w:rsid w:val="003F77DF"/>
    <w:rsid w:val="003F7869"/>
    <w:rsid w:val="003F78B8"/>
    <w:rsid w:val="003F7CCC"/>
    <w:rsid w:val="003F7D8B"/>
    <w:rsid w:val="003F7E3C"/>
    <w:rsid w:val="003F7EA4"/>
    <w:rsid w:val="003F7F58"/>
    <w:rsid w:val="00400159"/>
    <w:rsid w:val="00400260"/>
    <w:rsid w:val="004004F6"/>
    <w:rsid w:val="004005E0"/>
    <w:rsid w:val="004005FE"/>
    <w:rsid w:val="00400614"/>
    <w:rsid w:val="004007E7"/>
    <w:rsid w:val="00400A1D"/>
    <w:rsid w:val="00400BD5"/>
    <w:rsid w:val="00400C75"/>
    <w:rsid w:val="00400CB9"/>
    <w:rsid w:val="00400CD1"/>
    <w:rsid w:val="00400D04"/>
    <w:rsid w:val="00400D63"/>
    <w:rsid w:val="00400E3D"/>
    <w:rsid w:val="00400F01"/>
    <w:rsid w:val="00400F46"/>
    <w:rsid w:val="004011F7"/>
    <w:rsid w:val="00401241"/>
    <w:rsid w:val="004014E6"/>
    <w:rsid w:val="004018E1"/>
    <w:rsid w:val="004019F6"/>
    <w:rsid w:val="004019FD"/>
    <w:rsid w:val="00401C6B"/>
    <w:rsid w:val="00401E8E"/>
    <w:rsid w:val="00401F8C"/>
    <w:rsid w:val="0040202D"/>
    <w:rsid w:val="00402033"/>
    <w:rsid w:val="004020AF"/>
    <w:rsid w:val="00402128"/>
    <w:rsid w:val="004024D3"/>
    <w:rsid w:val="00402C38"/>
    <w:rsid w:val="00402C55"/>
    <w:rsid w:val="0040310B"/>
    <w:rsid w:val="004033ED"/>
    <w:rsid w:val="0040347D"/>
    <w:rsid w:val="004034B0"/>
    <w:rsid w:val="004038BE"/>
    <w:rsid w:val="004038D4"/>
    <w:rsid w:val="0040414A"/>
    <w:rsid w:val="0040419F"/>
    <w:rsid w:val="004041C5"/>
    <w:rsid w:val="004043E6"/>
    <w:rsid w:val="00404485"/>
    <w:rsid w:val="0040453B"/>
    <w:rsid w:val="0040474C"/>
    <w:rsid w:val="0040475B"/>
    <w:rsid w:val="00404851"/>
    <w:rsid w:val="0040485A"/>
    <w:rsid w:val="00404A65"/>
    <w:rsid w:val="00404AD3"/>
    <w:rsid w:val="00404CF5"/>
    <w:rsid w:val="00404E73"/>
    <w:rsid w:val="0040508B"/>
    <w:rsid w:val="004050FB"/>
    <w:rsid w:val="004052B9"/>
    <w:rsid w:val="0040530F"/>
    <w:rsid w:val="0040534E"/>
    <w:rsid w:val="00405391"/>
    <w:rsid w:val="0040549A"/>
    <w:rsid w:val="00405662"/>
    <w:rsid w:val="00405702"/>
    <w:rsid w:val="00405736"/>
    <w:rsid w:val="004058EF"/>
    <w:rsid w:val="0040597E"/>
    <w:rsid w:val="004059DF"/>
    <w:rsid w:val="00405F25"/>
    <w:rsid w:val="00406046"/>
    <w:rsid w:val="004060E6"/>
    <w:rsid w:val="00406155"/>
    <w:rsid w:val="004062CE"/>
    <w:rsid w:val="0040634F"/>
    <w:rsid w:val="0040637C"/>
    <w:rsid w:val="004066AC"/>
    <w:rsid w:val="004068A0"/>
    <w:rsid w:val="00406933"/>
    <w:rsid w:val="004069A1"/>
    <w:rsid w:val="00406A54"/>
    <w:rsid w:val="00406AEE"/>
    <w:rsid w:val="00406B04"/>
    <w:rsid w:val="00406C8A"/>
    <w:rsid w:val="00406DF8"/>
    <w:rsid w:val="00406E96"/>
    <w:rsid w:val="00406F9A"/>
    <w:rsid w:val="004071F9"/>
    <w:rsid w:val="004072B3"/>
    <w:rsid w:val="00407385"/>
    <w:rsid w:val="00407399"/>
    <w:rsid w:val="0040740A"/>
    <w:rsid w:val="0040746D"/>
    <w:rsid w:val="004075D0"/>
    <w:rsid w:val="0040797E"/>
    <w:rsid w:val="00407AFE"/>
    <w:rsid w:val="00407BC2"/>
    <w:rsid w:val="00407DE9"/>
    <w:rsid w:val="004100B0"/>
    <w:rsid w:val="004101FE"/>
    <w:rsid w:val="0041041D"/>
    <w:rsid w:val="004105C6"/>
    <w:rsid w:val="00410642"/>
    <w:rsid w:val="00410653"/>
    <w:rsid w:val="00410687"/>
    <w:rsid w:val="0041069D"/>
    <w:rsid w:val="004106D3"/>
    <w:rsid w:val="00410810"/>
    <w:rsid w:val="00410941"/>
    <w:rsid w:val="00410971"/>
    <w:rsid w:val="00410B33"/>
    <w:rsid w:val="00410C17"/>
    <w:rsid w:val="00410C3B"/>
    <w:rsid w:val="00410DEE"/>
    <w:rsid w:val="00410DF2"/>
    <w:rsid w:val="00410E09"/>
    <w:rsid w:val="00410EA0"/>
    <w:rsid w:val="004110DE"/>
    <w:rsid w:val="004110F2"/>
    <w:rsid w:val="00411246"/>
    <w:rsid w:val="0041124A"/>
    <w:rsid w:val="0041128E"/>
    <w:rsid w:val="004112D4"/>
    <w:rsid w:val="00411381"/>
    <w:rsid w:val="004113C3"/>
    <w:rsid w:val="004113DA"/>
    <w:rsid w:val="004115C9"/>
    <w:rsid w:val="0041178D"/>
    <w:rsid w:val="00411839"/>
    <w:rsid w:val="00411A20"/>
    <w:rsid w:val="00411A26"/>
    <w:rsid w:val="00411B59"/>
    <w:rsid w:val="00411C35"/>
    <w:rsid w:val="00411E40"/>
    <w:rsid w:val="00411F06"/>
    <w:rsid w:val="00412002"/>
    <w:rsid w:val="00412035"/>
    <w:rsid w:val="004122C3"/>
    <w:rsid w:val="004122FC"/>
    <w:rsid w:val="004123A4"/>
    <w:rsid w:val="004126F8"/>
    <w:rsid w:val="004128EF"/>
    <w:rsid w:val="0041299B"/>
    <w:rsid w:val="00412A0B"/>
    <w:rsid w:val="00412A3E"/>
    <w:rsid w:val="00412A47"/>
    <w:rsid w:val="00412B45"/>
    <w:rsid w:val="00412BA8"/>
    <w:rsid w:val="00412CCE"/>
    <w:rsid w:val="00412DA4"/>
    <w:rsid w:val="00412F58"/>
    <w:rsid w:val="0041301A"/>
    <w:rsid w:val="00413031"/>
    <w:rsid w:val="0041305C"/>
    <w:rsid w:val="00413097"/>
    <w:rsid w:val="00413188"/>
    <w:rsid w:val="00413296"/>
    <w:rsid w:val="00413317"/>
    <w:rsid w:val="004133BA"/>
    <w:rsid w:val="004136DB"/>
    <w:rsid w:val="004136DE"/>
    <w:rsid w:val="00413A71"/>
    <w:rsid w:val="00413CDD"/>
    <w:rsid w:val="00413D07"/>
    <w:rsid w:val="00413E6A"/>
    <w:rsid w:val="0041400A"/>
    <w:rsid w:val="004141A9"/>
    <w:rsid w:val="00414387"/>
    <w:rsid w:val="004143AC"/>
    <w:rsid w:val="004144A9"/>
    <w:rsid w:val="00414774"/>
    <w:rsid w:val="00414836"/>
    <w:rsid w:val="00414B97"/>
    <w:rsid w:val="00414C2E"/>
    <w:rsid w:val="00414CAB"/>
    <w:rsid w:val="00414D96"/>
    <w:rsid w:val="00414E6D"/>
    <w:rsid w:val="004151C5"/>
    <w:rsid w:val="00415230"/>
    <w:rsid w:val="004152F4"/>
    <w:rsid w:val="004153DC"/>
    <w:rsid w:val="004155CB"/>
    <w:rsid w:val="004157E4"/>
    <w:rsid w:val="00415C92"/>
    <w:rsid w:val="00415C9C"/>
    <w:rsid w:val="00415D15"/>
    <w:rsid w:val="00415DCF"/>
    <w:rsid w:val="00415F6B"/>
    <w:rsid w:val="00415FBA"/>
    <w:rsid w:val="00416129"/>
    <w:rsid w:val="004163F0"/>
    <w:rsid w:val="0041652C"/>
    <w:rsid w:val="00416AD4"/>
    <w:rsid w:val="00416BE3"/>
    <w:rsid w:val="00416D81"/>
    <w:rsid w:val="00417646"/>
    <w:rsid w:val="0041784B"/>
    <w:rsid w:val="0041794D"/>
    <w:rsid w:val="00417BC8"/>
    <w:rsid w:val="00420211"/>
    <w:rsid w:val="00420493"/>
    <w:rsid w:val="004204A6"/>
    <w:rsid w:val="004206C6"/>
    <w:rsid w:val="00420917"/>
    <w:rsid w:val="00420B1E"/>
    <w:rsid w:val="00420C8E"/>
    <w:rsid w:val="00420D45"/>
    <w:rsid w:val="00420EC6"/>
    <w:rsid w:val="00420FB9"/>
    <w:rsid w:val="00420FFC"/>
    <w:rsid w:val="00421050"/>
    <w:rsid w:val="00421437"/>
    <w:rsid w:val="00421600"/>
    <w:rsid w:val="00421649"/>
    <w:rsid w:val="00421652"/>
    <w:rsid w:val="004216D9"/>
    <w:rsid w:val="004218E3"/>
    <w:rsid w:val="00421900"/>
    <w:rsid w:val="00421946"/>
    <w:rsid w:val="00421ADC"/>
    <w:rsid w:val="00421CE4"/>
    <w:rsid w:val="00421D27"/>
    <w:rsid w:val="00421ED1"/>
    <w:rsid w:val="00421F47"/>
    <w:rsid w:val="0042221D"/>
    <w:rsid w:val="0042236E"/>
    <w:rsid w:val="004224C1"/>
    <w:rsid w:val="004226E3"/>
    <w:rsid w:val="0042270B"/>
    <w:rsid w:val="00422841"/>
    <w:rsid w:val="00422AE0"/>
    <w:rsid w:val="00422C10"/>
    <w:rsid w:val="00422CBA"/>
    <w:rsid w:val="00422CFA"/>
    <w:rsid w:val="00422E93"/>
    <w:rsid w:val="00422ED5"/>
    <w:rsid w:val="00422F30"/>
    <w:rsid w:val="004230FA"/>
    <w:rsid w:val="0042310E"/>
    <w:rsid w:val="00423368"/>
    <w:rsid w:val="0042348E"/>
    <w:rsid w:val="00423581"/>
    <w:rsid w:val="004237BB"/>
    <w:rsid w:val="00423A03"/>
    <w:rsid w:val="00423CA0"/>
    <w:rsid w:val="00423D66"/>
    <w:rsid w:val="00423DCE"/>
    <w:rsid w:val="00423E0F"/>
    <w:rsid w:val="00423FC6"/>
    <w:rsid w:val="00424738"/>
    <w:rsid w:val="00424811"/>
    <w:rsid w:val="00424906"/>
    <w:rsid w:val="004249AF"/>
    <w:rsid w:val="004249BA"/>
    <w:rsid w:val="00424A50"/>
    <w:rsid w:val="00424AAA"/>
    <w:rsid w:val="00424AFA"/>
    <w:rsid w:val="00424D2E"/>
    <w:rsid w:val="00424D6A"/>
    <w:rsid w:val="00424E31"/>
    <w:rsid w:val="00424EC6"/>
    <w:rsid w:val="004250B7"/>
    <w:rsid w:val="004250CB"/>
    <w:rsid w:val="004250ED"/>
    <w:rsid w:val="004250F2"/>
    <w:rsid w:val="00425216"/>
    <w:rsid w:val="0042542A"/>
    <w:rsid w:val="004254E0"/>
    <w:rsid w:val="0042551D"/>
    <w:rsid w:val="0042569F"/>
    <w:rsid w:val="004258E4"/>
    <w:rsid w:val="00425944"/>
    <w:rsid w:val="00425E18"/>
    <w:rsid w:val="00425F2B"/>
    <w:rsid w:val="00426221"/>
    <w:rsid w:val="00426289"/>
    <w:rsid w:val="00426332"/>
    <w:rsid w:val="00426467"/>
    <w:rsid w:val="0042648E"/>
    <w:rsid w:val="00426763"/>
    <w:rsid w:val="00426919"/>
    <w:rsid w:val="0042699E"/>
    <w:rsid w:val="00426A31"/>
    <w:rsid w:val="00426B7F"/>
    <w:rsid w:val="00426BAB"/>
    <w:rsid w:val="00426C3D"/>
    <w:rsid w:val="00426E29"/>
    <w:rsid w:val="00426EB7"/>
    <w:rsid w:val="0042720C"/>
    <w:rsid w:val="00427421"/>
    <w:rsid w:val="004274A5"/>
    <w:rsid w:val="004274AD"/>
    <w:rsid w:val="004274ED"/>
    <w:rsid w:val="00427524"/>
    <w:rsid w:val="00427644"/>
    <w:rsid w:val="004276B2"/>
    <w:rsid w:val="00427ABA"/>
    <w:rsid w:val="00427DF9"/>
    <w:rsid w:val="00427E24"/>
    <w:rsid w:val="00427E6D"/>
    <w:rsid w:val="00427E78"/>
    <w:rsid w:val="00427E9D"/>
    <w:rsid w:val="00427FE7"/>
    <w:rsid w:val="0043012B"/>
    <w:rsid w:val="00430341"/>
    <w:rsid w:val="00430396"/>
    <w:rsid w:val="004306B2"/>
    <w:rsid w:val="004306E2"/>
    <w:rsid w:val="0043079B"/>
    <w:rsid w:val="0043089B"/>
    <w:rsid w:val="00430999"/>
    <w:rsid w:val="00430AE7"/>
    <w:rsid w:val="00430D44"/>
    <w:rsid w:val="00430EA0"/>
    <w:rsid w:val="00431118"/>
    <w:rsid w:val="004315EF"/>
    <w:rsid w:val="004316C9"/>
    <w:rsid w:val="004317E8"/>
    <w:rsid w:val="00431A4B"/>
    <w:rsid w:val="00431B1C"/>
    <w:rsid w:val="00431CA2"/>
    <w:rsid w:val="00431D3D"/>
    <w:rsid w:val="00432216"/>
    <w:rsid w:val="00432228"/>
    <w:rsid w:val="00432248"/>
    <w:rsid w:val="004327B7"/>
    <w:rsid w:val="004327C9"/>
    <w:rsid w:val="004327E0"/>
    <w:rsid w:val="004327FD"/>
    <w:rsid w:val="00432A8C"/>
    <w:rsid w:val="00432B9A"/>
    <w:rsid w:val="00432BD6"/>
    <w:rsid w:val="00432CAA"/>
    <w:rsid w:val="00432E3B"/>
    <w:rsid w:val="00432EF8"/>
    <w:rsid w:val="00433013"/>
    <w:rsid w:val="0043307F"/>
    <w:rsid w:val="0043328C"/>
    <w:rsid w:val="004335BA"/>
    <w:rsid w:val="0043361C"/>
    <w:rsid w:val="00433671"/>
    <w:rsid w:val="004336B8"/>
    <w:rsid w:val="004336E5"/>
    <w:rsid w:val="00433993"/>
    <w:rsid w:val="00433BF7"/>
    <w:rsid w:val="00434099"/>
    <w:rsid w:val="00434125"/>
    <w:rsid w:val="004342A9"/>
    <w:rsid w:val="00434330"/>
    <w:rsid w:val="00434582"/>
    <w:rsid w:val="0043460A"/>
    <w:rsid w:val="00434B0B"/>
    <w:rsid w:val="00434B66"/>
    <w:rsid w:val="00434C78"/>
    <w:rsid w:val="00434CBD"/>
    <w:rsid w:val="00434D37"/>
    <w:rsid w:val="00434D9B"/>
    <w:rsid w:val="00434F52"/>
    <w:rsid w:val="00434F96"/>
    <w:rsid w:val="0043500D"/>
    <w:rsid w:val="004350D0"/>
    <w:rsid w:val="00435125"/>
    <w:rsid w:val="0043514B"/>
    <w:rsid w:val="004351AF"/>
    <w:rsid w:val="004353B4"/>
    <w:rsid w:val="004357A6"/>
    <w:rsid w:val="004357E9"/>
    <w:rsid w:val="004358DF"/>
    <w:rsid w:val="00435A4D"/>
    <w:rsid w:val="00435ACE"/>
    <w:rsid w:val="00435CF5"/>
    <w:rsid w:val="00435D3F"/>
    <w:rsid w:val="00435D7A"/>
    <w:rsid w:val="00435DD4"/>
    <w:rsid w:val="004360C3"/>
    <w:rsid w:val="004360C5"/>
    <w:rsid w:val="00436241"/>
    <w:rsid w:val="004362FD"/>
    <w:rsid w:val="00436651"/>
    <w:rsid w:val="00436773"/>
    <w:rsid w:val="0043685A"/>
    <w:rsid w:val="00436876"/>
    <w:rsid w:val="004368DA"/>
    <w:rsid w:val="004369CA"/>
    <w:rsid w:val="00436D49"/>
    <w:rsid w:val="00436DD0"/>
    <w:rsid w:val="00436E6F"/>
    <w:rsid w:val="00436EC9"/>
    <w:rsid w:val="0043705F"/>
    <w:rsid w:val="00437129"/>
    <w:rsid w:val="00437190"/>
    <w:rsid w:val="004373B2"/>
    <w:rsid w:val="00437822"/>
    <w:rsid w:val="00437BB3"/>
    <w:rsid w:val="004400A1"/>
    <w:rsid w:val="0044039C"/>
    <w:rsid w:val="00440540"/>
    <w:rsid w:val="00440920"/>
    <w:rsid w:val="00440958"/>
    <w:rsid w:val="004409AA"/>
    <w:rsid w:val="00440A1B"/>
    <w:rsid w:val="00440AE3"/>
    <w:rsid w:val="00440B56"/>
    <w:rsid w:val="00440B80"/>
    <w:rsid w:val="00440BD6"/>
    <w:rsid w:val="00440ECD"/>
    <w:rsid w:val="00440F11"/>
    <w:rsid w:val="0044109D"/>
    <w:rsid w:val="004410C1"/>
    <w:rsid w:val="004412B6"/>
    <w:rsid w:val="00441334"/>
    <w:rsid w:val="00441438"/>
    <w:rsid w:val="004415BB"/>
    <w:rsid w:val="004416F8"/>
    <w:rsid w:val="0044188A"/>
    <w:rsid w:val="0044199C"/>
    <w:rsid w:val="00441C79"/>
    <w:rsid w:val="00441DD0"/>
    <w:rsid w:val="00441FAF"/>
    <w:rsid w:val="00441FE1"/>
    <w:rsid w:val="0044222F"/>
    <w:rsid w:val="004426EF"/>
    <w:rsid w:val="004429FE"/>
    <w:rsid w:val="00442C6C"/>
    <w:rsid w:val="00442D58"/>
    <w:rsid w:val="00442DAA"/>
    <w:rsid w:val="00442ECD"/>
    <w:rsid w:val="00442F29"/>
    <w:rsid w:val="00442FF6"/>
    <w:rsid w:val="00443114"/>
    <w:rsid w:val="00443486"/>
    <w:rsid w:val="0044371F"/>
    <w:rsid w:val="00443867"/>
    <w:rsid w:val="0044396B"/>
    <w:rsid w:val="00443AD0"/>
    <w:rsid w:val="00443D33"/>
    <w:rsid w:val="00444079"/>
    <w:rsid w:val="004440BC"/>
    <w:rsid w:val="00444121"/>
    <w:rsid w:val="00444193"/>
    <w:rsid w:val="004442A5"/>
    <w:rsid w:val="004442C3"/>
    <w:rsid w:val="00444372"/>
    <w:rsid w:val="00444403"/>
    <w:rsid w:val="00444417"/>
    <w:rsid w:val="00444769"/>
    <w:rsid w:val="004448C4"/>
    <w:rsid w:val="00444978"/>
    <w:rsid w:val="00444B3C"/>
    <w:rsid w:val="00444C8A"/>
    <w:rsid w:val="00444D7A"/>
    <w:rsid w:val="004454FD"/>
    <w:rsid w:val="0044565D"/>
    <w:rsid w:val="00445661"/>
    <w:rsid w:val="00445782"/>
    <w:rsid w:val="00445BA9"/>
    <w:rsid w:val="00445C4F"/>
    <w:rsid w:val="0044634C"/>
    <w:rsid w:val="00446593"/>
    <w:rsid w:val="004465AE"/>
    <w:rsid w:val="004466C7"/>
    <w:rsid w:val="00446890"/>
    <w:rsid w:val="004468B6"/>
    <w:rsid w:val="00446939"/>
    <w:rsid w:val="0044699A"/>
    <w:rsid w:val="00446BA9"/>
    <w:rsid w:val="00446C5A"/>
    <w:rsid w:val="0044728F"/>
    <w:rsid w:val="00447769"/>
    <w:rsid w:val="00447861"/>
    <w:rsid w:val="004478C8"/>
    <w:rsid w:val="00447A48"/>
    <w:rsid w:val="00447A61"/>
    <w:rsid w:val="00447A9C"/>
    <w:rsid w:val="00447B40"/>
    <w:rsid w:val="00447B6A"/>
    <w:rsid w:val="00447C90"/>
    <w:rsid w:val="00450010"/>
    <w:rsid w:val="00450051"/>
    <w:rsid w:val="0045028B"/>
    <w:rsid w:val="0045060E"/>
    <w:rsid w:val="004506A5"/>
    <w:rsid w:val="0045089A"/>
    <w:rsid w:val="004508B8"/>
    <w:rsid w:val="00450A35"/>
    <w:rsid w:val="00450CA7"/>
    <w:rsid w:val="00450D32"/>
    <w:rsid w:val="00450DB8"/>
    <w:rsid w:val="0045120E"/>
    <w:rsid w:val="00451383"/>
    <w:rsid w:val="0045159D"/>
    <w:rsid w:val="0045169C"/>
    <w:rsid w:val="00451969"/>
    <w:rsid w:val="00451C67"/>
    <w:rsid w:val="00451EEF"/>
    <w:rsid w:val="00452273"/>
    <w:rsid w:val="00452508"/>
    <w:rsid w:val="00452548"/>
    <w:rsid w:val="00452579"/>
    <w:rsid w:val="004525F9"/>
    <w:rsid w:val="00452665"/>
    <w:rsid w:val="00452695"/>
    <w:rsid w:val="00452929"/>
    <w:rsid w:val="00452AE5"/>
    <w:rsid w:val="00452BF8"/>
    <w:rsid w:val="00452C62"/>
    <w:rsid w:val="00452CD4"/>
    <w:rsid w:val="00452CFA"/>
    <w:rsid w:val="00452EF5"/>
    <w:rsid w:val="004533AB"/>
    <w:rsid w:val="004535C6"/>
    <w:rsid w:val="00453B3D"/>
    <w:rsid w:val="00453E70"/>
    <w:rsid w:val="00454059"/>
    <w:rsid w:val="004540E9"/>
    <w:rsid w:val="004540EB"/>
    <w:rsid w:val="004543E8"/>
    <w:rsid w:val="004544DE"/>
    <w:rsid w:val="00454596"/>
    <w:rsid w:val="00454806"/>
    <w:rsid w:val="00454960"/>
    <w:rsid w:val="00454B1F"/>
    <w:rsid w:val="00454C56"/>
    <w:rsid w:val="00454D4E"/>
    <w:rsid w:val="00454E11"/>
    <w:rsid w:val="00454EE4"/>
    <w:rsid w:val="0045509F"/>
    <w:rsid w:val="0045537C"/>
    <w:rsid w:val="0045542B"/>
    <w:rsid w:val="004557FE"/>
    <w:rsid w:val="004558A7"/>
    <w:rsid w:val="004559A8"/>
    <w:rsid w:val="004559E9"/>
    <w:rsid w:val="00455A32"/>
    <w:rsid w:val="00455A9C"/>
    <w:rsid w:val="00455BAD"/>
    <w:rsid w:val="00455CA5"/>
    <w:rsid w:val="00455E4A"/>
    <w:rsid w:val="00455F1F"/>
    <w:rsid w:val="00455F20"/>
    <w:rsid w:val="004561A7"/>
    <w:rsid w:val="00456289"/>
    <w:rsid w:val="0045656D"/>
    <w:rsid w:val="00456696"/>
    <w:rsid w:val="004567A2"/>
    <w:rsid w:val="004568C2"/>
    <w:rsid w:val="00456BB5"/>
    <w:rsid w:val="00456D05"/>
    <w:rsid w:val="00456F4D"/>
    <w:rsid w:val="0045723E"/>
    <w:rsid w:val="00457307"/>
    <w:rsid w:val="004573AF"/>
    <w:rsid w:val="0045744E"/>
    <w:rsid w:val="004576B7"/>
    <w:rsid w:val="00457797"/>
    <w:rsid w:val="004577A2"/>
    <w:rsid w:val="00457878"/>
    <w:rsid w:val="00457D3F"/>
    <w:rsid w:val="00457DAA"/>
    <w:rsid w:val="00457F0C"/>
    <w:rsid w:val="00460056"/>
    <w:rsid w:val="004600BE"/>
    <w:rsid w:val="0046017D"/>
    <w:rsid w:val="004601C3"/>
    <w:rsid w:val="004605BC"/>
    <w:rsid w:val="00460706"/>
    <w:rsid w:val="0046072F"/>
    <w:rsid w:val="00460907"/>
    <w:rsid w:val="0046093E"/>
    <w:rsid w:val="004609B3"/>
    <w:rsid w:val="004610CD"/>
    <w:rsid w:val="0046110B"/>
    <w:rsid w:val="00461166"/>
    <w:rsid w:val="00461254"/>
    <w:rsid w:val="0046131E"/>
    <w:rsid w:val="00461359"/>
    <w:rsid w:val="0046142D"/>
    <w:rsid w:val="004615A7"/>
    <w:rsid w:val="004616B7"/>
    <w:rsid w:val="00461862"/>
    <w:rsid w:val="004618B2"/>
    <w:rsid w:val="00461BCE"/>
    <w:rsid w:val="0046213D"/>
    <w:rsid w:val="00462199"/>
    <w:rsid w:val="004621F7"/>
    <w:rsid w:val="00462212"/>
    <w:rsid w:val="00462237"/>
    <w:rsid w:val="00462499"/>
    <w:rsid w:val="00462502"/>
    <w:rsid w:val="004625C4"/>
    <w:rsid w:val="00462788"/>
    <w:rsid w:val="0046284A"/>
    <w:rsid w:val="00462960"/>
    <w:rsid w:val="004629C5"/>
    <w:rsid w:val="004629E2"/>
    <w:rsid w:val="004629FB"/>
    <w:rsid w:val="00462AD0"/>
    <w:rsid w:val="00462C7A"/>
    <w:rsid w:val="004631AC"/>
    <w:rsid w:val="004632C2"/>
    <w:rsid w:val="0046344C"/>
    <w:rsid w:val="00463636"/>
    <w:rsid w:val="00463642"/>
    <w:rsid w:val="00463675"/>
    <w:rsid w:val="00463722"/>
    <w:rsid w:val="004638C0"/>
    <w:rsid w:val="00463C8B"/>
    <w:rsid w:val="00463CF0"/>
    <w:rsid w:val="00463D03"/>
    <w:rsid w:val="00463E72"/>
    <w:rsid w:val="00464043"/>
    <w:rsid w:val="004642D3"/>
    <w:rsid w:val="004642E8"/>
    <w:rsid w:val="0046432F"/>
    <w:rsid w:val="00464473"/>
    <w:rsid w:val="004646D0"/>
    <w:rsid w:val="00464987"/>
    <w:rsid w:val="00464A2F"/>
    <w:rsid w:val="00464BB9"/>
    <w:rsid w:val="00464CAE"/>
    <w:rsid w:val="00464FE0"/>
    <w:rsid w:val="00465335"/>
    <w:rsid w:val="00465569"/>
    <w:rsid w:val="00465893"/>
    <w:rsid w:val="00465958"/>
    <w:rsid w:val="00465985"/>
    <w:rsid w:val="00465A3D"/>
    <w:rsid w:val="00465ACB"/>
    <w:rsid w:val="00465C4C"/>
    <w:rsid w:val="00465C8D"/>
    <w:rsid w:val="00465E59"/>
    <w:rsid w:val="00465FB5"/>
    <w:rsid w:val="0046609B"/>
    <w:rsid w:val="00466169"/>
    <w:rsid w:val="00466450"/>
    <w:rsid w:val="004664F0"/>
    <w:rsid w:val="00466862"/>
    <w:rsid w:val="00466BB6"/>
    <w:rsid w:val="00466DD5"/>
    <w:rsid w:val="00466FF5"/>
    <w:rsid w:val="004672D6"/>
    <w:rsid w:val="004674F6"/>
    <w:rsid w:val="00467538"/>
    <w:rsid w:val="00467A23"/>
    <w:rsid w:val="00467E96"/>
    <w:rsid w:val="004702EA"/>
    <w:rsid w:val="0047034E"/>
    <w:rsid w:val="00470408"/>
    <w:rsid w:val="00470625"/>
    <w:rsid w:val="00470715"/>
    <w:rsid w:val="004707FC"/>
    <w:rsid w:val="0047087C"/>
    <w:rsid w:val="00470A91"/>
    <w:rsid w:val="00470A9C"/>
    <w:rsid w:val="00470DD5"/>
    <w:rsid w:val="00470E95"/>
    <w:rsid w:val="00470EEA"/>
    <w:rsid w:val="00470FC6"/>
    <w:rsid w:val="004711CA"/>
    <w:rsid w:val="004712D0"/>
    <w:rsid w:val="00471597"/>
    <w:rsid w:val="0047176C"/>
    <w:rsid w:val="00471856"/>
    <w:rsid w:val="0047192F"/>
    <w:rsid w:val="004719E3"/>
    <w:rsid w:val="00471A23"/>
    <w:rsid w:val="00471A6A"/>
    <w:rsid w:val="00471BC4"/>
    <w:rsid w:val="00471C21"/>
    <w:rsid w:val="00471E3C"/>
    <w:rsid w:val="0047257D"/>
    <w:rsid w:val="004725D7"/>
    <w:rsid w:val="004727DD"/>
    <w:rsid w:val="00472AE6"/>
    <w:rsid w:val="00472B1A"/>
    <w:rsid w:val="00472F76"/>
    <w:rsid w:val="00472F8D"/>
    <w:rsid w:val="00473207"/>
    <w:rsid w:val="00473256"/>
    <w:rsid w:val="004732C4"/>
    <w:rsid w:val="00473522"/>
    <w:rsid w:val="0047361E"/>
    <w:rsid w:val="004737EB"/>
    <w:rsid w:val="004738ED"/>
    <w:rsid w:val="004738F6"/>
    <w:rsid w:val="004739A8"/>
    <w:rsid w:val="004739CA"/>
    <w:rsid w:val="00473A3C"/>
    <w:rsid w:val="00473B56"/>
    <w:rsid w:val="00473C77"/>
    <w:rsid w:val="00474344"/>
    <w:rsid w:val="00474458"/>
    <w:rsid w:val="00474469"/>
    <w:rsid w:val="004744B6"/>
    <w:rsid w:val="004748BB"/>
    <w:rsid w:val="00474AEC"/>
    <w:rsid w:val="00474B25"/>
    <w:rsid w:val="00474B52"/>
    <w:rsid w:val="00474BB3"/>
    <w:rsid w:val="0047503D"/>
    <w:rsid w:val="0047515A"/>
    <w:rsid w:val="004754B6"/>
    <w:rsid w:val="00475577"/>
    <w:rsid w:val="0047565E"/>
    <w:rsid w:val="00475670"/>
    <w:rsid w:val="004756B9"/>
    <w:rsid w:val="00475926"/>
    <w:rsid w:val="00475972"/>
    <w:rsid w:val="00475D11"/>
    <w:rsid w:val="00475DE4"/>
    <w:rsid w:val="00476044"/>
    <w:rsid w:val="004762A2"/>
    <w:rsid w:val="004762B7"/>
    <w:rsid w:val="004763BB"/>
    <w:rsid w:val="00476675"/>
    <w:rsid w:val="0047682D"/>
    <w:rsid w:val="00476853"/>
    <w:rsid w:val="004768AF"/>
    <w:rsid w:val="00476958"/>
    <w:rsid w:val="004769A1"/>
    <w:rsid w:val="00476B84"/>
    <w:rsid w:val="00476CE2"/>
    <w:rsid w:val="00476D57"/>
    <w:rsid w:val="00476DE0"/>
    <w:rsid w:val="00476E02"/>
    <w:rsid w:val="00476E8B"/>
    <w:rsid w:val="0047708C"/>
    <w:rsid w:val="004774CA"/>
    <w:rsid w:val="00477B8D"/>
    <w:rsid w:val="00477BEB"/>
    <w:rsid w:val="00477BFD"/>
    <w:rsid w:val="00480046"/>
    <w:rsid w:val="00480242"/>
    <w:rsid w:val="0048028A"/>
    <w:rsid w:val="0048029C"/>
    <w:rsid w:val="004802E2"/>
    <w:rsid w:val="0048039C"/>
    <w:rsid w:val="00480812"/>
    <w:rsid w:val="00480844"/>
    <w:rsid w:val="004808C7"/>
    <w:rsid w:val="00480C06"/>
    <w:rsid w:val="00480C39"/>
    <w:rsid w:val="00480C8F"/>
    <w:rsid w:val="00480E7D"/>
    <w:rsid w:val="00480EF0"/>
    <w:rsid w:val="00480FEA"/>
    <w:rsid w:val="00481017"/>
    <w:rsid w:val="00481210"/>
    <w:rsid w:val="004813E2"/>
    <w:rsid w:val="00481750"/>
    <w:rsid w:val="00481C1E"/>
    <w:rsid w:val="00481CB2"/>
    <w:rsid w:val="00481CBD"/>
    <w:rsid w:val="00481F28"/>
    <w:rsid w:val="004820E6"/>
    <w:rsid w:val="00482430"/>
    <w:rsid w:val="004825EA"/>
    <w:rsid w:val="00482649"/>
    <w:rsid w:val="00482868"/>
    <w:rsid w:val="00482A62"/>
    <w:rsid w:val="00482A66"/>
    <w:rsid w:val="00482A8A"/>
    <w:rsid w:val="00482B03"/>
    <w:rsid w:val="00482C21"/>
    <w:rsid w:val="00482CAA"/>
    <w:rsid w:val="00482D69"/>
    <w:rsid w:val="00482E1E"/>
    <w:rsid w:val="00482E45"/>
    <w:rsid w:val="0048307A"/>
    <w:rsid w:val="00483161"/>
    <w:rsid w:val="004831DF"/>
    <w:rsid w:val="0048324D"/>
    <w:rsid w:val="0048330B"/>
    <w:rsid w:val="00483447"/>
    <w:rsid w:val="00483C2A"/>
    <w:rsid w:val="00483FB4"/>
    <w:rsid w:val="00483FC4"/>
    <w:rsid w:val="00483FEA"/>
    <w:rsid w:val="004840D5"/>
    <w:rsid w:val="00484265"/>
    <w:rsid w:val="00484387"/>
    <w:rsid w:val="004844CF"/>
    <w:rsid w:val="004846C0"/>
    <w:rsid w:val="0048474F"/>
    <w:rsid w:val="004849E6"/>
    <w:rsid w:val="00484CA6"/>
    <w:rsid w:val="00484D7B"/>
    <w:rsid w:val="00485126"/>
    <w:rsid w:val="004856F0"/>
    <w:rsid w:val="0048578A"/>
    <w:rsid w:val="0048579A"/>
    <w:rsid w:val="00485924"/>
    <w:rsid w:val="004859D9"/>
    <w:rsid w:val="00485DE8"/>
    <w:rsid w:val="00485E66"/>
    <w:rsid w:val="004860C3"/>
    <w:rsid w:val="004862D2"/>
    <w:rsid w:val="004862D7"/>
    <w:rsid w:val="004865BF"/>
    <w:rsid w:val="00486658"/>
    <w:rsid w:val="00486718"/>
    <w:rsid w:val="004870DA"/>
    <w:rsid w:val="004871D1"/>
    <w:rsid w:val="0048731D"/>
    <w:rsid w:val="004874AF"/>
    <w:rsid w:val="00487587"/>
    <w:rsid w:val="0048782A"/>
    <w:rsid w:val="00487A30"/>
    <w:rsid w:val="00487A8E"/>
    <w:rsid w:val="00487AD3"/>
    <w:rsid w:val="00487BA7"/>
    <w:rsid w:val="00487D6E"/>
    <w:rsid w:val="00487EEF"/>
    <w:rsid w:val="00487EFA"/>
    <w:rsid w:val="00490008"/>
    <w:rsid w:val="00490139"/>
    <w:rsid w:val="004901B9"/>
    <w:rsid w:val="00490379"/>
    <w:rsid w:val="0049038F"/>
    <w:rsid w:val="0049040D"/>
    <w:rsid w:val="004906B7"/>
    <w:rsid w:val="00490710"/>
    <w:rsid w:val="004907F4"/>
    <w:rsid w:val="004908C8"/>
    <w:rsid w:val="00490A51"/>
    <w:rsid w:val="00490BEC"/>
    <w:rsid w:val="00490C9E"/>
    <w:rsid w:val="00490D0A"/>
    <w:rsid w:val="00490FCE"/>
    <w:rsid w:val="00491089"/>
    <w:rsid w:val="004910B8"/>
    <w:rsid w:val="004910D2"/>
    <w:rsid w:val="004913B6"/>
    <w:rsid w:val="0049166D"/>
    <w:rsid w:val="004918E4"/>
    <w:rsid w:val="00491B38"/>
    <w:rsid w:val="00491BD0"/>
    <w:rsid w:val="00491CD8"/>
    <w:rsid w:val="00491D93"/>
    <w:rsid w:val="00491DC4"/>
    <w:rsid w:val="00491E4C"/>
    <w:rsid w:val="00491EF8"/>
    <w:rsid w:val="00491F2E"/>
    <w:rsid w:val="00491FC3"/>
    <w:rsid w:val="00492026"/>
    <w:rsid w:val="0049273A"/>
    <w:rsid w:val="00492873"/>
    <w:rsid w:val="00492889"/>
    <w:rsid w:val="0049289A"/>
    <w:rsid w:val="0049290B"/>
    <w:rsid w:val="00492C6F"/>
    <w:rsid w:val="00492CDD"/>
    <w:rsid w:val="00492EE7"/>
    <w:rsid w:val="00492FCA"/>
    <w:rsid w:val="004931BC"/>
    <w:rsid w:val="004932FE"/>
    <w:rsid w:val="00493480"/>
    <w:rsid w:val="004936AA"/>
    <w:rsid w:val="00493C37"/>
    <w:rsid w:val="00493CFD"/>
    <w:rsid w:val="00493D46"/>
    <w:rsid w:val="00493DB3"/>
    <w:rsid w:val="00493E39"/>
    <w:rsid w:val="00493FF3"/>
    <w:rsid w:val="0049400D"/>
    <w:rsid w:val="00494045"/>
    <w:rsid w:val="004942D5"/>
    <w:rsid w:val="00494388"/>
    <w:rsid w:val="004945D3"/>
    <w:rsid w:val="004946E6"/>
    <w:rsid w:val="004946EE"/>
    <w:rsid w:val="00494818"/>
    <w:rsid w:val="00494942"/>
    <w:rsid w:val="00494947"/>
    <w:rsid w:val="004949AD"/>
    <w:rsid w:val="00494B31"/>
    <w:rsid w:val="00494B37"/>
    <w:rsid w:val="00494B5D"/>
    <w:rsid w:val="00494BB5"/>
    <w:rsid w:val="00494C15"/>
    <w:rsid w:val="004951AB"/>
    <w:rsid w:val="0049529C"/>
    <w:rsid w:val="0049555B"/>
    <w:rsid w:val="00495781"/>
    <w:rsid w:val="004959D3"/>
    <w:rsid w:val="004959DA"/>
    <w:rsid w:val="00495CA3"/>
    <w:rsid w:val="00495CA9"/>
    <w:rsid w:val="00495DEA"/>
    <w:rsid w:val="00495E11"/>
    <w:rsid w:val="00495FBF"/>
    <w:rsid w:val="00495FF8"/>
    <w:rsid w:val="00496046"/>
    <w:rsid w:val="00496054"/>
    <w:rsid w:val="0049618D"/>
    <w:rsid w:val="004961A9"/>
    <w:rsid w:val="004963BA"/>
    <w:rsid w:val="00496613"/>
    <w:rsid w:val="00496848"/>
    <w:rsid w:val="004968F1"/>
    <w:rsid w:val="00496A70"/>
    <w:rsid w:val="00496AB7"/>
    <w:rsid w:val="00496AD3"/>
    <w:rsid w:val="00496B6B"/>
    <w:rsid w:val="00496BDE"/>
    <w:rsid w:val="00496C19"/>
    <w:rsid w:val="00496C56"/>
    <w:rsid w:val="00496DE7"/>
    <w:rsid w:val="00496E3F"/>
    <w:rsid w:val="00496F66"/>
    <w:rsid w:val="00497006"/>
    <w:rsid w:val="0049726A"/>
    <w:rsid w:val="0049728F"/>
    <w:rsid w:val="004973BC"/>
    <w:rsid w:val="004973C1"/>
    <w:rsid w:val="00497550"/>
    <w:rsid w:val="00497560"/>
    <w:rsid w:val="00497581"/>
    <w:rsid w:val="00497787"/>
    <w:rsid w:val="004979B0"/>
    <w:rsid w:val="00497C09"/>
    <w:rsid w:val="00497DDD"/>
    <w:rsid w:val="00497E57"/>
    <w:rsid w:val="00497E79"/>
    <w:rsid w:val="004A0155"/>
    <w:rsid w:val="004A01BA"/>
    <w:rsid w:val="004A0205"/>
    <w:rsid w:val="004A0213"/>
    <w:rsid w:val="004A0216"/>
    <w:rsid w:val="004A02CB"/>
    <w:rsid w:val="004A0356"/>
    <w:rsid w:val="004A0569"/>
    <w:rsid w:val="004A05D5"/>
    <w:rsid w:val="004A085A"/>
    <w:rsid w:val="004A0B6E"/>
    <w:rsid w:val="004A0BC4"/>
    <w:rsid w:val="004A0C89"/>
    <w:rsid w:val="004A0DC7"/>
    <w:rsid w:val="004A0E02"/>
    <w:rsid w:val="004A0EAE"/>
    <w:rsid w:val="004A0EE3"/>
    <w:rsid w:val="004A0F88"/>
    <w:rsid w:val="004A1264"/>
    <w:rsid w:val="004A12E1"/>
    <w:rsid w:val="004A15A1"/>
    <w:rsid w:val="004A1828"/>
    <w:rsid w:val="004A1897"/>
    <w:rsid w:val="004A198E"/>
    <w:rsid w:val="004A19DA"/>
    <w:rsid w:val="004A19DD"/>
    <w:rsid w:val="004A1EBC"/>
    <w:rsid w:val="004A220F"/>
    <w:rsid w:val="004A24A7"/>
    <w:rsid w:val="004A270E"/>
    <w:rsid w:val="004A2A45"/>
    <w:rsid w:val="004A2A63"/>
    <w:rsid w:val="004A2B56"/>
    <w:rsid w:val="004A2C14"/>
    <w:rsid w:val="004A2CF2"/>
    <w:rsid w:val="004A2E4C"/>
    <w:rsid w:val="004A2EB2"/>
    <w:rsid w:val="004A3091"/>
    <w:rsid w:val="004A3149"/>
    <w:rsid w:val="004A3206"/>
    <w:rsid w:val="004A3469"/>
    <w:rsid w:val="004A3540"/>
    <w:rsid w:val="004A36F3"/>
    <w:rsid w:val="004A3A65"/>
    <w:rsid w:val="004A3AAA"/>
    <w:rsid w:val="004A3ACF"/>
    <w:rsid w:val="004A3D0F"/>
    <w:rsid w:val="004A3DBC"/>
    <w:rsid w:val="004A3EED"/>
    <w:rsid w:val="004A3EF2"/>
    <w:rsid w:val="004A41D5"/>
    <w:rsid w:val="004A435A"/>
    <w:rsid w:val="004A43BE"/>
    <w:rsid w:val="004A4735"/>
    <w:rsid w:val="004A4B61"/>
    <w:rsid w:val="004A4BDE"/>
    <w:rsid w:val="004A4D1C"/>
    <w:rsid w:val="004A4D31"/>
    <w:rsid w:val="004A4E60"/>
    <w:rsid w:val="004A4FD9"/>
    <w:rsid w:val="004A527D"/>
    <w:rsid w:val="004A5455"/>
    <w:rsid w:val="004A5A58"/>
    <w:rsid w:val="004A5B16"/>
    <w:rsid w:val="004A5CA4"/>
    <w:rsid w:val="004A5CB6"/>
    <w:rsid w:val="004A5FE3"/>
    <w:rsid w:val="004A60A8"/>
    <w:rsid w:val="004A616F"/>
    <w:rsid w:val="004A622F"/>
    <w:rsid w:val="004A651E"/>
    <w:rsid w:val="004A6662"/>
    <w:rsid w:val="004A6724"/>
    <w:rsid w:val="004A677D"/>
    <w:rsid w:val="004A6784"/>
    <w:rsid w:val="004A6C5A"/>
    <w:rsid w:val="004A6C5E"/>
    <w:rsid w:val="004A7040"/>
    <w:rsid w:val="004A70FC"/>
    <w:rsid w:val="004A7281"/>
    <w:rsid w:val="004A7335"/>
    <w:rsid w:val="004A737B"/>
    <w:rsid w:val="004A7537"/>
    <w:rsid w:val="004A7601"/>
    <w:rsid w:val="004A77EE"/>
    <w:rsid w:val="004A7A9D"/>
    <w:rsid w:val="004A7B71"/>
    <w:rsid w:val="004A7C2F"/>
    <w:rsid w:val="004A7F27"/>
    <w:rsid w:val="004A7F82"/>
    <w:rsid w:val="004B0007"/>
    <w:rsid w:val="004B0078"/>
    <w:rsid w:val="004B014D"/>
    <w:rsid w:val="004B018D"/>
    <w:rsid w:val="004B03E3"/>
    <w:rsid w:val="004B0433"/>
    <w:rsid w:val="004B0AB6"/>
    <w:rsid w:val="004B0F36"/>
    <w:rsid w:val="004B105C"/>
    <w:rsid w:val="004B1087"/>
    <w:rsid w:val="004B15B9"/>
    <w:rsid w:val="004B162F"/>
    <w:rsid w:val="004B16E0"/>
    <w:rsid w:val="004B17A6"/>
    <w:rsid w:val="004B1836"/>
    <w:rsid w:val="004B195F"/>
    <w:rsid w:val="004B1BFD"/>
    <w:rsid w:val="004B1CC1"/>
    <w:rsid w:val="004B1E1E"/>
    <w:rsid w:val="004B1E46"/>
    <w:rsid w:val="004B1E96"/>
    <w:rsid w:val="004B2011"/>
    <w:rsid w:val="004B21FC"/>
    <w:rsid w:val="004B233E"/>
    <w:rsid w:val="004B261B"/>
    <w:rsid w:val="004B26CB"/>
    <w:rsid w:val="004B2742"/>
    <w:rsid w:val="004B27FB"/>
    <w:rsid w:val="004B2934"/>
    <w:rsid w:val="004B2A54"/>
    <w:rsid w:val="004B2B54"/>
    <w:rsid w:val="004B2BF9"/>
    <w:rsid w:val="004B2D1C"/>
    <w:rsid w:val="004B2D73"/>
    <w:rsid w:val="004B2E4C"/>
    <w:rsid w:val="004B2EBB"/>
    <w:rsid w:val="004B31D5"/>
    <w:rsid w:val="004B3398"/>
    <w:rsid w:val="004B33C2"/>
    <w:rsid w:val="004B34A9"/>
    <w:rsid w:val="004B34EB"/>
    <w:rsid w:val="004B35E9"/>
    <w:rsid w:val="004B36C2"/>
    <w:rsid w:val="004B36CA"/>
    <w:rsid w:val="004B3914"/>
    <w:rsid w:val="004B3972"/>
    <w:rsid w:val="004B3A89"/>
    <w:rsid w:val="004B3CDF"/>
    <w:rsid w:val="004B3E2E"/>
    <w:rsid w:val="004B3F20"/>
    <w:rsid w:val="004B3FE2"/>
    <w:rsid w:val="004B41C1"/>
    <w:rsid w:val="004B4494"/>
    <w:rsid w:val="004B44B6"/>
    <w:rsid w:val="004B465A"/>
    <w:rsid w:val="004B4703"/>
    <w:rsid w:val="004B4881"/>
    <w:rsid w:val="004B4A69"/>
    <w:rsid w:val="004B4B33"/>
    <w:rsid w:val="004B4B66"/>
    <w:rsid w:val="004B4BCF"/>
    <w:rsid w:val="004B4CBC"/>
    <w:rsid w:val="004B4F2D"/>
    <w:rsid w:val="004B4FD0"/>
    <w:rsid w:val="004B508B"/>
    <w:rsid w:val="004B5136"/>
    <w:rsid w:val="004B549A"/>
    <w:rsid w:val="004B564F"/>
    <w:rsid w:val="004B586B"/>
    <w:rsid w:val="004B5887"/>
    <w:rsid w:val="004B5C5A"/>
    <w:rsid w:val="004B5F85"/>
    <w:rsid w:val="004B5FC8"/>
    <w:rsid w:val="004B5FE2"/>
    <w:rsid w:val="004B6002"/>
    <w:rsid w:val="004B604C"/>
    <w:rsid w:val="004B605A"/>
    <w:rsid w:val="004B60CF"/>
    <w:rsid w:val="004B6167"/>
    <w:rsid w:val="004B62D2"/>
    <w:rsid w:val="004B69E8"/>
    <w:rsid w:val="004B6A43"/>
    <w:rsid w:val="004B6ADC"/>
    <w:rsid w:val="004B6C1C"/>
    <w:rsid w:val="004B6F6B"/>
    <w:rsid w:val="004B6F8D"/>
    <w:rsid w:val="004B702F"/>
    <w:rsid w:val="004B7048"/>
    <w:rsid w:val="004B71C3"/>
    <w:rsid w:val="004B727A"/>
    <w:rsid w:val="004B733B"/>
    <w:rsid w:val="004B73C0"/>
    <w:rsid w:val="004B763A"/>
    <w:rsid w:val="004B76B7"/>
    <w:rsid w:val="004B771A"/>
    <w:rsid w:val="004B7814"/>
    <w:rsid w:val="004B794E"/>
    <w:rsid w:val="004B7A21"/>
    <w:rsid w:val="004B7B12"/>
    <w:rsid w:val="004B7D4F"/>
    <w:rsid w:val="004B7E27"/>
    <w:rsid w:val="004B7EB2"/>
    <w:rsid w:val="004C0227"/>
    <w:rsid w:val="004C0352"/>
    <w:rsid w:val="004C0533"/>
    <w:rsid w:val="004C05A8"/>
    <w:rsid w:val="004C05BD"/>
    <w:rsid w:val="004C0828"/>
    <w:rsid w:val="004C08B8"/>
    <w:rsid w:val="004C09B2"/>
    <w:rsid w:val="004C0A93"/>
    <w:rsid w:val="004C0DB8"/>
    <w:rsid w:val="004C0F49"/>
    <w:rsid w:val="004C1133"/>
    <w:rsid w:val="004C12B0"/>
    <w:rsid w:val="004C12B8"/>
    <w:rsid w:val="004C141D"/>
    <w:rsid w:val="004C1587"/>
    <w:rsid w:val="004C1712"/>
    <w:rsid w:val="004C1A83"/>
    <w:rsid w:val="004C1C68"/>
    <w:rsid w:val="004C1EBE"/>
    <w:rsid w:val="004C1F7E"/>
    <w:rsid w:val="004C24BC"/>
    <w:rsid w:val="004C25DC"/>
    <w:rsid w:val="004C2647"/>
    <w:rsid w:val="004C2741"/>
    <w:rsid w:val="004C27AD"/>
    <w:rsid w:val="004C2A9D"/>
    <w:rsid w:val="004C2B14"/>
    <w:rsid w:val="004C3216"/>
    <w:rsid w:val="004C33F9"/>
    <w:rsid w:val="004C3405"/>
    <w:rsid w:val="004C3475"/>
    <w:rsid w:val="004C3544"/>
    <w:rsid w:val="004C356B"/>
    <w:rsid w:val="004C35A4"/>
    <w:rsid w:val="004C35AE"/>
    <w:rsid w:val="004C375E"/>
    <w:rsid w:val="004C39B7"/>
    <w:rsid w:val="004C3AC3"/>
    <w:rsid w:val="004C3C6D"/>
    <w:rsid w:val="004C3D1F"/>
    <w:rsid w:val="004C401D"/>
    <w:rsid w:val="004C402F"/>
    <w:rsid w:val="004C4114"/>
    <w:rsid w:val="004C435F"/>
    <w:rsid w:val="004C4501"/>
    <w:rsid w:val="004C46D2"/>
    <w:rsid w:val="004C46FE"/>
    <w:rsid w:val="004C4990"/>
    <w:rsid w:val="004C4ABA"/>
    <w:rsid w:val="004C4C80"/>
    <w:rsid w:val="004C5068"/>
    <w:rsid w:val="004C50E4"/>
    <w:rsid w:val="004C5126"/>
    <w:rsid w:val="004C524A"/>
    <w:rsid w:val="004C52B9"/>
    <w:rsid w:val="004C5321"/>
    <w:rsid w:val="004C53A9"/>
    <w:rsid w:val="004C543B"/>
    <w:rsid w:val="004C55E8"/>
    <w:rsid w:val="004C56DD"/>
    <w:rsid w:val="004C5941"/>
    <w:rsid w:val="004C5DC8"/>
    <w:rsid w:val="004C5DF2"/>
    <w:rsid w:val="004C5F33"/>
    <w:rsid w:val="004C5FDD"/>
    <w:rsid w:val="004C6161"/>
    <w:rsid w:val="004C6544"/>
    <w:rsid w:val="004C6557"/>
    <w:rsid w:val="004C655D"/>
    <w:rsid w:val="004C66DB"/>
    <w:rsid w:val="004C683F"/>
    <w:rsid w:val="004C6D08"/>
    <w:rsid w:val="004C7111"/>
    <w:rsid w:val="004C711A"/>
    <w:rsid w:val="004C7274"/>
    <w:rsid w:val="004C738C"/>
    <w:rsid w:val="004C740D"/>
    <w:rsid w:val="004C75F0"/>
    <w:rsid w:val="004C7849"/>
    <w:rsid w:val="004C79D1"/>
    <w:rsid w:val="004C7A30"/>
    <w:rsid w:val="004C7A59"/>
    <w:rsid w:val="004C7D4F"/>
    <w:rsid w:val="004C7E03"/>
    <w:rsid w:val="004D003C"/>
    <w:rsid w:val="004D0060"/>
    <w:rsid w:val="004D0081"/>
    <w:rsid w:val="004D01B2"/>
    <w:rsid w:val="004D0282"/>
    <w:rsid w:val="004D0755"/>
    <w:rsid w:val="004D0AC1"/>
    <w:rsid w:val="004D0AC8"/>
    <w:rsid w:val="004D0BFF"/>
    <w:rsid w:val="004D0D7C"/>
    <w:rsid w:val="004D0DD1"/>
    <w:rsid w:val="004D0DE4"/>
    <w:rsid w:val="004D0E28"/>
    <w:rsid w:val="004D0EB8"/>
    <w:rsid w:val="004D1060"/>
    <w:rsid w:val="004D129D"/>
    <w:rsid w:val="004D12A3"/>
    <w:rsid w:val="004D12FC"/>
    <w:rsid w:val="004D1310"/>
    <w:rsid w:val="004D160A"/>
    <w:rsid w:val="004D17B9"/>
    <w:rsid w:val="004D1809"/>
    <w:rsid w:val="004D186A"/>
    <w:rsid w:val="004D193E"/>
    <w:rsid w:val="004D1B56"/>
    <w:rsid w:val="004D1F31"/>
    <w:rsid w:val="004D227C"/>
    <w:rsid w:val="004D23A5"/>
    <w:rsid w:val="004D26BD"/>
    <w:rsid w:val="004D2A45"/>
    <w:rsid w:val="004D2A68"/>
    <w:rsid w:val="004D2D96"/>
    <w:rsid w:val="004D2F5C"/>
    <w:rsid w:val="004D30C8"/>
    <w:rsid w:val="004D310D"/>
    <w:rsid w:val="004D3114"/>
    <w:rsid w:val="004D31EC"/>
    <w:rsid w:val="004D3300"/>
    <w:rsid w:val="004D33BE"/>
    <w:rsid w:val="004D3402"/>
    <w:rsid w:val="004D349D"/>
    <w:rsid w:val="004D35C1"/>
    <w:rsid w:val="004D360C"/>
    <w:rsid w:val="004D3928"/>
    <w:rsid w:val="004D39E9"/>
    <w:rsid w:val="004D429B"/>
    <w:rsid w:val="004D4347"/>
    <w:rsid w:val="004D44C9"/>
    <w:rsid w:val="004D4519"/>
    <w:rsid w:val="004D451A"/>
    <w:rsid w:val="004D46CD"/>
    <w:rsid w:val="004D47F8"/>
    <w:rsid w:val="004D4B7E"/>
    <w:rsid w:val="004D4EEB"/>
    <w:rsid w:val="004D5381"/>
    <w:rsid w:val="004D53FE"/>
    <w:rsid w:val="004D5546"/>
    <w:rsid w:val="004D566D"/>
    <w:rsid w:val="004D5789"/>
    <w:rsid w:val="004D5AA9"/>
    <w:rsid w:val="004D5ABA"/>
    <w:rsid w:val="004D5BDC"/>
    <w:rsid w:val="004D5FD1"/>
    <w:rsid w:val="004D61A3"/>
    <w:rsid w:val="004D6230"/>
    <w:rsid w:val="004D6263"/>
    <w:rsid w:val="004D64C9"/>
    <w:rsid w:val="004D6729"/>
    <w:rsid w:val="004D67F3"/>
    <w:rsid w:val="004D682E"/>
    <w:rsid w:val="004D6927"/>
    <w:rsid w:val="004D6A3E"/>
    <w:rsid w:val="004D6AC1"/>
    <w:rsid w:val="004D6ACA"/>
    <w:rsid w:val="004D6AD0"/>
    <w:rsid w:val="004D6AD6"/>
    <w:rsid w:val="004D6BE8"/>
    <w:rsid w:val="004D6CB5"/>
    <w:rsid w:val="004D6F37"/>
    <w:rsid w:val="004D73F4"/>
    <w:rsid w:val="004D7446"/>
    <w:rsid w:val="004D7580"/>
    <w:rsid w:val="004D76F2"/>
    <w:rsid w:val="004D77A9"/>
    <w:rsid w:val="004D77E2"/>
    <w:rsid w:val="004D784D"/>
    <w:rsid w:val="004D7959"/>
    <w:rsid w:val="004D7992"/>
    <w:rsid w:val="004D7B9C"/>
    <w:rsid w:val="004E0259"/>
    <w:rsid w:val="004E0264"/>
    <w:rsid w:val="004E04C5"/>
    <w:rsid w:val="004E065E"/>
    <w:rsid w:val="004E06A6"/>
    <w:rsid w:val="004E0805"/>
    <w:rsid w:val="004E09A3"/>
    <w:rsid w:val="004E0CC3"/>
    <w:rsid w:val="004E1069"/>
    <w:rsid w:val="004E10A5"/>
    <w:rsid w:val="004E10BA"/>
    <w:rsid w:val="004E10C2"/>
    <w:rsid w:val="004E128C"/>
    <w:rsid w:val="004E137A"/>
    <w:rsid w:val="004E1595"/>
    <w:rsid w:val="004E15E7"/>
    <w:rsid w:val="004E16D6"/>
    <w:rsid w:val="004E178C"/>
    <w:rsid w:val="004E17EE"/>
    <w:rsid w:val="004E1C27"/>
    <w:rsid w:val="004E1D5B"/>
    <w:rsid w:val="004E1DC8"/>
    <w:rsid w:val="004E2206"/>
    <w:rsid w:val="004E23D2"/>
    <w:rsid w:val="004E2532"/>
    <w:rsid w:val="004E25C5"/>
    <w:rsid w:val="004E25D2"/>
    <w:rsid w:val="004E2676"/>
    <w:rsid w:val="004E2686"/>
    <w:rsid w:val="004E2698"/>
    <w:rsid w:val="004E2857"/>
    <w:rsid w:val="004E2C39"/>
    <w:rsid w:val="004E2F2B"/>
    <w:rsid w:val="004E2F83"/>
    <w:rsid w:val="004E3003"/>
    <w:rsid w:val="004E3402"/>
    <w:rsid w:val="004E3584"/>
    <w:rsid w:val="004E39B1"/>
    <w:rsid w:val="004E3B63"/>
    <w:rsid w:val="004E3BC3"/>
    <w:rsid w:val="004E3D55"/>
    <w:rsid w:val="004E3E0C"/>
    <w:rsid w:val="004E3E6F"/>
    <w:rsid w:val="004E4186"/>
    <w:rsid w:val="004E4353"/>
    <w:rsid w:val="004E45FE"/>
    <w:rsid w:val="004E47C1"/>
    <w:rsid w:val="004E47D0"/>
    <w:rsid w:val="004E47FF"/>
    <w:rsid w:val="004E4A1B"/>
    <w:rsid w:val="004E4C1D"/>
    <w:rsid w:val="004E4D35"/>
    <w:rsid w:val="004E4F0D"/>
    <w:rsid w:val="004E4FD8"/>
    <w:rsid w:val="004E5190"/>
    <w:rsid w:val="004E52FA"/>
    <w:rsid w:val="004E54CD"/>
    <w:rsid w:val="004E557C"/>
    <w:rsid w:val="004E5B45"/>
    <w:rsid w:val="004E5C52"/>
    <w:rsid w:val="004E5D81"/>
    <w:rsid w:val="004E5DBC"/>
    <w:rsid w:val="004E5DE9"/>
    <w:rsid w:val="004E5ED5"/>
    <w:rsid w:val="004E608E"/>
    <w:rsid w:val="004E6275"/>
    <w:rsid w:val="004E6288"/>
    <w:rsid w:val="004E6363"/>
    <w:rsid w:val="004E63E6"/>
    <w:rsid w:val="004E650E"/>
    <w:rsid w:val="004E66B4"/>
    <w:rsid w:val="004E6A4E"/>
    <w:rsid w:val="004E6A7C"/>
    <w:rsid w:val="004E6ADC"/>
    <w:rsid w:val="004E6C0B"/>
    <w:rsid w:val="004E6FB0"/>
    <w:rsid w:val="004E7263"/>
    <w:rsid w:val="004E74DA"/>
    <w:rsid w:val="004E7559"/>
    <w:rsid w:val="004E7860"/>
    <w:rsid w:val="004E78BB"/>
    <w:rsid w:val="004E7B00"/>
    <w:rsid w:val="004E7C71"/>
    <w:rsid w:val="004E7F2F"/>
    <w:rsid w:val="004E7F3B"/>
    <w:rsid w:val="004E7FC6"/>
    <w:rsid w:val="004E7FDB"/>
    <w:rsid w:val="004F004B"/>
    <w:rsid w:val="004F0125"/>
    <w:rsid w:val="004F04EA"/>
    <w:rsid w:val="004F0533"/>
    <w:rsid w:val="004F05A4"/>
    <w:rsid w:val="004F05ED"/>
    <w:rsid w:val="004F0742"/>
    <w:rsid w:val="004F07A8"/>
    <w:rsid w:val="004F0B6D"/>
    <w:rsid w:val="004F0BA0"/>
    <w:rsid w:val="004F0C49"/>
    <w:rsid w:val="004F10C3"/>
    <w:rsid w:val="004F11D1"/>
    <w:rsid w:val="004F17A1"/>
    <w:rsid w:val="004F1888"/>
    <w:rsid w:val="004F18BC"/>
    <w:rsid w:val="004F18FD"/>
    <w:rsid w:val="004F1A2E"/>
    <w:rsid w:val="004F1A82"/>
    <w:rsid w:val="004F1BEE"/>
    <w:rsid w:val="004F1F43"/>
    <w:rsid w:val="004F28F0"/>
    <w:rsid w:val="004F2B1B"/>
    <w:rsid w:val="004F2C86"/>
    <w:rsid w:val="004F2D47"/>
    <w:rsid w:val="004F3011"/>
    <w:rsid w:val="004F31E0"/>
    <w:rsid w:val="004F31ED"/>
    <w:rsid w:val="004F3399"/>
    <w:rsid w:val="004F3447"/>
    <w:rsid w:val="004F3583"/>
    <w:rsid w:val="004F35D7"/>
    <w:rsid w:val="004F39F4"/>
    <w:rsid w:val="004F3A69"/>
    <w:rsid w:val="004F3D73"/>
    <w:rsid w:val="004F427E"/>
    <w:rsid w:val="004F429E"/>
    <w:rsid w:val="004F47B0"/>
    <w:rsid w:val="004F49C3"/>
    <w:rsid w:val="004F4B5C"/>
    <w:rsid w:val="004F4F2D"/>
    <w:rsid w:val="004F52C4"/>
    <w:rsid w:val="004F52CC"/>
    <w:rsid w:val="004F53DA"/>
    <w:rsid w:val="004F562D"/>
    <w:rsid w:val="004F5656"/>
    <w:rsid w:val="004F56D5"/>
    <w:rsid w:val="004F5793"/>
    <w:rsid w:val="004F5E1B"/>
    <w:rsid w:val="004F5FAB"/>
    <w:rsid w:val="004F609E"/>
    <w:rsid w:val="004F60A6"/>
    <w:rsid w:val="004F61B6"/>
    <w:rsid w:val="004F639C"/>
    <w:rsid w:val="004F64A1"/>
    <w:rsid w:val="004F680A"/>
    <w:rsid w:val="004F6942"/>
    <w:rsid w:val="004F6ABE"/>
    <w:rsid w:val="004F6DC2"/>
    <w:rsid w:val="004F6FBC"/>
    <w:rsid w:val="004F70B7"/>
    <w:rsid w:val="004F71E4"/>
    <w:rsid w:val="004F71EF"/>
    <w:rsid w:val="004F731C"/>
    <w:rsid w:val="004F7330"/>
    <w:rsid w:val="004F7771"/>
    <w:rsid w:val="004F7862"/>
    <w:rsid w:val="004F7A24"/>
    <w:rsid w:val="004F7B07"/>
    <w:rsid w:val="004F7CE9"/>
    <w:rsid w:val="004F7E88"/>
    <w:rsid w:val="00500010"/>
    <w:rsid w:val="00500022"/>
    <w:rsid w:val="00500056"/>
    <w:rsid w:val="005000BF"/>
    <w:rsid w:val="0050039D"/>
    <w:rsid w:val="00500420"/>
    <w:rsid w:val="00500477"/>
    <w:rsid w:val="0050050F"/>
    <w:rsid w:val="0050056B"/>
    <w:rsid w:val="005008DC"/>
    <w:rsid w:val="00500A30"/>
    <w:rsid w:val="00500E37"/>
    <w:rsid w:val="00500F36"/>
    <w:rsid w:val="005010B4"/>
    <w:rsid w:val="005011B5"/>
    <w:rsid w:val="00501FB4"/>
    <w:rsid w:val="0050222C"/>
    <w:rsid w:val="005024BE"/>
    <w:rsid w:val="00502577"/>
    <w:rsid w:val="005026C3"/>
    <w:rsid w:val="005026D9"/>
    <w:rsid w:val="00502750"/>
    <w:rsid w:val="0050287C"/>
    <w:rsid w:val="005029E9"/>
    <w:rsid w:val="00502A42"/>
    <w:rsid w:val="00502B16"/>
    <w:rsid w:val="00502C47"/>
    <w:rsid w:val="00502DF4"/>
    <w:rsid w:val="00502E43"/>
    <w:rsid w:val="00502EFC"/>
    <w:rsid w:val="0050309C"/>
    <w:rsid w:val="0050314E"/>
    <w:rsid w:val="0050319E"/>
    <w:rsid w:val="005032D4"/>
    <w:rsid w:val="00503452"/>
    <w:rsid w:val="0050368D"/>
    <w:rsid w:val="00503866"/>
    <w:rsid w:val="005039F2"/>
    <w:rsid w:val="00503E9C"/>
    <w:rsid w:val="0050401D"/>
    <w:rsid w:val="005040ED"/>
    <w:rsid w:val="00504460"/>
    <w:rsid w:val="0050448E"/>
    <w:rsid w:val="00504998"/>
    <w:rsid w:val="00504B54"/>
    <w:rsid w:val="00504E2D"/>
    <w:rsid w:val="00504EA8"/>
    <w:rsid w:val="0050590B"/>
    <w:rsid w:val="00505959"/>
    <w:rsid w:val="00505AE5"/>
    <w:rsid w:val="00505B45"/>
    <w:rsid w:val="00505CDA"/>
    <w:rsid w:val="00505D3A"/>
    <w:rsid w:val="0050616E"/>
    <w:rsid w:val="0050620D"/>
    <w:rsid w:val="0050620F"/>
    <w:rsid w:val="00506306"/>
    <w:rsid w:val="00506452"/>
    <w:rsid w:val="00506676"/>
    <w:rsid w:val="005066D5"/>
    <w:rsid w:val="005066E3"/>
    <w:rsid w:val="00506784"/>
    <w:rsid w:val="00506AB4"/>
    <w:rsid w:val="00506C11"/>
    <w:rsid w:val="00506CD2"/>
    <w:rsid w:val="00506CF9"/>
    <w:rsid w:val="00506D5C"/>
    <w:rsid w:val="005070FE"/>
    <w:rsid w:val="0050711B"/>
    <w:rsid w:val="00507170"/>
    <w:rsid w:val="0050717D"/>
    <w:rsid w:val="005075C7"/>
    <w:rsid w:val="00507902"/>
    <w:rsid w:val="0050798A"/>
    <w:rsid w:val="00507B1B"/>
    <w:rsid w:val="00507DD0"/>
    <w:rsid w:val="00507E69"/>
    <w:rsid w:val="00507E89"/>
    <w:rsid w:val="00510417"/>
    <w:rsid w:val="005104A1"/>
    <w:rsid w:val="005105D4"/>
    <w:rsid w:val="005108EF"/>
    <w:rsid w:val="005109CE"/>
    <w:rsid w:val="00510B91"/>
    <w:rsid w:val="00510ECB"/>
    <w:rsid w:val="00511013"/>
    <w:rsid w:val="0051104B"/>
    <w:rsid w:val="00511116"/>
    <w:rsid w:val="00511223"/>
    <w:rsid w:val="0051161D"/>
    <w:rsid w:val="0051192B"/>
    <w:rsid w:val="00511AD9"/>
    <w:rsid w:val="00511AF7"/>
    <w:rsid w:val="00511CCE"/>
    <w:rsid w:val="00511E99"/>
    <w:rsid w:val="00512036"/>
    <w:rsid w:val="005120B4"/>
    <w:rsid w:val="00512365"/>
    <w:rsid w:val="005123BB"/>
    <w:rsid w:val="005125B4"/>
    <w:rsid w:val="005127AD"/>
    <w:rsid w:val="0051285F"/>
    <w:rsid w:val="005129A5"/>
    <w:rsid w:val="00512A73"/>
    <w:rsid w:val="00512B37"/>
    <w:rsid w:val="00512D4A"/>
    <w:rsid w:val="00512D75"/>
    <w:rsid w:val="00512DC7"/>
    <w:rsid w:val="00512F12"/>
    <w:rsid w:val="00512F8C"/>
    <w:rsid w:val="0051300C"/>
    <w:rsid w:val="005130C0"/>
    <w:rsid w:val="005130D6"/>
    <w:rsid w:val="00513137"/>
    <w:rsid w:val="005133C8"/>
    <w:rsid w:val="005134BF"/>
    <w:rsid w:val="005136EF"/>
    <w:rsid w:val="0051377A"/>
    <w:rsid w:val="00513856"/>
    <w:rsid w:val="00513AEB"/>
    <w:rsid w:val="00513B60"/>
    <w:rsid w:val="00513BD9"/>
    <w:rsid w:val="00513C36"/>
    <w:rsid w:val="00513DFD"/>
    <w:rsid w:val="00513E13"/>
    <w:rsid w:val="00513E28"/>
    <w:rsid w:val="00513F91"/>
    <w:rsid w:val="00514156"/>
    <w:rsid w:val="005141DA"/>
    <w:rsid w:val="005148FB"/>
    <w:rsid w:val="00514956"/>
    <w:rsid w:val="00514A59"/>
    <w:rsid w:val="00514CF7"/>
    <w:rsid w:val="00515055"/>
    <w:rsid w:val="005150AA"/>
    <w:rsid w:val="005150EB"/>
    <w:rsid w:val="00515162"/>
    <w:rsid w:val="005151A5"/>
    <w:rsid w:val="005151AF"/>
    <w:rsid w:val="00515552"/>
    <w:rsid w:val="00515733"/>
    <w:rsid w:val="00515CBA"/>
    <w:rsid w:val="00515EEA"/>
    <w:rsid w:val="0051621A"/>
    <w:rsid w:val="005163D8"/>
    <w:rsid w:val="005164F0"/>
    <w:rsid w:val="00516642"/>
    <w:rsid w:val="0051668E"/>
    <w:rsid w:val="00516721"/>
    <w:rsid w:val="005167FF"/>
    <w:rsid w:val="00516A17"/>
    <w:rsid w:val="00516ADB"/>
    <w:rsid w:val="00516CD5"/>
    <w:rsid w:val="00516D9E"/>
    <w:rsid w:val="00516F21"/>
    <w:rsid w:val="00517003"/>
    <w:rsid w:val="00517013"/>
    <w:rsid w:val="00517073"/>
    <w:rsid w:val="0051728C"/>
    <w:rsid w:val="00517794"/>
    <w:rsid w:val="005177D6"/>
    <w:rsid w:val="005179BF"/>
    <w:rsid w:val="00517C8B"/>
    <w:rsid w:val="00517CC8"/>
    <w:rsid w:val="00517DDB"/>
    <w:rsid w:val="00517E7D"/>
    <w:rsid w:val="00517F5C"/>
    <w:rsid w:val="00520007"/>
    <w:rsid w:val="0052016A"/>
    <w:rsid w:val="00520275"/>
    <w:rsid w:val="0052062B"/>
    <w:rsid w:val="00520681"/>
    <w:rsid w:val="00520B5E"/>
    <w:rsid w:val="00520D6A"/>
    <w:rsid w:val="00521416"/>
    <w:rsid w:val="0052185D"/>
    <w:rsid w:val="005218AE"/>
    <w:rsid w:val="00521BAA"/>
    <w:rsid w:val="00521D95"/>
    <w:rsid w:val="00522210"/>
    <w:rsid w:val="00522278"/>
    <w:rsid w:val="00522634"/>
    <w:rsid w:val="00522768"/>
    <w:rsid w:val="005227C5"/>
    <w:rsid w:val="00522900"/>
    <w:rsid w:val="00522A35"/>
    <w:rsid w:val="00522AC1"/>
    <w:rsid w:val="00522B33"/>
    <w:rsid w:val="00522CC0"/>
    <w:rsid w:val="00522DF2"/>
    <w:rsid w:val="0052302C"/>
    <w:rsid w:val="005231F5"/>
    <w:rsid w:val="00523300"/>
    <w:rsid w:val="005236A1"/>
    <w:rsid w:val="00523953"/>
    <w:rsid w:val="00523965"/>
    <w:rsid w:val="005239EA"/>
    <w:rsid w:val="005239ED"/>
    <w:rsid w:val="00523BD7"/>
    <w:rsid w:val="00523C0C"/>
    <w:rsid w:val="00523CE1"/>
    <w:rsid w:val="00523D4E"/>
    <w:rsid w:val="00523E30"/>
    <w:rsid w:val="00523E35"/>
    <w:rsid w:val="0052418B"/>
    <w:rsid w:val="00524949"/>
    <w:rsid w:val="00524AA2"/>
    <w:rsid w:val="00524AE5"/>
    <w:rsid w:val="00524D5B"/>
    <w:rsid w:val="00524E19"/>
    <w:rsid w:val="00524F8B"/>
    <w:rsid w:val="005257F6"/>
    <w:rsid w:val="00525857"/>
    <w:rsid w:val="00525D3F"/>
    <w:rsid w:val="00525E68"/>
    <w:rsid w:val="00525EB9"/>
    <w:rsid w:val="00525F7E"/>
    <w:rsid w:val="0052617D"/>
    <w:rsid w:val="00526327"/>
    <w:rsid w:val="005264FC"/>
    <w:rsid w:val="00526530"/>
    <w:rsid w:val="00526A20"/>
    <w:rsid w:val="00526E5C"/>
    <w:rsid w:val="0052717D"/>
    <w:rsid w:val="00527210"/>
    <w:rsid w:val="0052723B"/>
    <w:rsid w:val="005272B4"/>
    <w:rsid w:val="005273D8"/>
    <w:rsid w:val="00527402"/>
    <w:rsid w:val="0052746A"/>
    <w:rsid w:val="005274AE"/>
    <w:rsid w:val="005274C5"/>
    <w:rsid w:val="005276EA"/>
    <w:rsid w:val="005277D5"/>
    <w:rsid w:val="00527839"/>
    <w:rsid w:val="00527867"/>
    <w:rsid w:val="005278C1"/>
    <w:rsid w:val="00527B04"/>
    <w:rsid w:val="00527C35"/>
    <w:rsid w:val="00527D92"/>
    <w:rsid w:val="00527DEA"/>
    <w:rsid w:val="0053001B"/>
    <w:rsid w:val="00530227"/>
    <w:rsid w:val="0053022F"/>
    <w:rsid w:val="005303C6"/>
    <w:rsid w:val="005304F3"/>
    <w:rsid w:val="005305D0"/>
    <w:rsid w:val="00530675"/>
    <w:rsid w:val="005307FF"/>
    <w:rsid w:val="005308EF"/>
    <w:rsid w:val="00530A57"/>
    <w:rsid w:val="00530AF4"/>
    <w:rsid w:val="00530B04"/>
    <w:rsid w:val="00530C0E"/>
    <w:rsid w:val="00530F3F"/>
    <w:rsid w:val="005310E3"/>
    <w:rsid w:val="005311C3"/>
    <w:rsid w:val="005311E0"/>
    <w:rsid w:val="005311F1"/>
    <w:rsid w:val="005317B5"/>
    <w:rsid w:val="005317C8"/>
    <w:rsid w:val="0053192C"/>
    <w:rsid w:val="00531A81"/>
    <w:rsid w:val="00532370"/>
    <w:rsid w:val="005324B5"/>
    <w:rsid w:val="005324E8"/>
    <w:rsid w:val="0053257F"/>
    <w:rsid w:val="005325DC"/>
    <w:rsid w:val="0053293E"/>
    <w:rsid w:val="00532A66"/>
    <w:rsid w:val="00532B5E"/>
    <w:rsid w:val="00532EE0"/>
    <w:rsid w:val="0053317B"/>
    <w:rsid w:val="005331D9"/>
    <w:rsid w:val="00533302"/>
    <w:rsid w:val="00533462"/>
    <w:rsid w:val="00533688"/>
    <w:rsid w:val="00533936"/>
    <w:rsid w:val="0053397F"/>
    <w:rsid w:val="005339B4"/>
    <w:rsid w:val="00533AB4"/>
    <w:rsid w:val="00533F8F"/>
    <w:rsid w:val="00533FE1"/>
    <w:rsid w:val="00534103"/>
    <w:rsid w:val="0053418D"/>
    <w:rsid w:val="005343C7"/>
    <w:rsid w:val="00534676"/>
    <w:rsid w:val="005347E4"/>
    <w:rsid w:val="00534926"/>
    <w:rsid w:val="00534953"/>
    <w:rsid w:val="00534A0B"/>
    <w:rsid w:val="00534BDD"/>
    <w:rsid w:val="00534C27"/>
    <w:rsid w:val="00534D93"/>
    <w:rsid w:val="00534E25"/>
    <w:rsid w:val="00534E70"/>
    <w:rsid w:val="00534EBF"/>
    <w:rsid w:val="00534FB2"/>
    <w:rsid w:val="005350F0"/>
    <w:rsid w:val="0053512B"/>
    <w:rsid w:val="005354C7"/>
    <w:rsid w:val="005354ED"/>
    <w:rsid w:val="005357E1"/>
    <w:rsid w:val="0053586E"/>
    <w:rsid w:val="00535956"/>
    <w:rsid w:val="00535A50"/>
    <w:rsid w:val="00535CEB"/>
    <w:rsid w:val="00536141"/>
    <w:rsid w:val="00536395"/>
    <w:rsid w:val="005366F9"/>
    <w:rsid w:val="0053698A"/>
    <w:rsid w:val="00536BD5"/>
    <w:rsid w:val="00536C6D"/>
    <w:rsid w:val="00536D57"/>
    <w:rsid w:val="00536E6D"/>
    <w:rsid w:val="00536EAB"/>
    <w:rsid w:val="00536F50"/>
    <w:rsid w:val="005370A0"/>
    <w:rsid w:val="005371E2"/>
    <w:rsid w:val="00537224"/>
    <w:rsid w:val="00537328"/>
    <w:rsid w:val="005373B2"/>
    <w:rsid w:val="00537503"/>
    <w:rsid w:val="00537518"/>
    <w:rsid w:val="00537578"/>
    <w:rsid w:val="00537691"/>
    <w:rsid w:val="00537889"/>
    <w:rsid w:val="0053789E"/>
    <w:rsid w:val="00537DAC"/>
    <w:rsid w:val="00537DC4"/>
    <w:rsid w:val="00537F7B"/>
    <w:rsid w:val="005400E6"/>
    <w:rsid w:val="005402A4"/>
    <w:rsid w:val="00540394"/>
    <w:rsid w:val="0054050C"/>
    <w:rsid w:val="00540581"/>
    <w:rsid w:val="005405DA"/>
    <w:rsid w:val="005407D1"/>
    <w:rsid w:val="00540BD9"/>
    <w:rsid w:val="00540C14"/>
    <w:rsid w:val="00540C57"/>
    <w:rsid w:val="00540CCC"/>
    <w:rsid w:val="00540E31"/>
    <w:rsid w:val="005410AF"/>
    <w:rsid w:val="00541243"/>
    <w:rsid w:val="00541376"/>
    <w:rsid w:val="00541582"/>
    <w:rsid w:val="00541768"/>
    <w:rsid w:val="00541A62"/>
    <w:rsid w:val="00541AB0"/>
    <w:rsid w:val="00541B33"/>
    <w:rsid w:val="00541B44"/>
    <w:rsid w:val="00541E9C"/>
    <w:rsid w:val="00541EF4"/>
    <w:rsid w:val="00542354"/>
    <w:rsid w:val="005423F9"/>
    <w:rsid w:val="00542964"/>
    <w:rsid w:val="00542A5B"/>
    <w:rsid w:val="00542A91"/>
    <w:rsid w:val="00542B49"/>
    <w:rsid w:val="00542BA9"/>
    <w:rsid w:val="00542C04"/>
    <w:rsid w:val="00542C62"/>
    <w:rsid w:val="00542D99"/>
    <w:rsid w:val="00542DF7"/>
    <w:rsid w:val="00542DFC"/>
    <w:rsid w:val="00542E3F"/>
    <w:rsid w:val="00542F27"/>
    <w:rsid w:val="0054305A"/>
    <w:rsid w:val="005431BB"/>
    <w:rsid w:val="005431F5"/>
    <w:rsid w:val="00543216"/>
    <w:rsid w:val="00543393"/>
    <w:rsid w:val="0054339D"/>
    <w:rsid w:val="0054369B"/>
    <w:rsid w:val="00543760"/>
    <w:rsid w:val="0054386A"/>
    <w:rsid w:val="0054398D"/>
    <w:rsid w:val="005439EE"/>
    <w:rsid w:val="00543DFC"/>
    <w:rsid w:val="00543EBF"/>
    <w:rsid w:val="00543EC2"/>
    <w:rsid w:val="00543ECD"/>
    <w:rsid w:val="00543F46"/>
    <w:rsid w:val="00544243"/>
    <w:rsid w:val="005442E0"/>
    <w:rsid w:val="005444B3"/>
    <w:rsid w:val="00544544"/>
    <w:rsid w:val="00544725"/>
    <w:rsid w:val="005449F5"/>
    <w:rsid w:val="00544CFB"/>
    <w:rsid w:val="00544D09"/>
    <w:rsid w:val="00544D1E"/>
    <w:rsid w:val="00544F8D"/>
    <w:rsid w:val="0054501F"/>
    <w:rsid w:val="00545227"/>
    <w:rsid w:val="0054532F"/>
    <w:rsid w:val="00545418"/>
    <w:rsid w:val="005455B6"/>
    <w:rsid w:val="005457C1"/>
    <w:rsid w:val="00545985"/>
    <w:rsid w:val="00545C6E"/>
    <w:rsid w:val="00545C82"/>
    <w:rsid w:val="00545ED7"/>
    <w:rsid w:val="00545F42"/>
    <w:rsid w:val="00545F78"/>
    <w:rsid w:val="005460BC"/>
    <w:rsid w:val="0054617B"/>
    <w:rsid w:val="0054630C"/>
    <w:rsid w:val="00546603"/>
    <w:rsid w:val="00546925"/>
    <w:rsid w:val="00546AEB"/>
    <w:rsid w:val="00546C7F"/>
    <w:rsid w:val="00546CE8"/>
    <w:rsid w:val="00546E80"/>
    <w:rsid w:val="00547002"/>
    <w:rsid w:val="00547061"/>
    <w:rsid w:val="005470A3"/>
    <w:rsid w:val="005470DD"/>
    <w:rsid w:val="00547232"/>
    <w:rsid w:val="00547624"/>
    <w:rsid w:val="00547672"/>
    <w:rsid w:val="005477CB"/>
    <w:rsid w:val="00547962"/>
    <w:rsid w:val="00547B1D"/>
    <w:rsid w:val="00547D09"/>
    <w:rsid w:val="00547D17"/>
    <w:rsid w:val="00547EC6"/>
    <w:rsid w:val="00550070"/>
    <w:rsid w:val="005501CE"/>
    <w:rsid w:val="00550239"/>
    <w:rsid w:val="0055027F"/>
    <w:rsid w:val="00550557"/>
    <w:rsid w:val="00550598"/>
    <w:rsid w:val="005507D9"/>
    <w:rsid w:val="005507F3"/>
    <w:rsid w:val="00550891"/>
    <w:rsid w:val="0055092C"/>
    <w:rsid w:val="00550A13"/>
    <w:rsid w:val="00550CAE"/>
    <w:rsid w:val="005511E9"/>
    <w:rsid w:val="005514F0"/>
    <w:rsid w:val="00551511"/>
    <w:rsid w:val="00551541"/>
    <w:rsid w:val="005515BD"/>
    <w:rsid w:val="00551653"/>
    <w:rsid w:val="005516BB"/>
    <w:rsid w:val="005517A8"/>
    <w:rsid w:val="00551821"/>
    <w:rsid w:val="0055194F"/>
    <w:rsid w:val="00551A54"/>
    <w:rsid w:val="00551B2F"/>
    <w:rsid w:val="00551BE6"/>
    <w:rsid w:val="00551BFC"/>
    <w:rsid w:val="00551D2C"/>
    <w:rsid w:val="00551E51"/>
    <w:rsid w:val="00551EF2"/>
    <w:rsid w:val="00551FBC"/>
    <w:rsid w:val="00551FF9"/>
    <w:rsid w:val="00552029"/>
    <w:rsid w:val="005521B8"/>
    <w:rsid w:val="00552221"/>
    <w:rsid w:val="00552288"/>
    <w:rsid w:val="00552617"/>
    <w:rsid w:val="0055298F"/>
    <w:rsid w:val="005529B1"/>
    <w:rsid w:val="00552DA8"/>
    <w:rsid w:val="00552E15"/>
    <w:rsid w:val="005531F0"/>
    <w:rsid w:val="005532B2"/>
    <w:rsid w:val="0055341F"/>
    <w:rsid w:val="005534A2"/>
    <w:rsid w:val="005536DB"/>
    <w:rsid w:val="00553884"/>
    <w:rsid w:val="00553C4D"/>
    <w:rsid w:val="00553D34"/>
    <w:rsid w:val="00553D3E"/>
    <w:rsid w:val="00554149"/>
    <w:rsid w:val="0055416A"/>
    <w:rsid w:val="00554275"/>
    <w:rsid w:val="00554315"/>
    <w:rsid w:val="00554370"/>
    <w:rsid w:val="00554723"/>
    <w:rsid w:val="00554729"/>
    <w:rsid w:val="00554833"/>
    <w:rsid w:val="00554A83"/>
    <w:rsid w:val="00554A9E"/>
    <w:rsid w:val="00554B63"/>
    <w:rsid w:val="00554FCF"/>
    <w:rsid w:val="005551B3"/>
    <w:rsid w:val="00555230"/>
    <w:rsid w:val="0055534F"/>
    <w:rsid w:val="005554AE"/>
    <w:rsid w:val="005554F6"/>
    <w:rsid w:val="005555D1"/>
    <w:rsid w:val="005557CD"/>
    <w:rsid w:val="00555983"/>
    <w:rsid w:val="00555A2B"/>
    <w:rsid w:val="00555C29"/>
    <w:rsid w:val="00555D40"/>
    <w:rsid w:val="00555D5E"/>
    <w:rsid w:val="00556393"/>
    <w:rsid w:val="005567AB"/>
    <w:rsid w:val="00556903"/>
    <w:rsid w:val="00556939"/>
    <w:rsid w:val="005569FA"/>
    <w:rsid w:val="00556A29"/>
    <w:rsid w:val="00556C6C"/>
    <w:rsid w:val="00556C9E"/>
    <w:rsid w:val="00556CD1"/>
    <w:rsid w:val="00556CD5"/>
    <w:rsid w:val="00556E18"/>
    <w:rsid w:val="00556F87"/>
    <w:rsid w:val="00557125"/>
    <w:rsid w:val="005572EE"/>
    <w:rsid w:val="00557370"/>
    <w:rsid w:val="005574BA"/>
    <w:rsid w:val="005577FB"/>
    <w:rsid w:val="0055789B"/>
    <w:rsid w:val="00557C03"/>
    <w:rsid w:val="00557C24"/>
    <w:rsid w:val="00557D8B"/>
    <w:rsid w:val="00557E70"/>
    <w:rsid w:val="00557E83"/>
    <w:rsid w:val="00557F35"/>
    <w:rsid w:val="00557F89"/>
    <w:rsid w:val="00560397"/>
    <w:rsid w:val="0056040C"/>
    <w:rsid w:val="00560446"/>
    <w:rsid w:val="005604E2"/>
    <w:rsid w:val="005606C2"/>
    <w:rsid w:val="00560710"/>
    <w:rsid w:val="00560960"/>
    <w:rsid w:val="0056099B"/>
    <w:rsid w:val="00560A7F"/>
    <w:rsid w:val="00560B2D"/>
    <w:rsid w:val="00560B30"/>
    <w:rsid w:val="00560B74"/>
    <w:rsid w:val="00560E02"/>
    <w:rsid w:val="00560F05"/>
    <w:rsid w:val="0056121C"/>
    <w:rsid w:val="00561521"/>
    <w:rsid w:val="0056196A"/>
    <w:rsid w:val="00561C9A"/>
    <w:rsid w:val="00561D1C"/>
    <w:rsid w:val="00561E19"/>
    <w:rsid w:val="00561FF2"/>
    <w:rsid w:val="005620CE"/>
    <w:rsid w:val="005622B0"/>
    <w:rsid w:val="005624A3"/>
    <w:rsid w:val="0056250E"/>
    <w:rsid w:val="005625D7"/>
    <w:rsid w:val="005626F3"/>
    <w:rsid w:val="005628B2"/>
    <w:rsid w:val="00562ADC"/>
    <w:rsid w:val="00562CAF"/>
    <w:rsid w:val="00562F04"/>
    <w:rsid w:val="0056378E"/>
    <w:rsid w:val="00563922"/>
    <w:rsid w:val="00563DAF"/>
    <w:rsid w:val="00563EA3"/>
    <w:rsid w:val="00564088"/>
    <w:rsid w:val="005640CB"/>
    <w:rsid w:val="005641F2"/>
    <w:rsid w:val="00564245"/>
    <w:rsid w:val="00564424"/>
    <w:rsid w:val="00564732"/>
    <w:rsid w:val="005647BB"/>
    <w:rsid w:val="00564834"/>
    <w:rsid w:val="00564958"/>
    <w:rsid w:val="005649A6"/>
    <w:rsid w:val="00564D79"/>
    <w:rsid w:val="00564DA0"/>
    <w:rsid w:val="00564DF6"/>
    <w:rsid w:val="00564F0C"/>
    <w:rsid w:val="00564F51"/>
    <w:rsid w:val="00565088"/>
    <w:rsid w:val="00565239"/>
    <w:rsid w:val="005658DB"/>
    <w:rsid w:val="00565DE0"/>
    <w:rsid w:val="00565F9A"/>
    <w:rsid w:val="00565FD3"/>
    <w:rsid w:val="0056601F"/>
    <w:rsid w:val="00566042"/>
    <w:rsid w:val="005661EF"/>
    <w:rsid w:val="005661FF"/>
    <w:rsid w:val="005662B4"/>
    <w:rsid w:val="00566390"/>
    <w:rsid w:val="00566503"/>
    <w:rsid w:val="0056682A"/>
    <w:rsid w:val="005668BC"/>
    <w:rsid w:val="005668F9"/>
    <w:rsid w:val="00566DB8"/>
    <w:rsid w:val="00566E2A"/>
    <w:rsid w:val="00566F40"/>
    <w:rsid w:val="0056709B"/>
    <w:rsid w:val="005670C3"/>
    <w:rsid w:val="005671BA"/>
    <w:rsid w:val="005671E8"/>
    <w:rsid w:val="005672F7"/>
    <w:rsid w:val="0056741F"/>
    <w:rsid w:val="00567433"/>
    <w:rsid w:val="0056748B"/>
    <w:rsid w:val="005674A5"/>
    <w:rsid w:val="0056757E"/>
    <w:rsid w:val="0056774B"/>
    <w:rsid w:val="005679EA"/>
    <w:rsid w:val="00567A0C"/>
    <w:rsid w:val="00567B26"/>
    <w:rsid w:val="00567ED9"/>
    <w:rsid w:val="00570583"/>
    <w:rsid w:val="005705A2"/>
    <w:rsid w:val="005705D4"/>
    <w:rsid w:val="005707FA"/>
    <w:rsid w:val="00570950"/>
    <w:rsid w:val="00570CE3"/>
    <w:rsid w:val="00570F64"/>
    <w:rsid w:val="00571031"/>
    <w:rsid w:val="00571060"/>
    <w:rsid w:val="00571113"/>
    <w:rsid w:val="005712D0"/>
    <w:rsid w:val="00571398"/>
    <w:rsid w:val="005714FF"/>
    <w:rsid w:val="00571625"/>
    <w:rsid w:val="005717B3"/>
    <w:rsid w:val="00571941"/>
    <w:rsid w:val="00571A3D"/>
    <w:rsid w:val="00571AD2"/>
    <w:rsid w:val="00571B06"/>
    <w:rsid w:val="00571B60"/>
    <w:rsid w:val="00571BA8"/>
    <w:rsid w:val="00571E1F"/>
    <w:rsid w:val="00572309"/>
    <w:rsid w:val="00572393"/>
    <w:rsid w:val="005724ED"/>
    <w:rsid w:val="0057253D"/>
    <w:rsid w:val="005726BB"/>
    <w:rsid w:val="005726C6"/>
    <w:rsid w:val="00572BD7"/>
    <w:rsid w:val="00572BF1"/>
    <w:rsid w:val="00572D0F"/>
    <w:rsid w:val="00572F40"/>
    <w:rsid w:val="00573267"/>
    <w:rsid w:val="005732A0"/>
    <w:rsid w:val="00573304"/>
    <w:rsid w:val="00573367"/>
    <w:rsid w:val="0057352D"/>
    <w:rsid w:val="0057366F"/>
    <w:rsid w:val="005737F9"/>
    <w:rsid w:val="0057381B"/>
    <w:rsid w:val="00573AA2"/>
    <w:rsid w:val="00573D00"/>
    <w:rsid w:val="00573E5E"/>
    <w:rsid w:val="0057427D"/>
    <w:rsid w:val="0057430F"/>
    <w:rsid w:val="005745E4"/>
    <w:rsid w:val="005745FA"/>
    <w:rsid w:val="00574735"/>
    <w:rsid w:val="005747EA"/>
    <w:rsid w:val="00574869"/>
    <w:rsid w:val="00574A96"/>
    <w:rsid w:val="00574C1D"/>
    <w:rsid w:val="00574D25"/>
    <w:rsid w:val="00574DD4"/>
    <w:rsid w:val="00574FFA"/>
    <w:rsid w:val="00575076"/>
    <w:rsid w:val="005751A1"/>
    <w:rsid w:val="00575234"/>
    <w:rsid w:val="0057537D"/>
    <w:rsid w:val="005753D1"/>
    <w:rsid w:val="0057551D"/>
    <w:rsid w:val="00575707"/>
    <w:rsid w:val="00575979"/>
    <w:rsid w:val="005759A0"/>
    <w:rsid w:val="00575B28"/>
    <w:rsid w:val="00575BC3"/>
    <w:rsid w:val="00575D82"/>
    <w:rsid w:val="00575F9C"/>
    <w:rsid w:val="005760D0"/>
    <w:rsid w:val="0057610F"/>
    <w:rsid w:val="00576410"/>
    <w:rsid w:val="00576755"/>
    <w:rsid w:val="00576820"/>
    <w:rsid w:val="005768DE"/>
    <w:rsid w:val="00576A65"/>
    <w:rsid w:val="00576A75"/>
    <w:rsid w:val="00576C03"/>
    <w:rsid w:val="00576DCD"/>
    <w:rsid w:val="00576E1D"/>
    <w:rsid w:val="00577041"/>
    <w:rsid w:val="0057706F"/>
    <w:rsid w:val="00577494"/>
    <w:rsid w:val="005775E5"/>
    <w:rsid w:val="005776ED"/>
    <w:rsid w:val="00577821"/>
    <w:rsid w:val="00577A64"/>
    <w:rsid w:val="00577CED"/>
    <w:rsid w:val="00577EB7"/>
    <w:rsid w:val="00577F16"/>
    <w:rsid w:val="0058002B"/>
    <w:rsid w:val="00580095"/>
    <w:rsid w:val="0058015E"/>
    <w:rsid w:val="0058038E"/>
    <w:rsid w:val="00580587"/>
    <w:rsid w:val="005805B0"/>
    <w:rsid w:val="005805D3"/>
    <w:rsid w:val="005805E1"/>
    <w:rsid w:val="005805E3"/>
    <w:rsid w:val="005805EC"/>
    <w:rsid w:val="005806CC"/>
    <w:rsid w:val="00580739"/>
    <w:rsid w:val="00580AA6"/>
    <w:rsid w:val="00580C52"/>
    <w:rsid w:val="00580DF3"/>
    <w:rsid w:val="00580E81"/>
    <w:rsid w:val="00581243"/>
    <w:rsid w:val="0058126F"/>
    <w:rsid w:val="005812A7"/>
    <w:rsid w:val="005812F5"/>
    <w:rsid w:val="00581336"/>
    <w:rsid w:val="00581403"/>
    <w:rsid w:val="0058144F"/>
    <w:rsid w:val="0058179E"/>
    <w:rsid w:val="00581842"/>
    <w:rsid w:val="005818D7"/>
    <w:rsid w:val="00581965"/>
    <w:rsid w:val="005819F6"/>
    <w:rsid w:val="00581AD2"/>
    <w:rsid w:val="00581BCC"/>
    <w:rsid w:val="00581D2B"/>
    <w:rsid w:val="00581EA4"/>
    <w:rsid w:val="00581F75"/>
    <w:rsid w:val="00581FC5"/>
    <w:rsid w:val="0058243B"/>
    <w:rsid w:val="00582453"/>
    <w:rsid w:val="005825D8"/>
    <w:rsid w:val="005825EC"/>
    <w:rsid w:val="00582801"/>
    <w:rsid w:val="0058294B"/>
    <w:rsid w:val="00582A5D"/>
    <w:rsid w:val="00582BDE"/>
    <w:rsid w:val="00582C4B"/>
    <w:rsid w:val="00582E38"/>
    <w:rsid w:val="00582EF5"/>
    <w:rsid w:val="00582F5B"/>
    <w:rsid w:val="005830F0"/>
    <w:rsid w:val="00583453"/>
    <w:rsid w:val="0058388D"/>
    <w:rsid w:val="005838BE"/>
    <w:rsid w:val="00583A49"/>
    <w:rsid w:val="00583D06"/>
    <w:rsid w:val="00583F04"/>
    <w:rsid w:val="00583FB2"/>
    <w:rsid w:val="0058400B"/>
    <w:rsid w:val="00584150"/>
    <w:rsid w:val="00584326"/>
    <w:rsid w:val="005843D9"/>
    <w:rsid w:val="005844D8"/>
    <w:rsid w:val="005845D5"/>
    <w:rsid w:val="00584969"/>
    <w:rsid w:val="00584C79"/>
    <w:rsid w:val="00584C80"/>
    <w:rsid w:val="00585118"/>
    <w:rsid w:val="00585300"/>
    <w:rsid w:val="00585594"/>
    <w:rsid w:val="00585617"/>
    <w:rsid w:val="005858C2"/>
    <w:rsid w:val="0058593B"/>
    <w:rsid w:val="00585C73"/>
    <w:rsid w:val="00585CB2"/>
    <w:rsid w:val="00585D17"/>
    <w:rsid w:val="00585D39"/>
    <w:rsid w:val="00585DD8"/>
    <w:rsid w:val="00585E91"/>
    <w:rsid w:val="00585F16"/>
    <w:rsid w:val="00585F7F"/>
    <w:rsid w:val="0058602F"/>
    <w:rsid w:val="005861B0"/>
    <w:rsid w:val="005862B0"/>
    <w:rsid w:val="00586426"/>
    <w:rsid w:val="00586568"/>
    <w:rsid w:val="005867DC"/>
    <w:rsid w:val="005867F6"/>
    <w:rsid w:val="00586A5C"/>
    <w:rsid w:val="00586BEA"/>
    <w:rsid w:val="00586CE8"/>
    <w:rsid w:val="00586FF5"/>
    <w:rsid w:val="00587178"/>
    <w:rsid w:val="005871AD"/>
    <w:rsid w:val="0058721C"/>
    <w:rsid w:val="005872F2"/>
    <w:rsid w:val="0058730D"/>
    <w:rsid w:val="005874A2"/>
    <w:rsid w:val="005874FF"/>
    <w:rsid w:val="00587A95"/>
    <w:rsid w:val="00587C7A"/>
    <w:rsid w:val="00587D04"/>
    <w:rsid w:val="00590040"/>
    <w:rsid w:val="00590070"/>
    <w:rsid w:val="0059013B"/>
    <w:rsid w:val="00590838"/>
    <w:rsid w:val="005908D1"/>
    <w:rsid w:val="00590927"/>
    <w:rsid w:val="00590A97"/>
    <w:rsid w:val="00590D25"/>
    <w:rsid w:val="005910BA"/>
    <w:rsid w:val="005910ED"/>
    <w:rsid w:val="00591116"/>
    <w:rsid w:val="00591341"/>
    <w:rsid w:val="005913FD"/>
    <w:rsid w:val="005915CC"/>
    <w:rsid w:val="00591666"/>
    <w:rsid w:val="00591C05"/>
    <w:rsid w:val="00591C28"/>
    <w:rsid w:val="00591DBA"/>
    <w:rsid w:val="00591E33"/>
    <w:rsid w:val="00591E37"/>
    <w:rsid w:val="00592072"/>
    <w:rsid w:val="00592179"/>
    <w:rsid w:val="0059239B"/>
    <w:rsid w:val="00592543"/>
    <w:rsid w:val="00592894"/>
    <w:rsid w:val="00592A41"/>
    <w:rsid w:val="00592F86"/>
    <w:rsid w:val="00592FA6"/>
    <w:rsid w:val="00593173"/>
    <w:rsid w:val="00593283"/>
    <w:rsid w:val="0059329D"/>
    <w:rsid w:val="00593572"/>
    <w:rsid w:val="00593780"/>
    <w:rsid w:val="005937D4"/>
    <w:rsid w:val="005938A9"/>
    <w:rsid w:val="00593A1F"/>
    <w:rsid w:val="00593D5A"/>
    <w:rsid w:val="00593E03"/>
    <w:rsid w:val="00593EF0"/>
    <w:rsid w:val="005940E8"/>
    <w:rsid w:val="0059423F"/>
    <w:rsid w:val="005943B3"/>
    <w:rsid w:val="00594740"/>
    <w:rsid w:val="005947BB"/>
    <w:rsid w:val="00594845"/>
    <w:rsid w:val="005949AD"/>
    <w:rsid w:val="00594B90"/>
    <w:rsid w:val="00594D1D"/>
    <w:rsid w:val="00594E12"/>
    <w:rsid w:val="00594E19"/>
    <w:rsid w:val="00595000"/>
    <w:rsid w:val="0059503F"/>
    <w:rsid w:val="0059505C"/>
    <w:rsid w:val="00595256"/>
    <w:rsid w:val="005952AB"/>
    <w:rsid w:val="00595440"/>
    <w:rsid w:val="00595603"/>
    <w:rsid w:val="0059564D"/>
    <w:rsid w:val="005956A4"/>
    <w:rsid w:val="00595822"/>
    <w:rsid w:val="00595B6C"/>
    <w:rsid w:val="00595DEF"/>
    <w:rsid w:val="00595E73"/>
    <w:rsid w:val="00595EB5"/>
    <w:rsid w:val="00596251"/>
    <w:rsid w:val="0059628C"/>
    <w:rsid w:val="00596912"/>
    <w:rsid w:val="005969DD"/>
    <w:rsid w:val="00596BE8"/>
    <w:rsid w:val="00596C9F"/>
    <w:rsid w:val="00596D9A"/>
    <w:rsid w:val="00596DB0"/>
    <w:rsid w:val="00596E1C"/>
    <w:rsid w:val="005973E3"/>
    <w:rsid w:val="005974A1"/>
    <w:rsid w:val="0059773D"/>
    <w:rsid w:val="00597AB1"/>
    <w:rsid w:val="00597D99"/>
    <w:rsid w:val="00597DE6"/>
    <w:rsid w:val="005A02DF"/>
    <w:rsid w:val="005A037B"/>
    <w:rsid w:val="005A0438"/>
    <w:rsid w:val="005A060B"/>
    <w:rsid w:val="005A0620"/>
    <w:rsid w:val="005A06C2"/>
    <w:rsid w:val="005A0A6D"/>
    <w:rsid w:val="005A0B2B"/>
    <w:rsid w:val="005A0FE5"/>
    <w:rsid w:val="005A1119"/>
    <w:rsid w:val="005A1334"/>
    <w:rsid w:val="005A138E"/>
    <w:rsid w:val="005A15C5"/>
    <w:rsid w:val="005A1807"/>
    <w:rsid w:val="005A183A"/>
    <w:rsid w:val="005A1B6E"/>
    <w:rsid w:val="005A1BC7"/>
    <w:rsid w:val="005A1F5A"/>
    <w:rsid w:val="005A2044"/>
    <w:rsid w:val="005A20D5"/>
    <w:rsid w:val="005A240A"/>
    <w:rsid w:val="005A2490"/>
    <w:rsid w:val="005A255D"/>
    <w:rsid w:val="005A25A2"/>
    <w:rsid w:val="005A260A"/>
    <w:rsid w:val="005A26AE"/>
    <w:rsid w:val="005A26D6"/>
    <w:rsid w:val="005A28BB"/>
    <w:rsid w:val="005A2916"/>
    <w:rsid w:val="005A2AAD"/>
    <w:rsid w:val="005A2DB4"/>
    <w:rsid w:val="005A2F79"/>
    <w:rsid w:val="005A366C"/>
    <w:rsid w:val="005A3709"/>
    <w:rsid w:val="005A389C"/>
    <w:rsid w:val="005A3DC2"/>
    <w:rsid w:val="005A3E46"/>
    <w:rsid w:val="005A3EE5"/>
    <w:rsid w:val="005A4292"/>
    <w:rsid w:val="005A4378"/>
    <w:rsid w:val="005A4380"/>
    <w:rsid w:val="005A4756"/>
    <w:rsid w:val="005A487E"/>
    <w:rsid w:val="005A4972"/>
    <w:rsid w:val="005A4B7C"/>
    <w:rsid w:val="005A4C6A"/>
    <w:rsid w:val="005A4CE1"/>
    <w:rsid w:val="005A4D9E"/>
    <w:rsid w:val="005A5007"/>
    <w:rsid w:val="005A5011"/>
    <w:rsid w:val="005A50B3"/>
    <w:rsid w:val="005A515E"/>
    <w:rsid w:val="005A55CA"/>
    <w:rsid w:val="005A5C65"/>
    <w:rsid w:val="005A5C99"/>
    <w:rsid w:val="005A5CAF"/>
    <w:rsid w:val="005A5F46"/>
    <w:rsid w:val="005A6031"/>
    <w:rsid w:val="005A61CE"/>
    <w:rsid w:val="005A6457"/>
    <w:rsid w:val="005A648E"/>
    <w:rsid w:val="005A64A2"/>
    <w:rsid w:val="005A6705"/>
    <w:rsid w:val="005A6795"/>
    <w:rsid w:val="005A6C01"/>
    <w:rsid w:val="005A6C24"/>
    <w:rsid w:val="005A6C95"/>
    <w:rsid w:val="005A6FCB"/>
    <w:rsid w:val="005A70DA"/>
    <w:rsid w:val="005A7179"/>
    <w:rsid w:val="005A71C0"/>
    <w:rsid w:val="005A749C"/>
    <w:rsid w:val="005A7505"/>
    <w:rsid w:val="005A755A"/>
    <w:rsid w:val="005A79D2"/>
    <w:rsid w:val="005A7A8B"/>
    <w:rsid w:val="005A7B35"/>
    <w:rsid w:val="005A7DB5"/>
    <w:rsid w:val="005A7E10"/>
    <w:rsid w:val="005A7F19"/>
    <w:rsid w:val="005B005F"/>
    <w:rsid w:val="005B0288"/>
    <w:rsid w:val="005B02F2"/>
    <w:rsid w:val="005B030D"/>
    <w:rsid w:val="005B0587"/>
    <w:rsid w:val="005B0CAD"/>
    <w:rsid w:val="005B0D7C"/>
    <w:rsid w:val="005B0E4E"/>
    <w:rsid w:val="005B0EA3"/>
    <w:rsid w:val="005B1002"/>
    <w:rsid w:val="005B10AE"/>
    <w:rsid w:val="005B10D2"/>
    <w:rsid w:val="005B1135"/>
    <w:rsid w:val="005B1218"/>
    <w:rsid w:val="005B1246"/>
    <w:rsid w:val="005B1423"/>
    <w:rsid w:val="005B15EB"/>
    <w:rsid w:val="005B190F"/>
    <w:rsid w:val="005B1B88"/>
    <w:rsid w:val="005B1C7A"/>
    <w:rsid w:val="005B2091"/>
    <w:rsid w:val="005B2130"/>
    <w:rsid w:val="005B274E"/>
    <w:rsid w:val="005B2784"/>
    <w:rsid w:val="005B27EC"/>
    <w:rsid w:val="005B287C"/>
    <w:rsid w:val="005B29C6"/>
    <w:rsid w:val="005B2AAB"/>
    <w:rsid w:val="005B2B31"/>
    <w:rsid w:val="005B2C29"/>
    <w:rsid w:val="005B2C2A"/>
    <w:rsid w:val="005B2C2D"/>
    <w:rsid w:val="005B2DE4"/>
    <w:rsid w:val="005B2FE2"/>
    <w:rsid w:val="005B30E5"/>
    <w:rsid w:val="005B32F0"/>
    <w:rsid w:val="005B33CD"/>
    <w:rsid w:val="005B33E4"/>
    <w:rsid w:val="005B34F2"/>
    <w:rsid w:val="005B35C7"/>
    <w:rsid w:val="005B377C"/>
    <w:rsid w:val="005B38C4"/>
    <w:rsid w:val="005B3BB3"/>
    <w:rsid w:val="005B4031"/>
    <w:rsid w:val="005B41FE"/>
    <w:rsid w:val="005B43B3"/>
    <w:rsid w:val="005B451A"/>
    <w:rsid w:val="005B46F4"/>
    <w:rsid w:val="005B4852"/>
    <w:rsid w:val="005B486D"/>
    <w:rsid w:val="005B4BB2"/>
    <w:rsid w:val="005B4C94"/>
    <w:rsid w:val="005B4D30"/>
    <w:rsid w:val="005B4DAC"/>
    <w:rsid w:val="005B4F6E"/>
    <w:rsid w:val="005B4F7B"/>
    <w:rsid w:val="005B50A1"/>
    <w:rsid w:val="005B5828"/>
    <w:rsid w:val="005B582E"/>
    <w:rsid w:val="005B58C1"/>
    <w:rsid w:val="005B5A4E"/>
    <w:rsid w:val="005B5B6D"/>
    <w:rsid w:val="005B5BA7"/>
    <w:rsid w:val="005B5E37"/>
    <w:rsid w:val="005B5F7C"/>
    <w:rsid w:val="005B60C8"/>
    <w:rsid w:val="005B6256"/>
    <w:rsid w:val="005B62C0"/>
    <w:rsid w:val="005B6678"/>
    <w:rsid w:val="005B6CB8"/>
    <w:rsid w:val="005B7330"/>
    <w:rsid w:val="005B7519"/>
    <w:rsid w:val="005B75EA"/>
    <w:rsid w:val="005B7800"/>
    <w:rsid w:val="005B782B"/>
    <w:rsid w:val="005B7AA5"/>
    <w:rsid w:val="005B7B0C"/>
    <w:rsid w:val="005B7B16"/>
    <w:rsid w:val="005B7B29"/>
    <w:rsid w:val="005B7BC0"/>
    <w:rsid w:val="005B7F4E"/>
    <w:rsid w:val="005B7FF1"/>
    <w:rsid w:val="005C0098"/>
    <w:rsid w:val="005C023B"/>
    <w:rsid w:val="005C04BA"/>
    <w:rsid w:val="005C04D0"/>
    <w:rsid w:val="005C0655"/>
    <w:rsid w:val="005C06DB"/>
    <w:rsid w:val="005C0738"/>
    <w:rsid w:val="005C079F"/>
    <w:rsid w:val="005C0A14"/>
    <w:rsid w:val="005C0B4B"/>
    <w:rsid w:val="005C0B81"/>
    <w:rsid w:val="005C0BC9"/>
    <w:rsid w:val="005C0D53"/>
    <w:rsid w:val="005C0D8D"/>
    <w:rsid w:val="005C1058"/>
    <w:rsid w:val="005C11DB"/>
    <w:rsid w:val="005C11F6"/>
    <w:rsid w:val="005C139B"/>
    <w:rsid w:val="005C14F5"/>
    <w:rsid w:val="005C1504"/>
    <w:rsid w:val="005C1688"/>
    <w:rsid w:val="005C17D3"/>
    <w:rsid w:val="005C17FD"/>
    <w:rsid w:val="005C1849"/>
    <w:rsid w:val="005C1981"/>
    <w:rsid w:val="005C19BA"/>
    <w:rsid w:val="005C19E4"/>
    <w:rsid w:val="005C1AED"/>
    <w:rsid w:val="005C1BC7"/>
    <w:rsid w:val="005C1F51"/>
    <w:rsid w:val="005C2076"/>
    <w:rsid w:val="005C20B2"/>
    <w:rsid w:val="005C2109"/>
    <w:rsid w:val="005C22A5"/>
    <w:rsid w:val="005C2357"/>
    <w:rsid w:val="005C23DC"/>
    <w:rsid w:val="005C26A7"/>
    <w:rsid w:val="005C26EA"/>
    <w:rsid w:val="005C28D6"/>
    <w:rsid w:val="005C29F3"/>
    <w:rsid w:val="005C2A2D"/>
    <w:rsid w:val="005C2B0E"/>
    <w:rsid w:val="005C2BD6"/>
    <w:rsid w:val="005C2FB3"/>
    <w:rsid w:val="005C2FF4"/>
    <w:rsid w:val="005C31AF"/>
    <w:rsid w:val="005C3682"/>
    <w:rsid w:val="005C368D"/>
    <w:rsid w:val="005C37D5"/>
    <w:rsid w:val="005C38A1"/>
    <w:rsid w:val="005C3905"/>
    <w:rsid w:val="005C396D"/>
    <w:rsid w:val="005C3B73"/>
    <w:rsid w:val="005C3C36"/>
    <w:rsid w:val="005C3CD7"/>
    <w:rsid w:val="005C3EF2"/>
    <w:rsid w:val="005C418D"/>
    <w:rsid w:val="005C4501"/>
    <w:rsid w:val="005C45A7"/>
    <w:rsid w:val="005C45B5"/>
    <w:rsid w:val="005C464A"/>
    <w:rsid w:val="005C4937"/>
    <w:rsid w:val="005C4DC3"/>
    <w:rsid w:val="005C4DCC"/>
    <w:rsid w:val="005C4FE1"/>
    <w:rsid w:val="005C5140"/>
    <w:rsid w:val="005C51B6"/>
    <w:rsid w:val="005C52F5"/>
    <w:rsid w:val="005C53B1"/>
    <w:rsid w:val="005C53D3"/>
    <w:rsid w:val="005C5463"/>
    <w:rsid w:val="005C58C2"/>
    <w:rsid w:val="005C5ACC"/>
    <w:rsid w:val="005C5BC5"/>
    <w:rsid w:val="005C5F32"/>
    <w:rsid w:val="005C6007"/>
    <w:rsid w:val="005C60D8"/>
    <w:rsid w:val="005C6106"/>
    <w:rsid w:val="005C6120"/>
    <w:rsid w:val="005C62FA"/>
    <w:rsid w:val="005C64E2"/>
    <w:rsid w:val="005C682D"/>
    <w:rsid w:val="005C6C3D"/>
    <w:rsid w:val="005C6C5F"/>
    <w:rsid w:val="005C6C7F"/>
    <w:rsid w:val="005C6C8A"/>
    <w:rsid w:val="005C6DAF"/>
    <w:rsid w:val="005C7049"/>
    <w:rsid w:val="005C72AE"/>
    <w:rsid w:val="005C7406"/>
    <w:rsid w:val="005C746E"/>
    <w:rsid w:val="005C7571"/>
    <w:rsid w:val="005C75CB"/>
    <w:rsid w:val="005C763C"/>
    <w:rsid w:val="005C79C4"/>
    <w:rsid w:val="005C7AF8"/>
    <w:rsid w:val="005C7BFC"/>
    <w:rsid w:val="005C7F25"/>
    <w:rsid w:val="005C7F68"/>
    <w:rsid w:val="005D00AE"/>
    <w:rsid w:val="005D01A7"/>
    <w:rsid w:val="005D01CD"/>
    <w:rsid w:val="005D0288"/>
    <w:rsid w:val="005D0455"/>
    <w:rsid w:val="005D0970"/>
    <w:rsid w:val="005D09A3"/>
    <w:rsid w:val="005D0AA0"/>
    <w:rsid w:val="005D0C71"/>
    <w:rsid w:val="005D0D2D"/>
    <w:rsid w:val="005D0E68"/>
    <w:rsid w:val="005D0E96"/>
    <w:rsid w:val="005D0FC3"/>
    <w:rsid w:val="005D10FC"/>
    <w:rsid w:val="005D117A"/>
    <w:rsid w:val="005D129A"/>
    <w:rsid w:val="005D14C1"/>
    <w:rsid w:val="005D15C6"/>
    <w:rsid w:val="005D15EF"/>
    <w:rsid w:val="005D168B"/>
    <w:rsid w:val="005D1A51"/>
    <w:rsid w:val="005D1DE4"/>
    <w:rsid w:val="005D2017"/>
    <w:rsid w:val="005D20F4"/>
    <w:rsid w:val="005D2303"/>
    <w:rsid w:val="005D2417"/>
    <w:rsid w:val="005D24A1"/>
    <w:rsid w:val="005D2685"/>
    <w:rsid w:val="005D2903"/>
    <w:rsid w:val="005D294A"/>
    <w:rsid w:val="005D2954"/>
    <w:rsid w:val="005D2A32"/>
    <w:rsid w:val="005D2B0C"/>
    <w:rsid w:val="005D2BB6"/>
    <w:rsid w:val="005D2D62"/>
    <w:rsid w:val="005D2E95"/>
    <w:rsid w:val="005D2F7D"/>
    <w:rsid w:val="005D2F92"/>
    <w:rsid w:val="005D300F"/>
    <w:rsid w:val="005D30F8"/>
    <w:rsid w:val="005D325F"/>
    <w:rsid w:val="005D3458"/>
    <w:rsid w:val="005D34EC"/>
    <w:rsid w:val="005D3729"/>
    <w:rsid w:val="005D377D"/>
    <w:rsid w:val="005D3A49"/>
    <w:rsid w:val="005D3B9A"/>
    <w:rsid w:val="005D3D9A"/>
    <w:rsid w:val="005D3DCF"/>
    <w:rsid w:val="005D3EE8"/>
    <w:rsid w:val="005D3F40"/>
    <w:rsid w:val="005D42C2"/>
    <w:rsid w:val="005D450A"/>
    <w:rsid w:val="005D457E"/>
    <w:rsid w:val="005D4604"/>
    <w:rsid w:val="005D4673"/>
    <w:rsid w:val="005D469B"/>
    <w:rsid w:val="005D48CF"/>
    <w:rsid w:val="005D4B95"/>
    <w:rsid w:val="005D4E16"/>
    <w:rsid w:val="005D4F5D"/>
    <w:rsid w:val="005D4FDF"/>
    <w:rsid w:val="005D4FEC"/>
    <w:rsid w:val="005D5015"/>
    <w:rsid w:val="005D5573"/>
    <w:rsid w:val="005D5A9C"/>
    <w:rsid w:val="005D5B8C"/>
    <w:rsid w:val="005D5C17"/>
    <w:rsid w:val="005D5C47"/>
    <w:rsid w:val="005D5D61"/>
    <w:rsid w:val="005D5E13"/>
    <w:rsid w:val="005D5F22"/>
    <w:rsid w:val="005D6346"/>
    <w:rsid w:val="005D64D6"/>
    <w:rsid w:val="005D6506"/>
    <w:rsid w:val="005D661E"/>
    <w:rsid w:val="005D6927"/>
    <w:rsid w:val="005D6951"/>
    <w:rsid w:val="005D6967"/>
    <w:rsid w:val="005D6AEF"/>
    <w:rsid w:val="005D6B53"/>
    <w:rsid w:val="005D6E23"/>
    <w:rsid w:val="005D6EE7"/>
    <w:rsid w:val="005D6F51"/>
    <w:rsid w:val="005D7174"/>
    <w:rsid w:val="005D7633"/>
    <w:rsid w:val="005D7719"/>
    <w:rsid w:val="005D7DE3"/>
    <w:rsid w:val="005D7E0E"/>
    <w:rsid w:val="005D7F10"/>
    <w:rsid w:val="005D7F5B"/>
    <w:rsid w:val="005E00E6"/>
    <w:rsid w:val="005E06EF"/>
    <w:rsid w:val="005E070B"/>
    <w:rsid w:val="005E0774"/>
    <w:rsid w:val="005E0970"/>
    <w:rsid w:val="005E0984"/>
    <w:rsid w:val="005E0992"/>
    <w:rsid w:val="005E0993"/>
    <w:rsid w:val="005E0AC5"/>
    <w:rsid w:val="005E0ACE"/>
    <w:rsid w:val="005E0D7F"/>
    <w:rsid w:val="005E0E6C"/>
    <w:rsid w:val="005E10AD"/>
    <w:rsid w:val="005E110F"/>
    <w:rsid w:val="005E12CA"/>
    <w:rsid w:val="005E1335"/>
    <w:rsid w:val="005E176A"/>
    <w:rsid w:val="005E181F"/>
    <w:rsid w:val="005E1820"/>
    <w:rsid w:val="005E1885"/>
    <w:rsid w:val="005E19A9"/>
    <w:rsid w:val="005E1ABE"/>
    <w:rsid w:val="005E1CD4"/>
    <w:rsid w:val="005E1D59"/>
    <w:rsid w:val="005E1E6C"/>
    <w:rsid w:val="005E1EBF"/>
    <w:rsid w:val="005E1F1E"/>
    <w:rsid w:val="005E2147"/>
    <w:rsid w:val="005E21E5"/>
    <w:rsid w:val="005E2585"/>
    <w:rsid w:val="005E278B"/>
    <w:rsid w:val="005E29CB"/>
    <w:rsid w:val="005E2CD7"/>
    <w:rsid w:val="005E2DB1"/>
    <w:rsid w:val="005E2F7C"/>
    <w:rsid w:val="005E30C9"/>
    <w:rsid w:val="005E30FA"/>
    <w:rsid w:val="005E34B7"/>
    <w:rsid w:val="005E3615"/>
    <w:rsid w:val="005E36F1"/>
    <w:rsid w:val="005E373A"/>
    <w:rsid w:val="005E3788"/>
    <w:rsid w:val="005E399A"/>
    <w:rsid w:val="005E39AD"/>
    <w:rsid w:val="005E3B0C"/>
    <w:rsid w:val="005E3B4D"/>
    <w:rsid w:val="005E3B7A"/>
    <w:rsid w:val="005E3DB3"/>
    <w:rsid w:val="005E447F"/>
    <w:rsid w:val="005E4716"/>
    <w:rsid w:val="005E4763"/>
    <w:rsid w:val="005E4BA6"/>
    <w:rsid w:val="005E4D1D"/>
    <w:rsid w:val="005E4E0F"/>
    <w:rsid w:val="005E4EF5"/>
    <w:rsid w:val="005E52E5"/>
    <w:rsid w:val="005E5408"/>
    <w:rsid w:val="005E5425"/>
    <w:rsid w:val="005E54B0"/>
    <w:rsid w:val="005E558A"/>
    <w:rsid w:val="005E5796"/>
    <w:rsid w:val="005E5865"/>
    <w:rsid w:val="005E58D2"/>
    <w:rsid w:val="005E5942"/>
    <w:rsid w:val="005E59A7"/>
    <w:rsid w:val="005E5D0E"/>
    <w:rsid w:val="005E5DDF"/>
    <w:rsid w:val="005E5F31"/>
    <w:rsid w:val="005E5FEE"/>
    <w:rsid w:val="005E6149"/>
    <w:rsid w:val="005E61F9"/>
    <w:rsid w:val="005E6360"/>
    <w:rsid w:val="005E63A7"/>
    <w:rsid w:val="005E64AD"/>
    <w:rsid w:val="005E67A7"/>
    <w:rsid w:val="005E6D64"/>
    <w:rsid w:val="005E6D7B"/>
    <w:rsid w:val="005E7153"/>
    <w:rsid w:val="005E74CF"/>
    <w:rsid w:val="005E7725"/>
    <w:rsid w:val="005E7994"/>
    <w:rsid w:val="005E7C20"/>
    <w:rsid w:val="005E7C78"/>
    <w:rsid w:val="005E7CDD"/>
    <w:rsid w:val="005E7D9B"/>
    <w:rsid w:val="005E7E80"/>
    <w:rsid w:val="005F09C9"/>
    <w:rsid w:val="005F0CB2"/>
    <w:rsid w:val="005F0D99"/>
    <w:rsid w:val="005F103F"/>
    <w:rsid w:val="005F1095"/>
    <w:rsid w:val="005F110E"/>
    <w:rsid w:val="005F147C"/>
    <w:rsid w:val="005F193F"/>
    <w:rsid w:val="005F1CD9"/>
    <w:rsid w:val="005F1D88"/>
    <w:rsid w:val="005F1DFC"/>
    <w:rsid w:val="005F1F9D"/>
    <w:rsid w:val="005F20EE"/>
    <w:rsid w:val="005F2187"/>
    <w:rsid w:val="005F22A9"/>
    <w:rsid w:val="005F2656"/>
    <w:rsid w:val="005F2885"/>
    <w:rsid w:val="005F2890"/>
    <w:rsid w:val="005F2BC8"/>
    <w:rsid w:val="005F2CD3"/>
    <w:rsid w:val="005F2DC6"/>
    <w:rsid w:val="005F2E1C"/>
    <w:rsid w:val="005F2E75"/>
    <w:rsid w:val="005F2F17"/>
    <w:rsid w:val="005F300E"/>
    <w:rsid w:val="005F307B"/>
    <w:rsid w:val="005F326B"/>
    <w:rsid w:val="005F3270"/>
    <w:rsid w:val="005F33EE"/>
    <w:rsid w:val="005F349C"/>
    <w:rsid w:val="005F34A2"/>
    <w:rsid w:val="005F35EE"/>
    <w:rsid w:val="005F3691"/>
    <w:rsid w:val="005F37A9"/>
    <w:rsid w:val="005F37D0"/>
    <w:rsid w:val="005F38B9"/>
    <w:rsid w:val="005F3BA5"/>
    <w:rsid w:val="005F3CCE"/>
    <w:rsid w:val="005F3D6A"/>
    <w:rsid w:val="005F420C"/>
    <w:rsid w:val="005F424E"/>
    <w:rsid w:val="005F43F2"/>
    <w:rsid w:val="005F4438"/>
    <w:rsid w:val="005F460A"/>
    <w:rsid w:val="005F498F"/>
    <w:rsid w:val="005F4A49"/>
    <w:rsid w:val="005F4AE3"/>
    <w:rsid w:val="005F4B43"/>
    <w:rsid w:val="005F4C22"/>
    <w:rsid w:val="005F4DE5"/>
    <w:rsid w:val="005F4F93"/>
    <w:rsid w:val="005F50C0"/>
    <w:rsid w:val="005F521A"/>
    <w:rsid w:val="005F5425"/>
    <w:rsid w:val="005F5817"/>
    <w:rsid w:val="005F5A58"/>
    <w:rsid w:val="005F5AAC"/>
    <w:rsid w:val="005F5B03"/>
    <w:rsid w:val="005F5F4B"/>
    <w:rsid w:val="005F617C"/>
    <w:rsid w:val="005F6315"/>
    <w:rsid w:val="005F633A"/>
    <w:rsid w:val="005F64CF"/>
    <w:rsid w:val="005F657E"/>
    <w:rsid w:val="005F6638"/>
    <w:rsid w:val="005F68E6"/>
    <w:rsid w:val="005F69F0"/>
    <w:rsid w:val="005F6B69"/>
    <w:rsid w:val="005F6D9B"/>
    <w:rsid w:val="005F6DD0"/>
    <w:rsid w:val="005F6F56"/>
    <w:rsid w:val="005F6FD2"/>
    <w:rsid w:val="005F7231"/>
    <w:rsid w:val="005F7681"/>
    <w:rsid w:val="005F791A"/>
    <w:rsid w:val="005F7996"/>
    <w:rsid w:val="005F7B2C"/>
    <w:rsid w:val="005F7C39"/>
    <w:rsid w:val="005F7C5B"/>
    <w:rsid w:val="005F7DDA"/>
    <w:rsid w:val="005F7DEC"/>
    <w:rsid w:val="005F7EDD"/>
    <w:rsid w:val="005F7EE3"/>
    <w:rsid w:val="005F7F17"/>
    <w:rsid w:val="00600025"/>
    <w:rsid w:val="0060012D"/>
    <w:rsid w:val="0060018F"/>
    <w:rsid w:val="00600207"/>
    <w:rsid w:val="0060031F"/>
    <w:rsid w:val="006003BB"/>
    <w:rsid w:val="00600763"/>
    <w:rsid w:val="006007D9"/>
    <w:rsid w:val="00600D9F"/>
    <w:rsid w:val="006010AA"/>
    <w:rsid w:val="00601290"/>
    <w:rsid w:val="00601468"/>
    <w:rsid w:val="006016CF"/>
    <w:rsid w:val="006019CE"/>
    <w:rsid w:val="00601AC3"/>
    <w:rsid w:val="00601C28"/>
    <w:rsid w:val="00601CFC"/>
    <w:rsid w:val="00601DF9"/>
    <w:rsid w:val="006022FF"/>
    <w:rsid w:val="00602508"/>
    <w:rsid w:val="00602685"/>
    <w:rsid w:val="0060287F"/>
    <w:rsid w:val="006028C2"/>
    <w:rsid w:val="00602903"/>
    <w:rsid w:val="00602944"/>
    <w:rsid w:val="00602957"/>
    <w:rsid w:val="00602971"/>
    <w:rsid w:val="00602B93"/>
    <w:rsid w:val="00602C5F"/>
    <w:rsid w:val="00602EC6"/>
    <w:rsid w:val="006033F0"/>
    <w:rsid w:val="00603541"/>
    <w:rsid w:val="00603548"/>
    <w:rsid w:val="00603A16"/>
    <w:rsid w:val="00603CDF"/>
    <w:rsid w:val="00603CE3"/>
    <w:rsid w:val="00603F9D"/>
    <w:rsid w:val="0060401F"/>
    <w:rsid w:val="0060403B"/>
    <w:rsid w:val="0060407B"/>
    <w:rsid w:val="0060424A"/>
    <w:rsid w:val="0060425F"/>
    <w:rsid w:val="00604351"/>
    <w:rsid w:val="0060436D"/>
    <w:rsid w:val="00604413"/>
    <w:rsid w:val="00604584"/>
    <w:rsid w:val="006047E4"/>
    <w:rsid w:val="00604DD5"/>
    <w:rsid w:val="00604E70"/>
    <w:rsid w:val="006050A7"/>
    <w:rsid w:val="00605236"/>
    <w:rsid w:val="00605265"/>
    <w:rsid w:val="006056FA"/>
    <w:rsid w:val="006057FF"/>
    <w:rsid w:val="00605A0F"/>
    <w:rsid w:val="00605A26"/>
    <w:rsid w:val="00605B29"/>
    <w:rsid w:val="00605D5C"/>
    <w:rsid w:val="00605E53"/>
    <w:rsid w:val="00605EEC"/>
    <w:rsid w:val="006062E8"/>
    <w:rsid w:val="0060633A"/>
    <w:rsid w:val="006063E3"/>
    <w:rsid w:val="006064F0"/>
    <w:rsid w:val="006064FD"/>
    <w:rsid w:val="0060674D"/>
    <w:rsid w:val="006068B0"/>
    <w:rsid w:val="00606955"/>
    <w:rsid w:val="00606A0F"/>
    <w:rsid w:val="00606B39"/>
    <w:rsid w:val="00606CC9"/>
    <w:rsid w:val="00606F88"/>
    <w:rsid w:val="00607047"/>
    <w:rsid w:val="00607177"/>
    <w:rsid w:val="00607421"/>
    <w:rsid w:val="006074CB"/>
    <w:rsid w:val="006075FB"/>
    <w:rsid w:val="00607711"/>
    <w:rsid w:val="00607A8E"/>
    <w:rsid w:val="00607B1D"/>
    <w:rsid w:val="00607CB7"/>
    <w:rsid w:val="00607CB8"/>
    <w:rsid w:val="00607FC7"/>
    <w:rsid w:val="0061012E"/>
    <w:rsid w:val="0061025A"/>
    <w:rsid w:val="00610312"/>
    <w:rsid w:val="0061043C"/>
    <w:rsid w:val="00610638"/>
    <w:rsid w:val="00610A1E"/>
    <w:rsid w:val="00610AAF"/>
    <w:rsid w:val="00611090"/>
    <w:rsid w:val="006111E3"/>
    <w:rsid w:val="00611374"/>
    <w:rsid w:val="00611497"/>
    <w:rsid w:val="006114D0"/>
    <w:rsid w:val="006118AD"/>
    <w:rsid w:val="00611D5C"/>
    <w:rsid w:val="00611DCB"/>
    <w:rsid w:val="00611E6A"/>
    <w:rsid w:val="0061202C"/>
    <w:rsid w:val="0061205C"/>
    <w:rsid w:val="00612165"/>
    <w:rsid w:val="00612338"/>
    <w:rsid w:val="006123CC"/>
    <w:rsid w:val="006124D0"/>
    <w:rsid w:val="006124E1"/>
    <w:rsid w:val="00612910"/>
    <w:rsid w:val="0061294C"/>
    <w:rsid w:val="00612D3E"/>
    <w:rsid w:val="00612E4E"/>
    <w:rsid w:val="00613043"/>
    <w:rsid w:val="0061316F"/>
    <w:rsid w:val="006132B0"/>
    <w:rsid w:val="006132F2"/>
    <w:rsid w:val="00613390"/>
    <w:rsid w:val="0061351B"/>
    <w:rsid w:val="00613937"/>
    <w:rsid w:val="006139F9"/>
    <w:rsid w:val="00613AAB"/>
    <w:rsid w:val="00613E11"/>
    <w:rsid w:val="00613E1F"/>
    <w:rsid w:val="00613EE9"/>
    <w:rsid w:val="00613FEE"/>
    <w:rsid w:val="0061404F"/>
    <w:rsid w:val="0061411E"/>
    <w:rsid w:val="00614158"/>
    <w:rsid w:val="00614396"/>
    <w:rsid w:val="006146AC"/>
    <w:rsid w:val="006148DE"/>
    <w:rsid w:val="00614DE3"/>
    <w:rsid w:val="00614E91"/>
    <w:rsid w:val="006150F1"/>
    <w:rsid w:val="0061528F"/>
    <w:rsid w:val="006153E3"/>
    <w:rsid w:val="0061562B"/>
    <w:rsid w:val="00615909"/>
    <w:rsid w:val="00615A4C"/>
    <w:rsid w:val="00615B4D"/>
    <w:rsid w:val="00615C9B"/>
    <w:rsid w:val="00615DB8"/>
    <w:rsid w:val="00616096"/>
    <w:rsid w:val="006161AD"/>
    <w:rsid w:val="0061628E"/>
    <w:rsid w:val="0061633D"/>
    <w:rsid w:val="006164CA"/>
    <w:rsid w:val="00616816"/>
    <w:rsid w:val="006168E1"/>
    <w:rsid w:val="00616A13"/>
    <w:rsid w:val="00617029"/>
    <w:rsid w:val="006173C8"/>
    <w:rsid w:val="0061741E"/>
    <w:rsid w:val="00617534"/>
    <w:rsid w:val="006175CC"/>
    <w:rsid w:val="00617628"/>
    <w:rsid w:val="00617649"/>
    <w:rsid w:val="00617B3C"/>
    <w:rsid w:val="00617FE9"/>
    <w:rsid w:val="006201C3"/>
    <w:rsid w:val="0062028E"/>
    <w:rsid w:val="00620306"/>
    <w:rsid w:val="0062030D"/>
    <w:rsid w:val="006205F9"/>
    <w:rsid w:val="00620775"/>
    <w:rsid w:val="00620883"/>
    <w:rsid w:val="00620894"/>
    <w:rsid w:val="00620A25"/>
    <w:rsid w:val="00620AED"/>
    <w:rsid w:val="00620ED8"/>
    <w:rsid w:val="00620F7E"/>
    <w:rsid w:val="00620F92"/>
    <w:rsid w:val="006211A2"/>
    <w:rsid w:val="006211EF"/>
    <w:rsid w:val="0062129D"/>
    <w:rsid w:val="00621500"/>
    <w:rsid w:val="00621652"/>
    <w:rsid w:val="0062175E"/>
    <w:rsid w:val="0062181A"/>
    <w:rsid w:val="00621B0D"/>
    <w:rsid w:val="00621B3D"/>
    <w:rsid w:val="00621BE4"/>
    <w:rsid w:val="00621C01"/>
    <w:rsid w:val="00621D22"/>
    <w:rsid w:val="00622146"/>
    <w:rsid w:val="00622170"/>
    <w:rsid w:val="00622382"/>
    <w:rsid w:val="00622413"/>
    <w:rsid w:val="00622461"/>
    <w:rsid w:val="00622465"/>
    <w:rsid w:val="00622552"/>
    <w:rsid w:val="006227C4"/>
    <w:rsid w:val="006227DD"/>
    <w:rsid w:val="006228DE"/>
    <w:rsid w:val="00622961"/>
    <w:rsid w:val="00622B50"/>
    <w:rsid w:val="00622B72"/>
    <w:rsid w:val="00622C38"/>
    <w:rsid w:val="00622C92"/>
    <w:rsid w:val="00622DE1"/>
    <w:rsid w:val="00622EEF"/>
    <w:rsid w:val="0062319B"/>
    <w:rsid w:val="00623457"/>
    <w:rsid w:val="0062349D"/>
    <w:rsid w:val="0062357C"/>
    <w:rsid w:val="00623618"/>
    <w:rsid w:val="006236AF"/>
    <w:rsid w:val="006237AA"/>
    <w:rsid w:val="00623802"/>
    <w:rsid w:val="00623892"/>
    <w:rsid w:val="00623AC1"/>
    <w:rsid w:val="00623AFA"/>
    <w:rsid w:val="00624044"/>
    <w:rsid w:val="00624433"/>
    <w:rsid w:val="0062456A"/>
    <w:rsid w:val="0062479C"/>
    <w:rsid w:val="0062480E"/>
    <w:rsid w:val="00624955"/>
    <w:rsid w:val="00624B8E"/>
    <w:rsid w:val="00624BC0"/>
    <w:rsid w:val="00624C34"/>
    <w:rsid w:val="00624EB4"/>
    <w:rsid w:val="00625103"/>
    <w:rsid w:val="0062564B"/>
    <w:rsid w:val="006258C0"/>
    <w:rsid w:val="006258F1"/>
    <w:rsid w:val="00625981"/>
    <w:rsid w:val="006259AC"/>
    <w:rsid w:val="00625A39"/>
    <w:rsid w:val="00625AB6"/>
    <w:rsid w:val="00625C4B"/>
    <w:rsid w:val="00625DA5"/>
    <w:rsid w:val="00625DA6"/>
    <w:rsid w:val="00625EE5"/>
    <w:rsid w:val="00626226"/>
    <w:rsid w:val="00626255"/>
    <w:rsid w:val="0062660E"/>
    <w:rsid w:val="006268C5"/>
    <w:rsid w:val="00626AAD"/>
    <w:rsid w:val="00626AF1"/>
    <w:rsid w:val="00626E91"/>
    <w:rsid w:val="0062704C"/>
    <w:rsid w:val="006270A2"/>
    <w:rsid w:val="006271CB"/>
    <w:rsid w:val="00627336"/>
    <w:rsid w:val="0062744B"/>
    <w:rsid w:val="00627460"/>
    <w:rsid w:val="006274D9"/>
    <w:rsid w:val="00627529"/>
    <w:rsid w:val="00627578"/>
    <w:rsid w:val="00627713"/>
    <w:rsid w:val="00627745"/>
    <w:rsid w:val="0062774E"/>
    <w:rsid w:val="006279C1"/>
    <w:rsid w:val="00627CD1"/>
    <w:rsid w:val="00627FEF"/>
    <w:rsid w:val="00630082"/>
    <w:rsid w:val="006300E2"/>
    <w:rsid w:val="00630322"/>
    <w:rsid w:val="0063034C"/>
    <w:rsid w:val="00630371"/>
    <w:rsid w:val="006304B0"/>
    <w:rsid w:val="00630707"/>
    <w:rsid w:val="00630839"/>
    <w:rsid w:val="006308A4"/>
    <w:rsid w:val="00630906"/>
    <w:rsid w:val="00630980"/>
    <w:rsid w:val="00630B3A"/>
    <w:rsid w:val="00630DFA"/>
    <w:rsid w:val="00630E75"/>
    <w:rsid w:val="0063153E"/>
    <w:rsid w:val="006316D9"/>
    <w:rsid w:val="00631916"/>
    <w:rsid w:val="00631A9E"/>
    <w:rsid w:val="00631AF9"/>
    <w:rsid w:val="00631B71"/>
    <w:rsid w:val="00631BFA"/>
    <w:rsid w:val="00631BFB"/>
    <w:rsid w:val="00631C79"/>
    <w:rsid w:val="00631E39"/>
    <w:rsid w:val="00631FDC"/>
    <w:rsid w:val="00631FFC"/>
    <w:rsid w:val="006323AB"/>
    <w:rsid w:val="006325EF"/>
    <w:rsid w:val="00632689"/>
    <w:rsid w:val="006327F9"/>
    <w:rsid w:val="00632ADA"/>
    <w:rsid w:val="00632BCB"/>
    <w:rsid w:val="00632DB6"/>
    <w:rsid w:val="00632FDE"/>
    <w:rsid w:val="0063304E"/>
    <w:rsid w:val="006331F4"/>
    <w:rsid w:val="006331F6"/>
    <w:rsid w:val="00633424"/>
    <w:rsid w:val="0063345E"/>
    <w:rsid w:val="00633656"/>
    <w:rsid w:val="006336C8"/>
    <w:rsid w:val="00633981"/>
    <w:rsid w:val="00633B71"/>
    <w:rsid w:val="00633CA9"/>
    <w:rsid w:val="00633EBF"/>
    <w:rsid w:val="006342CC"/>
    <w:rsid w:val="006343AA"/>
    <w:rsid w:val="006343F5"/>
    <w:rsid w:val="006344F5"/>
    <w:rsid w:val="006346D2"/>
    <w:rsid w:val="00634832"/>
    <w:rsid w:val="006348B5"/>
    <w:rsid w:val="00634C59"/>
    <w:rsid w:val="00634D72"/>
    <w:rsid w:val="006350A9"/>
    <w:rsid w:val="00635285"/>
    <w:rsid w:val="006353A3"/>
    <w:rsid w:val="0063571B"/>
    <w:rsid w:val="00635A25"/>
    <w:rsid w:val="00635B45"/>
    <w:rsid w:val="00635D2E"/>
    <w:rsid w:val="00635DEC"/>
    <w:rsid w:val="00635F29"/>
    <w:rsid w:val="00635F3A"/>
    <w:rsid w:val="0063607E"/>
    <w:rsid w:val="00636240"/>
    <w:rsid w:val="006362AB"/>
    <w:rsid w:val="00636622"/>
    <w:rsid w:val="00636674"/>
    <w:rsid w:val="006366D1"/>
    <w:rsid w:val="0063695D"/>
    <w:rsid w:val="0063699A"/>
    <w:rsid w:val="00636B0C"/>
    <w:rsid w:val="00636B10"/>
    <w:rsid w:val="00636CB5"/>
    <w:rsid w:val="006370E9"/>
    <w:rsid w:val="0063727E"/>
    <w:rsid w:val="006377B7"/>
    <w:rsid w:val="006378F6"/>
    <w:rsid w:val="00637BF6"/>
    <w:rsid w:val="00637D19"/>
    <w:rsid w:val="006401B5"/>
    <w:rsid w:val="006401ED"/>
    <w:rsid w:val="0064020D"/>
    <w:rsid w:val="00640250"/>
    <w:rsid w:val="00640445"/>
    <w:rsid w:val="006404AC"/>
    <w:rsid w:val="006404D8"/>
    <w:rsid w:val="00640608"/>
    <w:rsid w:val="0064083E"/>
    <w:rsid w:val="006409C2"/>
    <w:rsid w:val="006409D8"/>
    <w:rsid w:val="00640CED"/>
    <w:rsid w:val="00640EC5"/>
    <w:rsid w:val="0064113E"/>
    <w:rsid w:val="006413AC"/>
    <w:rsid w:val="006413FB"/>
    <w:rsid w:val="00641599"/>
    <w:rsid w:val="00641689"/>
    <w:rsid w:val="0064169A"/>
    <w:rsid w:val="00641704"/>
    <w:rsid w:val="00641797"/>
    <w:rsid w:val="00642040"/>
    <w:rsid w:val="00642268"/>
    <w:rsid w:val="006423B8"/>
    <w:rsid w:val="00642443"/>
    <w:rsid w:val="00642614"/>
    <w:rsid w:val="006428A2"/>
    <w:rsid w:val="00642A21"/>
    <w:rsid w:val="00642A9B"/>
    <w:rsid w:val="00642BE7"/>
    <w:rsid w:val="00642BE9"/>
    <w:rsid w:val="00642D04"/>
    <w:rsid w:val="006431ED"/>
    <w:rsid w:val="006433DF"/>
    <w:rsid w:val="00643452"/>
    <w:rsid w:val="00643493"/>
    <w:rsid w:val="0064369B"/>
    <w:rsid w:val="006437D3"/>
    <w:rsid w:val="00643844"/>
    <w:rsid w:val="00643A75"/>
    <w:rsid w:val="00643B05"/>
    <w:rsid w:val="00643B63"/>
    <w:rsid w:val="00643C89"/>
    <w:rsid w:val="00643E81"/>
    <w:rsid w:val="0064403C"/>
    <w:rsid w:val="0064434C"/>
    <w:rsid w:val="0064455C"/>
    <w:rsid w:val="0064461C"/>
    <w:rsid w:val="006448C4"/>
    <w:rsid w:val="006448C7"/>
    <w:rsid w:val="00644CFC"/>
    <w:rsid w:val="00644D30"/>
    <w:rsid w:val="00644DC8"/>
    <w:rsid w:val="00645009"/>
    <w:rsid w:val="0064532C"/>
    <w:rsid w:val="00645D9A"/>
    <w:rsid w:val="00645EB8"/>
    <w:rsid w:val="00645F84"/>
    <w:rsid w:val="00646087"/>
    <w:rsid w:val="00646345"/>
    <w:rsid w:val="006463B3"/>
    <w:rsid w:val="00646453"/>
    <w:rsid w:val="00646480"/>
    <w:rsid w:val="00646578"/>
    <w:rsid w:val="00646713"/>
    <w:rsid w:val="006469D9"/>
    <w:rsid w:val="00646A2F"/>
    <w:rsid w:val="00646A58"/>
    <w:rsid w:val="00646DA7"/>
    <w:rsid w:val="006470A9"/>
    <w:rsid w:val="0064721D"/>
    <w:rsid w:val="006472AF"/>
    <w:rsid w:val="006473B1"/>
    <w:rsid w:val="00647462"/>
    <w:rsid w:val="006474CB"/>
    <w:rsid w:val="0064750A"/>
    <w:rsid w:val="006475A2"/>
    <w:rsid w:val="006475A9"/>
    <w:rsid w:val="00647879"/>
    <w:rsid w:val="0064798A"/>
    <w:rsid w:val="00647B29"/>
    <w:rsid w:val="00647E9A"/>
    <w:rsid w:val="00647FE7"/>
    <w:rsid w:val="00650212"/>
    <w:rsid w:val="006504E3"/>
    <w:rsid w:val="006506A8"/>
    <w:rsid w:val="006506EA"/>
    <w:rsid w:val="00650D08"/>
    <w:rsid w:val="00650E45"/>
    <w:rsid w:val="0065118F"/>
    <w:rsid w:val="006512AD"/>
    <w:rsid w:val="006513B2"/>
    <w:rsid w:val="006513E3"/>
    <w:rsid w:val="00651585"/>
    <w:rsid w:val="006515D7"/>
    <w:rsid w:val="00651689"/>
    <w:rsid w:val="00651829"/>
    <w:rsid w:val="0065182C"/>
    <w:rsid w:val="00651933"/>
    <w:rsid w:val="00651B5E"/>
    <w:rsid w:val="00651DDA"/>
    <w:rsid w:val="00651F14"/>
    <w:rsid w:val="00651F35"/>
    <w:rsid w:val="006520C1"/>
    <w:rsid w:val="0065213C"/>
    <w:rsid w:val="00652167"/>
    <w:rsid w:val="006523ED"/>
    <w:rsid w:val="00652422"/>
    <w:rsid w:val="00652596"/>
    <w:rsid w:val="006525C6"/>
    <w:rsid w:val="006526B2"/>
    <w:rsid w:val="006526BB"/>
    <w:rsid w:val="00652C58"/>
    <w:rsid w:val="006531E1"/>
    <w:rsid w:val="00653243"/>
    <w:rsid w:val="006532E2"/>
    <w:rsid w:val="0065335D"/>
    <w:rsid w:val="006533B9"/>
    <w:rsid w:val="0065354C"/>
    <w:rsid w:val="006535E1"/>
    <w:rsid w:val="00653729"/>
    <w:rsid w:val="0065377D"/>
    <w:rsid w:val="0065379D"/>
    <w:rsid w:val="0065391C"/>
    <w:rsid w:val="00653B80"/>
    <w:rsid w:val="00653BC7"/>
    <w:rsid w:val="00653F89"/>
    <w:rsid w:val="006543E2"/>
    <w:rsid w:val="0065453D"/>
    <w:rsid w:val="0065461E"/>
    <w:rsid w:val="00654723"/>
    <w:rsid w:val="006548CD"/>
    <w:rsid w:val="00654C09"/>
    <w:rsid w:val="00654CDD"/>
    <w:rsid w:val="00654D5E"/>
    <w:rsid w:val="00654E6A"/>
    <w:rsid w:val="00655397"/>
    <w:rsid w:val="00655452"/>
    <w:rsid w:val="00655548"/>
    <w:rsid w:val="00655578"/>
    <w:rsid w:val="0065557A"/>
    <w:rsid w:val="006557E7"/>
    <w:rsid w:val="006558C1"/>
    <w:rsid w:val="00655919"/>
    <w:rsid w:val="00655DDF"/>
    <w:rsid w:val="00655F9C"/>
    <w:rsid w:val="00656078"/>
    <w:rsid w:val="006563B9"/>
    <w:rsid w:val="0065642D"/>
    <w:rsid w:val="0065645E"/>
    <w:rsid w:val="006566CB"/>
    <w:rsid w:val="00656BE9"/>
    <w:rsid w:val="00656DE0"/>
    <w:rsid w:val="00656E37"/>
    <w:rsid w:val="00656F8D"/>
    <w:rsid w:val="00657486"/>
    <w:rsid w:val="00657632"/>
    <w:rsid w:val="00657768"/>
    <w:rsid w:val="006577C5"/>
    <w:rsid w:val="006578D8"/>
    <w:rsid w:val="006578EB"/>
    <w:rsid w:val="0065792B"/>
    <w:rsid w:val="00657A10"/>
    <w:rsid w:val="00657ACD"/>
    <w:rsid w:val="00657C5D"/>
    <w:rsid w:val="00657DCB"/>
    <w:rsid w:val="00657F49"/>
    <w:rsid w:val="0066005F"/>
    <w:rsid w:val="00660186"/>
    <w:rsid w:val="006602F6"/>
    <w:rsid w:val="00660428"/>
    <w:rsid w:val="00660515"/>
    <w:rsid w:val="006608FE"/>
    <w:rsid w:val="00660A54"/>
    <w:rsid w:val="00660A5F"/>
    <w:rsid w:val="00660CBF"/>
    <w:rsid w:val="00660CEF"/>
    <w:rsid w:val="00660DE3"/>
    <w:rsid w:val="00660EE6"/>
    <w:rsid w:val="00661053"/>
    <w:rsid w:val="00661187"/>
    <w:rsid w:val="006612BF"/>
    <w:rsid w:val="00661622"/>
    <w:rsid w:val="0066189E"/>
    <w:rsid w:val="00661948"/>
    <w:rsid w:val="00661C00"/>
    <w:rsid w:val="00661C34"/>
    <w:rsid w:val="00661C3B"/>
    <w:rsid w:val="00661DB1"/>
    <w:rsid w:val="0066240F"/>
    <w:rsid w:val="0066265E"/>
    <w:rsid w:val="0066286C"/>
    <w:rsid w:val="006628AC"/>
    <w:rsid w:val="006629E1"/>
    <w:rsid w:val="006629F7"/>
    <w:rsid w:val="00662C5C"/>
    <w:rsid w:val="00662DBE"/>
    <w:rsid w:val="00662F17"/>
    <w:rsid w:val="00663170"/>
    <w:rsid w:val="006632F8"/>
    <w:rsid w:val="00663512"/>
    <w:rsid w:val="006639E2"/>
    <w:rsid w:val="00663C74"/>
    <w:rsid w:val="0066408F"/>
    <w:rsid w:val="00664263"/>
    <w:rsid w:val="0066451E"/>
    <w:rsid w:val="00664685"/>
    <w:rsid w:val="006646DA"/>
    <w:rsid w:val="006647EC"/>
    <w:rsid w:val="0066485C"/>
    <w:rsid w:val="00664A66"/>
    <w:rsid w:val="00664C05"/>
    <w:rsid w:val="00664C33"/>
    <w:rsid w:val="00664CB8"/>
    <w:rsid w:val="00664EF7"/>
    <w:rsid w:val="00665275"/>
    <w:rsid w:val="0066548D"/>
    <w:rsid w:val="00665692"/>
    <w:rsid w:val="00665AEB"/>
    <w:rsid w:val="00665BE6"/>
    <w:rsid w:val="00665E06"/>
    <w:rsid w:val="006663F9"/>
    <w:rsid w:val="006668B1"/>
    <w:rsid w:val="00666BBE"/>
    <w:rsid w:val="00666D61"/>
    <w:rsid w:val="00666F6E"/>
    <w:rsid w:val="00666FC2"/>
    <w:rsid w:val="00666FD2"/>
    <w:rsid w:val="006670D7"/>
    <w:rsid w:val="0066710B"/>
    <w:rsid w:val="00667113"/>
    <w:rsid w:val="006676E4"/>
    <w:rsid w:val="00667705"/>
    <w:rsid w:val="006677B2"/>
    <w:rsid w:val="006677EB"/>
    <w:rsid w:val="0066787A"/>
    <w:rsid w:val="00667A93"/>
    <w:rsid w:val="00667BAD"/>
    <w:rsid w:val="0067005F"/>
    <w:rsid w:val="00670184"/>
    <w:rsid w:val="006701EF"/>
    <w:rsid w:val="0067023B"/>
    <w:rsid w:val="00670366"/>
    <w:rsid w:val="0067042C"/>
    <w:rsid w:val="006708A8"/>
    <w:rsid w:val="0067094A"/>
    <w:rsid w:val="00670B74"/>
    <w:rsid w:val="00670C7A"/>
    <w:rsid w:val="00670D19"/>
    <w:rsid w:val="00670D70"/>
    <w:rsid w:val="00670E49"/>
    <w:rsid w:val="0067127E"/>
    <w:rsid w:val="006714B0"/>
    <w:rsid w:val="0067161C"/>
    <w:rsid w:val="0067172F"/>
    <w:rsid w:val="006718B9"/>
    <w:rsid w:val="00671B6F"/>
    <w:rsid w:val="0067216D"/>
    <w:rsid w:val="00672561"/>
    <w:rsid w:val="0067278C"/>
    <w:rsid w:val="0067286D"/>
    <w:rsid w:val="0067293F"/>
    <w:rsid w:val="00672965"/>
    <w:rsid w:val="00672AAC"/>
    <w:rsid w:val="00672B75"/>
    <w:rsid w:val="0067352F"/>
    <w:rsid w:val="006735E7"/>
    <w:rsid w:val="006738CD"/>
    <w:rsid w:val="00673993"/>
    <w:rsid w:val="006739B2"/>
    <w:rsid w:val="00673B13"/>
    <w:rsid w:val="00673BA1"/>
    <w:rsid w:val="00673C13"/>
    <w:rsid w:val="00673D2D"/>
    <w:rsid w:val="00673D30"/>
    <w:rsid w:val="00673DED"/>
    <w:rsid w:val="00673E41"/>
    <w:rsid w:val="00673F2C"/>
    <w:rsid w:val="00673F65"/>
    <w:rsid w:val="00674044"/>
    <w:rsid w:val="006742FB"/>
    <w:rsid w:val="006742FD"/>
    <w:rsid w:val="006746DF"/>
    <w:rsid w:val="00674881"/>
    <w:rsid w:val="00674AC5"/>
    <w:rsid w:val="00674AF2"/>
    <w:rsid w:val="00674C27"/>
    <w:rsid w:val="00674CC4"/>
    <w:rsid w:val="00674D79"/>
    <w:rsid w:val="00675105"/>
    <w:rsid w:val="00675121"/>
    <w:rsid w:val="0067517F"/>
    <w:rsid w:val="0067530D"/>
    <w:rsid w:val="0067533C"/>
    <w:rsid w:val="00675506"/>
    <w:rsid w:val="006758BB"/>
    <w:rsid w:val="00675B07"/>
    <w:rsid w:val="00675B88"/>
    <w:rsid w:val="00675BE3"/>
    <w:rsid w:val="00675BFB"/>
    <w:rsid w:val="00675C46"/>
    <w:rsid w:val="00675D43"/>
    <w:rsid w:val="0067609E"/>
    <w:rsid w:val="00676222"/>
    <w:rsid w:val="0067635A"/>
    <w:rsid w:val="006763FE"/>
    <w:rsid w:val="0067645C"/>
    <w:rsid w:val="0067684C"/>
    <w:rsid w:val="00676943"/>
    <w:rsid w:val="00676C55"/>
    <w:rsid w:val="00676E5B"/>
    <w:rsid w:val="00677015"/>
    <w:rsid w:val="00677139"/>
    <w:rsid w:val="006771C0"/>
    <w:rsid w:val="006771E7"/>
    <w:rsid w:val="00677201"/>
    <w:rsid w:val="00677231"/>
    <w:rsid w:val="00677425"/>
    <w:rsid w:val="0067745E"/>
    <w:rsid w:val="00677497"/>
    <w:rsid w:val="006775A8"/>
    <w:rsid w:val="0067771E"/>
    <w:rsid w:val="0067775A"/>
    <w:rsid w:val="0067795E"/>
    <w:rsid w:val="00677B75"/>
    <w:rsid w:val="00677C41"/>
    <w:rsid w:val="006800B3"/>
    <w:rsid w:val="00680287"/>
    <w:rsid w:val="0068028D"/>
    <w:rsid w:val="00680395"/>
    <w:rsid w:val="006805DA"/>
    <w:rsid w:val="006805F8"/>
    <w:rsid w:val="0068080B"/>
    <w:rsid w:val="006809FF"/>
    <w:rsid w:val="00680A6D"/>
    <w:rsid w:val="00680AEB"/>
    <w:rsid w:val="00680E7D"/>
    <w:rsid w:val="00681025"/>
    <w:rsid w:val="00681061"/>
    <w:rsid w:val="00681166"/>
    <w:rsid w:val="0068125E"/>
    <w:rsid w:val="006812B8"/>
    <w:rsid w:val="006813FB"/>
    <w:rsid w:val="006818F2"/>
    <w:rsid w:val="00681935"/>
    <w:rsid w:val="00681A93"/>
    <w:rsid w:val="00681AB3"/>
    <w:rsid w:val="00681B40"/>
    <w:rsid w:val="00681D60"/>
    <w:rsid w:val="006820F8"/>
    <w:rsid w:val="0068220B"/>
    <w:rsid w:val="006825D5"/>
    <w:rsid w:val="00682678"/>
    <w:rsid w:val="00682C0C"/>
    <w:rsid w:val="00682FA2"/>
    <w:rsid w:val="00683038"/>
    <w:rsid w:val="0068315D"/>
    <w:rsid w:val="006831F1"/>
    <w:rsid w:val="006833D2"/>
    <w:rsid w:val="00683477"/>
    <w:rsid w:val="006835AA"/>
    <w:rsid w:val="0068372A"/>
    <w:rsid w:val="0068376D"/>
    <w:rsid w:val="00683790"/>
    <w:rsid w:val="006839F7"/>
    <w:rsid w:val="00683CC9"/>
    <w:rsid w:val="00683D7A"/>
    <w:rsid w:val="00683DE8"/>
    <w:rsid w:val="00683E28"/>
    <w:rsid w:val="00684226"/>
    <w:rsid w:val="0068435B"/>
    <w:rsid w:val="006843B4"/>
    <w:rsid w:val="006845A0"/>
    <w:rsid w:val="006848EF"/>
    <w:rsid w:val="00684AD8"/>
    <w:rsid w:val="00684D05"/>
    <w:rsid w:val="00684E0C"/>
    <w:rsid w:val="00684E41"/>
    <w:rsid w:val="00684F4F"/>
    <w:rsid w:val="00685213"/>
    <w:rsid w:val="0068528A"/>
    <w:rsid w:val="00685298"/>
    <w:rsid w:val="006852EE"/>
    <w:rsid w:val="006854C6"/>
    <w:rsid w:val="006854EE"/>
    <w:rsid w:val="006859A7"/>
    <w:rsid w:val="006859E1"/>
    <w:rsid w:val="00685AA3"/>
    <w:rsid w:val="00685AAE"/>
    <w:rsid w:val="00685D65"/>
    <w:rsid w:val="00685DCE"/>
    <w:rsid w:val="00685DE4"/>
    <w:rsid w:val="00685F51"/>
    <w:rsid w:val="00686050"/>
    <w:rsid w:val="0068608C"/>
    <w:rsid w:val="00686240"/>
    <w:rsid w:val="00686298"/>
    <w:rsid w:val="0068668F"/>
    <w:rsid w:val="00686741"/>
    <w:rsid w:val="00686773"/>
    <w:rsid w:val="006867CE"/>
    <w:rsid w:val="00686B3F"/>
    <w:rsid w:val="00686B55"/>
    <w:rsid w:val="00687034"/>
    <w:rsid w:val="0068726A"/>
    <w:rsid w:val="0068740C"/>
    <w:rsid w:val="006875E5"/>
    <w:rsid w:val="00687A8A"/>
    <w:rsid w:val="00687B4A"/>
    <w:rsid w:val="00687B5D"/>
    <w:rsid w:val="00687CFD"/>
    <w:rsid w:val="00687D46"/>
    <w:rsid w:val="00687ED4"/>
    <w:rsid w:val="00687FB3"/>
    <w:rsid w:val="00690051"/>
    <w:rsid w:val="006903D9"/>
    <w:rsid w:val="006904CC"/>
    <w:rsid w:val="006905C1"/>
    <w:rsid w:val="006905C7"/>
    <w:rsid w:val="006905E2"/>
    <w:rsid w:val="0069082E"/>
    <w:rsid w:val="0069088C"/>
    <w:rsid w:val="00690CCD"/>
    <w:rsid w:val="00690E4A"/>
    <w:rsid w:val="00690ED9"/>
    <w:rsid w:val="006910D8"/>
    <w:rsid w:val="006914F1"/>
    <w:rsid w:val="006914FC"/>
    <w:rsid w:val="00691511"/>
    <w:rsid w:val="00691663"/>
    <w:rsid w:val="006917D0"/>
    <w:rsid w:val="00691D21"/>
    <w:rsid w:val="00691E21"/>
    <w:rsid w:val="006920C9"/>
    <w:rsid w:val="00692234"/>
    <w:rsid w:val="006922E3"/>
    <w:rsid w:val="00692376"/>
    <w:rsid w:val="00692432"/>
    <w:rsid w:val="006924E0"/>
    <w:rsid w:val="0069273F"/>
    <w:rsid w:val="0069284B"/>
    <w:rsid w:val="00692D35"/>
    <w:rsid w:val="00692DC6"/>
    <w:rsid w:val="0069303B"/>
    <w:rsid w:val="0069312C"/>
    <w:rsid w:val="0069317C"/>
    <w:rsid w:val="00693184"/>
    <w:rsid w:val="006931D3"/>
    <w:rsid w:val="00693327"/>
    <w:rsid w:val="0069352E"/>
    <w:rsid w:val="00693640"/>
    <w:rsid w:val="00693924"/>
    <w:rsid w:val="00693927"/>
    <w:rsid w:val="00693A5E"/>
    <w:rsid w:val="00693CB5"/>
    <w:rsid w:val="00693D87"/>
    <w:rsid w:val="00693D95"/>
    <w:rsid w:val="006940B0"/>
    <w:rsid w:val="00694281"/>
    <w:rsid w:val="006942C7"/>
    <w:rsid w:val="00694389"/>
    <w:rsid w:val="0069448F"/>
    <w:rsid w:val="00694555"/>
    <w:rsid w:val="00694651"/>
    <w:rsid w:val="00694915"/>
    <w:rsid w:val="00694C72"/>
    <w:rsid w:val="00694CB7"/>
    <w:rsid w:val="00694E1D"/>
    <w:rsid w:val="006951D3"/>
    <w:rsid w:val="006953D8"/>
    <w:rsid w:val="00695757"/>
    <w:rsid w:val="00695821"/>
    <w:rsid w:val="00695B32"/>
    <w:rsid w:val="00695C5C"/>
    <w:rsid w:val="0069628E"/>
    <w:rsid w:val="006962BA"/>
    <w:rsid w:val="0069647F"/>
    <w:rsid w:val="0069653A"/>
    <w:rsid w:val="006965FE"/>
    <w:rsid w:val="00696607"/>
    <w:rsid w:val="0069660B"/>
    <w:rsid w:val="006967B4"/>
    <w:rsid w:val="006967C6"/>
    <w:rsid w:val="00696963"/>
    <w:rsid w:val="00696A26"/>
    <w:rsid w:val="00696AC9"/>
    <w:rsid w:val="00696AF2"/>
    <w:rsid w:val="00696B5F"/>
    <w:rsid w:val="00696C09"/>
    <w:rsid w:val="00696C72"/>
    <w:rsid w:val="00696E6B"/>
    <w:rsid w:val="00697011"/>
    <w:rsid w:val="00697062"/>
    <w:rsid w:val="00697105"/>
    <w:rsid w:val="00697366"/>
    <w:rsid w:val="00697423"/>
    <w:rsid w:val="006974FB"/>
    <w:rsid w:val="006975BA"/>
    <w:rsid w:val="00697601"/>
    <w:rsid w:val="00697627"/>
    <w:rsid w:val="006976A8"/>
    <w:rsid w:val="006976DE"/>
    <w:rsid w:val="006977EB"/>
    <w:rsid w:val="006977FE"/>
    <w:rsid w:val="00697C35"/>
    <w:rsid w:val="00697C3E"/>
    <w:rsid w:val="00697D5E"/>
    <w:rsid w:val="00697DC6"/>
    <w:rsid w:val="00697E27"/>
    <w:rsid w:val="00697EB5"/>
    <w:rsid w:val="00697EEB"/>
    <w:rsid w:val="00697F50"/>
    <w:rsid w:val="00697F5A"/>
    <w:rsid w:val="006A032B"/>
    <w:rsid w:val="006A0963"/>
    <w:rsid w:val="006A0FFD"/>
    <w:rsid w:val="006A1023"/>
    <w:rsid w:val="006A12CB"/>
    <w:rsid w:val="006A1325"/>
    <w:rsid w:val="006A1504"/>
    <w:rsid w:val="006A154D"/>
    <w:rsid w:val="006A15C0"/>
    <w:rsid w:val="006A168C"/>
    <w:rsid w:val="006A1893"/>
    <w:rsid w:val="006A19C3"/>
    <w:rsid w:val="006A1C66"/>
    <w:rsid w:val="006A2058"/>
    <w:rsid w:val="006A21C8"/>
    <w:rsid w:val="006A2483"/>
    <w:rsid w:val="006A2984"/>
    <w:rsid w:val="006A2B2B"/>
    <w:rsid w:val="006A2BE8"/>
    <w:rsid w:val="006A2C4A"/>
    <w:rsid w:val="006A2CF3"/>
    <w:rsid w:val="006A2D42"/>
    <w:rsid w:val="006A2EA8"/>
    <w:rsid w:val="006A2F31"/>
    <w:rsid w:val="006A31BF"/>
    <w:rsid w:val="006A32BF"/>
    <w:rsid w:val="006A341A"/>
    <w:rsid w:val="006A35B2"/>
    <w:rsid w:val="006A3690"/>
    <w:rsid w:val="006A36C6"/>
    <w:rsid w:val="006A3725"/>
    <w:rsid w:val="006A37AE"/>
    <w:rsid w:val="006A3B52"/>
    <w:rsid w:val="006A3BEC"/>
    <w:rsid w:val="006A3C0B"/>
    <w:rsid w:val="006A3E69"/>
    <w:rsid w:val="006A3F9C"/>
    <w:rsid w:val="006A3FBF"/>
    <w:rsid w:val="006A4065"/>
    <w:rsid w:val="006A40A2"/>
    <w:rsid w:val="006A4228"/>
    <w:rsid w:val="006A429E"/>
    <w:rsid w:val="006A42EC"/>
    <w:rsid w:val="006A45E8"/>
    <w:rsid w:val="006A4620"/>
    <w:rsid w:val="006A46DF"/>
    <w:rsid w:val="006A46EC"/>
    <w:rsid w:val="006A47E4"/>
    <w:rsid w:val="006A4955"/>
    <w:rsid w:val="006A4ADC"/>
    <w:rsid w:val="006A4C3E"/>
    <w:rsid w:val="006A4CFB"/>
    <w:rsid w:val="006A4D14"/>
    <w:rsid w:val="006A4D44"/>
    <w:rsid w:val="006A4D49"/>
    <w:rsid w:val="006A4DC1"/>
    <w:rsid w:val="006A4E17"/>
    <w:rsid w:val="006A4ED0"/>
    <w:rsid w:val="006A508A"/>
    <w:rsid w:val="006A52B5"/>
    <w:rsid w:val="006A5323"/>
    <w:rsid w:val="006A5361"/>
    <w:rsid w:val="006A536C"/>
    <w:rsid w:val="006A53BD"/>
    <w:rsid w:val="006A57FA"/>
    <w:rsid w:val="006A5810"/>
    <w:rsid w:val="006A58E6"/>
    <w:rsid w:val="006A5945"/>
    <w:rsid w:val="006A5B05"/>
    <w:rsid w:val="006A5BEF"/>
    <w:rsid w:val="006A60C8"/>
    <w:rsid w:val="006A63C4"/>
    <w:rsid w:val="006A6557"/>
    <w:rsid w:val="006A679E"/>
    <w:rsid w:val="006A67F1"/>
    <w:rsid w:val="006A68C3"/>
    <w:rsid w:val="006A6A39"/>
    <w:rsid w:val="006A6D4B"/>
    <w:rsid w:val="006A6EBC"/>
    <w:rsid w:val="006A6FDC"/>
    <w:rsid w:val="006A7140"/>
    <w:rsid w:val="006A7186"/>
    <w:rsid w:val="006A74D4"/>
    <w:rsid w:val="006A7C2D"/>
    <w:rsid w:val="006A7CE2"/>
    <w:rsid w:val="006A7E1A"/>
    <w:rsid w:val="006B01A1"/>
    <w:rsid w:val="006B0561"/>
    <w:rsid w:val="006B08D2"/>
    <w:rsid w:val="006B0A07"/>
    <w:rsid w:val="006B0D8A"/>
    <w:rsid w:val="006B0EF5"/>
    <w:rsid w:val="006B0F99"/>
    <w:rsid w:val="006B10B6"/>
    <w:rsid w:val="006B11DA"/>
    <w:rsid w:val="006B1212"/>
    <w:rsid w:val="006B1344"/>
    <w:rsid w:val="006B1639"/>
    <w:rsid w:val="006B1686"/>
    <w:rsid w:val="006B18EF"/>
    <w:rsid w:val="006B19EC"/>
    <w:rsid w:val="006B1A22"/>
    <w:rsid w:val="006B1AD7"/>
    <w:rsid w:val="006B1B57"/>
    <w:rsid w:val="006B1BBC"/>
    <w:rsid w:val="006B1CC9"/>
    <w:rsid w:val="006B20A1"/>
    <w:rsid w:val="006B217D"/>
    <w:rsid w:val="006B22C8"/>
    <w:rsid w:val="006B230F"/>
    <w:rsid w:val="006B248C"/>
    <w:rsid w:val="006B2670"/>
    <w:rsid w:val="006B2920"/>
    <w:rsid w:val="006B2C0B"/>
    <w:rsid w:val="006B2F3A"/>
    <w:rsid w:val="006B2F8F"/>
    <w:rsid w:val="006B3005"/>
    <w:rsid w:val="006B3139"/>
    <w:rsid w:val="006B34B1"/>
    <w:rsid w:val="006B3528"/>
    <w:rsid w:val="006B380D"/>
    <w:rsid w:val="006B388B"/>
    <w:rsid w:val="006B3A72"/>
    <w:rsid w:val="006B3D06"/>
    <w:rsid w:val="006B3E27"/>
    <w:rsid w:val="006B3FE6"/>
    <w:rsid w:val="006B4156"/>
    <w:rsid w:val="006B4252"/>
    <w:rsid w:val="006B4262"/>
    <w:rsid w:val="006B432A"/>
    <w:rsid w:val="006B43BC"/>
    <w:rsid w:val="006B4471"/>
    <w:rsid w:val="006B4631"/>
    <w:rsid w:val="006B4681"/>
    <w:rsid w:val="006B4697"/>
    <w:rsid w:val="006B4799"/>
    <w:rsid w:val="006B47B3"/>
    <w:rsid w:val="006B4873"/>
    <w:rsid w:val="006B4B60"/>
    <w:rsid w:val="006B4B86"/>
    <w:rsid w:val="006B4DF3"/>
    <w:rsid w:val="006B4E02"/>
    <w:rsid w:val="006B4F22"/>
    <w:rsid w:val="006B4F5C"/>
    <w:rsid w:val="006B4F5F"/>
    <w:rsid w:val="006B524D"/>
    <w:rsid w:val="006B5373"/>
    <w:rsid w:val="006B53AE"/>
    <w:rsid w:val="006B55A8"/>
    <w:rsid w:val="006B5674"/>
    <w:rsid w:val="006B56F6"/>
    <w:rsid w:val="006B5BB3"/>
    <w:rsid w:val="006B5C6B"/>
    <w:rsid w:val="006B6196"/>
    <w:rsid w:val="006B6317"/>
    <w:rsid w:val="006B6390"/>
    <w:rsid w:val="006B63D9"/>
    <w:rsid w:val="006B6487"/>
    <w:rsid w:val="006B65F8"/>
    <w:rsid w:val="006B6950"/>
    <w:rsid w:val="006B696F"/>
    <w:rsid w:val="006B6D3D"/>
    <w:rsid w:val="006B6E69"/>
    <w:rsid w:val="006B6EE8"/>
    <w:rsid w:val="006B6F62"/>
    <w:rsid w:val="006B7003"/>
    <w:rsid w:val="006B70A0"/>
    <w:rsid w:val="006B713C"/>
    <w:rsid w:val="006B72C1"/>
    <w:rsid w:val="006B7303"/>
    <w:rsid w:val="006B7380"/>
    <w:rsid w:val="006B7507"/>
    <w:rsid w:val="006B7922"/>
    <w:rsid w:val="006B79AA"/>
    <w:rsid w:val="006B7A47"/>
    <w:rsid w:val="006B7BEF"/>
    <w:rsid w:val="006B7F92"/>
    <w:rsid w:val="006B7FE8"/>
    <w:rsid w:val="006C0111"/>
    <w:rsid w:val="006C0147"/>
    <w:rsid w:val="006C01AA"/>
    <w:rsid w:val="006C01DC"/>
    <w:rsid w:val="006C027A"/>
    <w:rsid w:val="006C03A7"/>
    <w:rsid w:val="006C04C9"/>
    <w:rsid w:val="006C04FA"/>
    <w:rsid w:val="006C0509"/>
    <w:rsid w:val="006C0529"/>
    <w:rsid w:val="006C0710"/>
    <w:rsid w:val="006C072D"/>
    <w:rsid w:val="006C0881"/>
    <w:rsid w:val="006C089D"/>
    <w:rsid w:val="006C0AA0"/>
    <w:rsid w:val="006C0B0D"/>
    <w:rsid w:val="006C11B3"/>
    <w:rsid w:val="006C16AC"/>
    <w:rsid w:val="006C1767"/>
    <w:rsid w:val="006C1E77"/>
    <w:rsid w:val="006C1E98"/>
    <w:rsid w:val="006C1EE5"/>
    <w:rsid w:val="006C210B"/>
    <w:rsid w:val="006C260B"/>
    <w:rsid w:val="006C279C"/>
    <w:rsid w:val="006C2880"/>
    <w:rsid w:val="006C2883"/>
    <w:rsid w:val="006C2905"/>
    <w:rsid w:val="006C2925"/>
    <w:rsid w:val="006C2A95"/>
    <w:rsid w:val="006C2B9B"/>
    <w:rsid w:val="006C2C86"/>
    <w:rsid w:val="006C2E40"/>
    <w:rsid w:val="006C2E7C"/>
    <w:rsid w:val="006C2F92"/>
    <w:rsid w:val="006C32C7"/>
    <w:rsid w:val="006C34AA"/>
    <w:rsid w:val="006C3611"/>
    <w:rsid w:val="006C36CB"/>
    <w:rsid w:val="006C36DA"/>
    <w:rsid w:val="006C3766"/>
    <w:rsid w:val="006C37E4"/>
    <w:rsid w:val="006C3D72"/>
    <w:rsid w:val="006C40BF"/>
    <w:rsid w:val="006C41AE"/>
    <w:rsid w:val="006C41EE"/>
    <w:rsid w:val="006C452B"/>
    <w:rsid w:val="006C45BE"/>
    <w:rsid w:val="006C45F9"/>
    <w:rsid w:val="006C47DA"/>
    <w:rsid w:val="006C482F"/>
    <w:rsid w:val="006C48B8"/>
    <w:rsid w:val="006C4DAA"/>
    <w:rsid w:val="006C4DAD"/>
    <w:rsid w:val="006C4ECE"/>
    <w:rsid w:val="006C4F0F"/>
    <w:rsid w:val="006C4FB2"/>
    <w:rsid w:val="006C561A"/>
    <w:rsid w:val="006C5864"/>
    <w:rsid w:val="006C596A"/>
    <w:rsid w:val="006C59C7"/>
    <w:rsid w:val="006C5BA2"/>
    <w:rsid w:val="006C5C80"/>
    <w:rsid w:val="006C5D76"/>
    <w:rsid w:val="006C5DD9"/>
    <w:rsid w:val="006C626B"/>
    <w:rsid w:val="006C62D6"/>
    <w:rsid w:val="006C6490"/>
    <w:rsid w:val="006C655A"/>
    <w:rsid w:val="006C671D"/>
    <w:rsid w:val="006C67D4"/>
    <w:rsid w:val="006C682A"/>
    <w:rsid w:val="006C6ACD"/>
    <w:rsid w:val="006C6BDE"/>
    <w:rsid w:val="006C6C21"/>
    <w:rsid w:val="006C6F57"/>
    <w:rsid w:val="006C713A"/>
    <w:rsid w:val="006C7195"/>
    <w:rsid w:val="006C727D"/>
    <w:rsid w:val="006C73BD"/>
    <w:rsid w:val="006C74C7"/>
    <w:rsid w:val="006C7731"/>
    <w:rsid w:val="006C7846"/>
    <w:rsid w:val="006C7A7F"/>
    <w:rsid w:val="006C7B2D"/>
    <w:rsid w:val="006C7B90"/>
    <w:rsid w:val="006C7DE0"/>
    <w:rsid w:val="006C7E60"/>
    <w:rsid w:val="006D00E4"/>
    <w:rsid w:val="006D026D"/>
    <w:rsid w:val="006D02A9"/>
    <w:rsid w:val="006D0363"/>
    <w:rsid w:val="006D03B6"/>
    <w:rsid w:val="006D04ED"/>
    <w:rsid w:val="006D0510"/>
    <w:rsid w:val="006D0938"/>
    <w:rsid w:val="006D0D1C"/>
    <w:rsid w:val="006D0FA1"/>
    <w:rsid w:val="006D12AA"/>
    <w:rsid w:val="006D132D"/>
    <w:rsid w:val="006D1633"/>
    <w:rsid w:val="006D16C3"/>
    <w:rsid w:val="006D180E"/>
    <w:rsid w:val="006D1A40"/>
    <w:rsid w:val="006D1A9D"/>
    <w:rsid w:val="006D1B49"/>
    <w:rsid w:val="006D1F26"/>
    <w:rsid w:val="006D1FB0"/>
    <w:rsid w:val="006D2133"/>
    <w:rsid w:val="006D21A9"/>
    <w:rsid w:val="006D2299"/>
    <w:rsid w:val="006D233E"/>
    <w:rsid w:val="006D25C0"/>
    <w:rsid w:val="006D25E8"/>
    <w:rsid w:val="006D2840"/>
    <w:rsid w:val="006D28E8"/>
    <w:rsid w:val="006D2C48"/>
    <w:rsid w:val="006D2D69"/>
    <w:rsid w:val="006D2E31"/>
    <w:rsid w:val="006D2E37"/>
    <w:rsid w:val="006D301A"/>
    <w:rsid w:val="006D305B"/>
    <w:rsid w:val="006D307C"/>
    <w:rsid w:val="006D3187"/>
    <w:rsid w:val="006D319F"/>
    <w:rsid w:val="006D31A9"/>
    <w:rsid w:val="006D3435"/>
    <w:rsid w:val="006D35B0"/>
    <w:rsid w:val="006D36E6"/>
    <w:rsid w:val="006D3781"/>
    <w:rsid w:val="006D379F"/>
    <w:rsid w:val="006D37F1"/>
    <w:rsid w:val="006D3AC6"/>
    <w:rsid w:val="006D3B64"/>
    <w:rsid w:val="006D3CB7"/>
    <w:rsid w:val="006D3D7E"/>
    <w:rsid w:val="006D40D8"/>
    <w:rsid w:val="006D42D3"/>
    <w:rsid w:val="006D43EC"/>
    <w:rsid w:val="006D4502"/>
    <w:rsid w:val="006D4729"/>
    <w:rsid w:val="006D47FA"/>
    <w:rsid w:val="006D4A73"/>
    <w:rsid w:val="006D4CE9"/>
    <w:rsid w:val="006D4DD8"/>
    <w:rsid w:val="006D4E8C"/>
    <w:rsid w:val="006D4F4E"/>
    <w:rsid w:val="006D5256"/>
    <w:rsid w:val="006D552E"/>
    <w:rsid w:val="006D5B3A"/>
    <w:rsid w:val="006D5E15"/>
    <w:rsid w:val="006D5E3D"/>
    <w:rsid w:val="006D5F05"/>
    <w:rsid w:val="006D6376"/>
    <w:rsid w:val="006D63C4"/>
    <w:rsid w:val="006D64C2"/>
    <w:rsid w:val="006D64D5"/>
    <w:rsid w:val="006D67D2"/>
    <w:rsid w:val="006D6813"/>
    <w:rsid w:val="006D6828"/>
    <w:rsid w:val="006D6A90"/>
    <w:rsid w:val="006D6C55"/>
    <w:rsid w:val="006D6C5F"/>
    <w:rsid w:val="006D6DFA"/>
    <w:rsid w:val="006D6DFD"/>
    <w:rsid w:val="006D6E34"/>
    <w:rsid w:val="006D6ED2"/>
    <w:rsid w:val="006D702D"/>
    <w:rsid w:val="006D72DC"/>
    <w:rsid w:val="006D730E"/>
    <w:rsid w:val="006D7367"/>
    <w:rsid w:val="006D77AB"/>
    <w:rsid w:val="006D79FF"/>
    <w:rsid w:val="006D7B2C"/>
    <w:rsid w:val="006D7B5F"/>
    <w:rsid w:val="006D7CC9"/>
    <w:rsid w:val="006D7DC7"/>
    <w:rsid w:val="006D7F10"/>
    <w:rsid w:val="006E01E3"/>
    <w:rsid w:val="006E0246"/>
    <w:rsid w:val="006E0344"/>
    <w:rsid w:val="006E03DE"/>
    <w:rsid w:val="006E0820"/>
    <w:rsid w:val="006E0C9D"/>
    <w:rsid w:val="006E0D7B"/>
    <w:rsid w:val="006E106D"/>
    <w:rsid w:val="006E1122"/>
    <w:rsid w:val="006E11A0"/>
    <w:rsid w:val="006E1420"/>
    <w:rsid w:val="006E1487"/>
    <w:rsid w:val="006E14A6"/>
    <w:rsid w:val="006E1516"/>
    <w:rsid w:val="006E1587"/>
    <w:rsid w:val="006E15A0"/>
    <w:rsid w:val="006E1659"/>
    <w:rsid w:val="006E1B41"/>
    <w:rsid w:val="006E1B7C"/>
    <w:rsid w:val="006E1B9E"/>
    <w:rsid w:val="006E1E77"/>
    <w:rsid w:val="006E1F16"/>
    <w:rsid w:val="006E1F55"/>
    <w:rsid w:val="006E2304"/>
    <w:rsid w:val="006E2416"/>
    <w:rsid w:val="006E241A"/>
    <w:rsid w:val="006E2632"/>
    <w:rsid w:val="006E269A"/>
    <w:rsid w:val="006E2889"/>
    <w:rsid w:val="006E2A17"/>
    <w:rsid w:val="006E2BE3"/>
    <w:rsid w:val="006E2D05"/>
    <w:rsid w:val="006E2D3F"/>
    <w:rsid w:val="006E2E00"/>
    <w:rsid w:val="006E2EC2"/>
    <w:rsid w:val="006E2FBB"/>
    <w:rsid w:val="006E3041"/>
    <w:rsid w:val="006E3249"/>
    <w:rsid w:val="006E32E7"/>
    <w:rsid w:val="006E33A6"/>
    <w:rsid w:val="006E33AB"/>
    <w:rsid w:val="006E3538"/>
    <w:rsid w:val="006E35AA"/>
    <w:rsid w:val="006E3638"/>
    <w:rsid w:val="006E3645"/>
    <w:rsid w:val="006E3701"/>
    <w:rsid w:val="006E3755"/>
    <w:rsid w:val="006E38BE"/>
    <w:rsid w:val="006E3BAC"/>
    <w:rsid w:val="006E3DD3"/>
    <w:rsid w:val="006E3E4A"/>
    <w:rsid w:val="006E3F35"/>
    <w:rsid w:val="006E3F87"/>
    <w:rsid w:val="006E3FDB"/>
    <w:rsid w:val="006E4080"/>
    <w:rsid w:val="006E40C8"/>
    <w:rsid w:val="006E411D"/>
    <w:rsid w:val="006E4188"/>
    <w:rsid w:val="006E419A"/>
    <w:rsid w:val="006E4329"/>
    <w:rsid w:val="006E451E"/>
    <w:rsid w:val="006E4600"/>
    <w:rsid w:val="006E471D"/>
    <w:rsid w:val="006E47B2"/>
    <w:rsid w:val="006E4AEB"/>
    <w:rsid w:val="006E4B31"/>
    <w:rsid w:val="006E4B84"/>
    <w:rsid w:val="006E4C77"/>
    <w:rsid w:val="006E4E5A"/>
    <w:rsid w:val="006E53A3"/>
    <w:rsid w:val="006E53F3"/>
    <w:rsid w:val="006E5639"/>
    <w:rsid w:val="006E566A"/>
    <w:rsid w:val="006E572A"/>
    <w:rsid w:val="006E57D5"/>
    <w:rsid w:val="006E5E21"/>
    <w:rsid w:val="006E5F18"/>
    <w:rsid w:val="006E6194"/>
    <w:rsid w:val="006E6241"/>
    <w:rsid w:val="006E6279"/>
    <w:rsid w:val="006E6432"/>
    <w:rsid w:val="006E643A"/>
    <w:rsid w:val="006E6DE9"/>
    <w:rsid w:val="006E707D"/>
    <w:rsid w:val="006E71B5"/>
    <w:rsid w:val="006E7280"/>
    <w:rsid w:val="006E7584"/>
    <w:rsid w:val="006E758D"/>
    <w:rsid w:val="006E765B"/>
    <w:rsid w:val="006E77E1"/>
    <w:rsid w:val="006E7824"/>
    <w:rsid w:val="006E79AE"/>
    <w:rsid w:val="006E7B6E"/>
    <w:rsid w:val="006E7E05"/>
    <w:rsid w:val="006E7F4D"/>
    <w:rsid w:val="006F002A"/>
    <w:rsid w:val="006F02D4"/>
    <w:rsid w:val="006F02E9"/>
    <w:rsid w:val="006F0565"/>
    <w:rsid w:val="006F06C4"/>
    <w:rsid w:val="006F0836"/>
    <w:rsid w:val="006F0905"/>
    <w:rsid w:val="006F092A"/>
    <w:rsid w:val="006F0A34"/>
    <w:rsid w:val="006F109D"/>
    <w:rsid w:val="006F1173"/>
    <w:rsid w:val="006F1197"/>
    <w:rsid w:val="006F12AE"/>
    <w:rsid w:val="006F13A5"/>
    <w:rsid w:val="006F1421"/>
    <w:rsid w:val="006F1484"/>
    <w:rsid w:val="006F14BB"/>
    <w:rsid w:val="006F14DB"/>
    <w:rsid w:val="006F1568"/>
    <w:rsid w:val="006F1720"/>
    <w:rsid w:val="006F1756"/>
    <w:rsid w:val="006F18B8"/>
    <w:rsid w:val="006F18D0"/>
    <w:rsid w:val="006F192A"/>
    <w:rsid w:val="006F1960"/>
    <w:rsid w:val="006F22A7"/>
    <w:rsid w:val="006F240F"/>
    <w:rsid w:val="006F250A"/>
    <w:rsid w:val="006F26B5"/>
    <w:rsid w:val="006F2716"/>
    <w:rsid w:val="006F28E4"/>
    <w:rsid w:val="006F2A94"/>
    <w:rsid w:val="006F2B84"/>
    <w:rsid w:val="006F2E3A"/>
    <w:rsid w:val="006F2F4C"/>
    <w:rsid w:val="006F3697"/>
    <w:rsid w:val="006F37E9"/>
    <w:rsid w:val="006F3A3D"/>
    <w:rsid w:val="006F3A4D"/>
    <w:rsid w:val="006F3CEC"/>
    <w:rsid w:val="006F3DEB"/>
    <w:rsid w:val="006F3F4C"/>
    <w:rsid w:val="006F4030"/>
    <w:rsid w:val="006F40BA"/>
    <w:rsid w:val="006F4175"/>
    <w:rsid w:val="006F41D3"/>
    <w:rsid w:val="006F430D"/>
    <w:rsid w:val="006F43C7"/>
    <w:rsid w:val="006F443C"/>
    <w:rsid w:val="006F4484"/>
    <w:rsid w:val="006F4762"/>
    <w:rsid w:val="006F4923"/>
    <w:rsid w:val="006F4A1A"/>
    <w:rsid w:val="006F4A42"/>
    <w:rsid w:val="006F4A7D"/>
    <w:rsid w:val="006F4ABF"/>
    <w:rsid w:val="006F4BE6"/>
    <w:rsid w:val="006F4CE0"/>
    <w:rsid w:val="006F4ED0"/>
    <w:rsid w:val="006F4F8F"/>
    <w:rsid w:val="006F503B"/>
    <w:rsid w:val="006F577F"/>
    <w:rsid w:val="006F5CAA"/>
    <w:rsid w:val="006F5DB4"/>
    <w:rsid w:val="006F5F23"/>
    <w:rsid w:val="006F5F41"/>
    <w:rsid w:val="006F5F47"/>
    <w:rsid w:val="006F6114"/>
    <w:rsid w:val="006F62AB"/>
    <w:rsid w:val="006F639B"/>
    <w:rsid w:val="006F643D"/>
    <w:rsid w:val="006F64D7"/>
    <w:rsid w:val="006F65AC"/>
    <w:rsid w:val="006F661C"/>
    <w:rsid w:val="006F66A4"/>
    <w:rsid w:val="006F6826"/>
    <w:rsid w:val="006F6A9A"/>
    <w:rsid w:val="006F6C09"/>
    <w:rsid w:val="006F6C66"/>
    <w:rsid w:val="006F6FF0"/>
    <w:rsid w:val="006F7192"/>
    <w:rsid w:val="006F7215"/>
    <w:rsid w:val="006F7313"/>
    <w:rsid w:val="006F73BE"/>
    <w:rsid w:val="006F749E"/>
    <w:rsid w:val="006F7584"/>
    <w:rsid w:val="006F78C8"/>
    <w:rsid w:val="006F795A"/>
    <w:rsid w:val="006F79E6"/>
    <w:rsid w:val="006F7B15"/>
    <w:rsid w:val="006F7B60"/>
    <w:rsid w:val="006F7E35"/>
    <w:rsid w:val="006F7F1A"/>
    <w:rsid w:val="006F7FAF"/>
    <w:rsid w:val="00700570"/>
    <w:rsid w:val="00700615"/>
    <w:rsid w:val="007008B3"/>
    <w:rsid w:val="0070092B"/>
    <w:rsid w:val="00700A7F"/>
    <w:rsid w:val="00700C22"/>
    <w:rsid w:val="00700D02"/>
    <w:rsid w:val="00701155"/>
    <w:rsid w:val="00701184"/>
    <w:rsid w:val="00701236"/>
    <w:rsid w:val="0070123E"/>
    <w:rsid w:val="0070143E"/>
    <w:rsid w:val="00701560"/>
    <w:rsid w:val="007015B6"/>
    <w:rsid w:val="00701895"/>
    <w:rsid w:val="007018B4"/>
    <w:rsid w:val="007018F3"/>
    <w:rsid w:val="00701AA7"/>
    <w:rsid w:val="00701B6D"/>
    <w:rsid w:val="00701C71"/>
    <w:rsid w:val="00701E0F"/>
    <w:rsid w:val="00701F0D"/>
    <w:rsid w:val="007021AB"/>
    <w:rsid w:val="007022F2"/>
    <w:rsid w:val="007027C2"/>
    <w:rsid w:val="0070281E"/>
    <w:rsid w:val="00702835"/>
    <w:rsid w:val="00702849"/>
    <w:rsid w:val="00702894"/>
    <w:rsid w:val="007028AD"/>
    <w:rsid w:val="00702908"/>
    <w:rsid w:val="00702940"/>
    <w:rsid w:val="00702B6B"/>
    <w:rsid w:val="00702BE2"/>
    <w:rsid w:val="00702BFE"/>
    <w:rsid w:val="00702C5E"/>
    <w:rsid w:val="00702D35"/>
    <w:rsid w:val="00702E45"/>
    <w:rsid w:val="00702E56"/>
    <w:rsid w:val="00702F7D"/>
    <w:rsid w:val="00702FEE"/>
    <w:rsid w:val="00703182"/>
    <w:rsid w:val="007034FC"/>
    <w:rsid w:val="0070370C"/>
    <w:rsid w:val="007038DA"/>
    <w:rsid w:val="00703C3C"/>
    <w:rsid w:val="00703CB9"/>
    <w:rsid w:val="00703D30"/>
    <w:rsid w:val="00703D65"/>
    <w:rsid w:val="00703F09"/>
    <w:rsid w:val="00704004"/>
    <w:rsid w:val="007041E7"/>
    <w:rsid w:val="00704241"/>
    <w:rsid w:val="0070441A"/>
    <w:rsid w:val="00704453"/>
    <w:rsid w:val="007044A6"/>
    <w:rsid w:val="00704516"/>
    <w:rsid w:val="00704733"/>
    <w:rsid w:val="007047DE"/>
    <w:rsid w:val="00704929"/>
    <w:rsid w:val="00704A94"/>
    <w:rsid w:val="00704AFA"/>
    <w:rsid w:val="00704C5F"/>
    <w:rsid w:val="00704CDB"/>
    <w:rsid w:val="00704D89"/>
    <w:rsid w:val="00704E38"/>
    <w:rsid w:val="00704FCF"/>
    <w:rsid w:val="007051FA"/>
    <w:rsid w:val="00705247"/>
    <w:rsid w:val="007052E0"/>
    <w:rsid w:val="0070536D"/>
    <w:rsid w:val="007056E9"/>
    <w:rsid w:val="007058EC"/>
    <w:rsid w:val="00705924"/>
    <w:rsid w:val="007059B2"/>
    <w:rsid w:val="00705B4C"/>
    <w:rsid w:val="00706002"/>
    <w:rsid w:val="007062CD"/>
    <w:rsid w:val="00706336"/>
    <w:rsid w:val="007064AC"/>
    <w:rsid w:val="00706567"/>
    <w:rsid w:val="00706688"/>
    <w:rsid w:val="007066AF"/>
    <w:rsid w:val="007066B8"/>
    <w:rsid w:val="00706702"/>
    <w:rsid w:val="007067D0"/>
    <w:rsid w:val="007068E8"/>
    <w:rsid w:val="0070692A"/>
    <w:rsid w:val="00706A4B"/>
    <w:rsid w:val="00706AD9"/>
    <w:rsid w:val="00706BB2"/>
    <w:rsid w:val="00706DD2"/>
    <w:rsid w:val="00706E03"/>
    <w:rsid w:val="00707000"/>
    <w:rsid w:val="007070FC"/>
    <w:rsid w:val="00707256"/>
    <w:rsid w:val="00707393"/>
    <w:rsid w:val="0070760A"/>
    <w:rsid w:val="007076F9"/>
    <w:rsid w:val="0070789C"/>
    <w:rsid w:val="00707905"/>
    <w:rsid w:val="00707CBF"/>
    <w:rsid w:val="00707FC3"/>
    <w:rsid w:val="00707FCB"/>
    <w:rsid w:val="00710331"/>
    <w:rsid w:val="0071038F"/>
    <w:rsid w:val="0071041C"/>
    <w:rsid w:val="00710586"/>
    <w:rsid w:val="007107BA"/>
    <w:rsid w:val="007108B5"/>
    <w:rsid w:val="007109AD"/>
    <w:rsid w:val="00710CC5"/>
    <w:rsid w:val="007110ED"/>
    <w:rsid w:val="007111F8"/>
    <w:rsid w:val="007113D3"/>
    <w:rsid w:val="00711568"/>
    <w:rsid w:val="007118E7"/>
    <w:rsid w:val="00711933"/>
    <w:rsid w:val="00711983"/>
    <w:rsid w:val="00711E0D"/>
    <w:rsid w:val="00711EBB"/>
    <w:rsid w:val="00711F42"/>
    <w:rsid w:val="0071204F"/>
    <w:rsid w:val="0071217A"/>
    <w:rsid w:val="007124D3"/>
    <w:rsid w:val="0071257A"/>
    <w:rsid w:val="0071282D"/>
    <w:rsid w:val="00712B75"/>
    <w:rsid w:val="00712C5F"/>
    <w:rsid w:val="00712CFD"/>
    <w:rsid w:val="007130AD"/>
    <w:rsid w:val="00713261"/>
    <w:rsid w:val="007132DC"/>
    <w:rsid w:val="007133EB"/>
    <w:rsid w:val="00713707"/>
    <w:rsid w:val="00713955"/>
    <w:rsid w:val="007139B7"/>
    <w:rsid w:val="00713A26"/>
    <w:rsid w:val="00713A31"/>
    <w:rsid w:val="00714092"/>
    <w:rsid w:val="007142A3"/>
    <w:rsid w:val="007142CF"/>
    <w:rsid w:val="007143C4"/>
    <w:rsid w:val="007144DE"/>
    <w:rsid w:val="0071453A"/>
    <w:rsid w:val="00714960"/>
    <w:rsid w:val="00714A28"/>
    <w:rsid w:val="00714AE1"/>
    <w:rsid w:val="00714FB8"/>
    <w:rsid w:val="00715074"/>
    <w:rsid w:val="007152B6"/>
    <w:rsid w:val="0071540D"/>
    <w:rsid w:val="007154B8"/>
    <w:rsid w:val="00715747"/>
    <w:rsid w:val="00715976"/>
    <w:rsid w:val="00715B5A"/>
    <w:rsid w:val="00715C69"/>
    <w:rsid w:val="00715EB5"/>
    <w:rsid w:val="00716166"/>
    <w:rsid w:val="007161C2"/>
    <w:rsid w:val="0071626C"/>
    <w:rsid w:val="00716360"/>
    <w:rsid w:val="007164A5"/>
    <w:rsid w:val="007164F4"/>
    <w:rsid w:val="0071654A"/>
    <w:rsid w:val="0071666F"/>
    <w:rsid w:val="00716851"/>
    <w:rsid w:val="00716BEA"/>
    <w:rsid w:val="00716C9E"/>
    <w:rsid w:val="00716F48"/>
    <w:rsid w:val="00716F69"/>
    <w:rsid w:val="00717049"/>
    <w:rsid w:val="007173A0"/>
    <w:rsid w:val="0071749F"/>
    <w:rsid w:val="007174F8"/>
    <w:rsid w:val="00717566"/>
    <w:rsid w:val="0071759E"/>
    <w:rsid w:val="00717780"/>
    <w:rsid w:val="0071781E"/>
    <w:rsid w:val="0071794B"/>
    <w:rsid w:val="00717AB6"/>
    <w:rsid w:val="00717AEB"/>
    <w:rsid w:val="00717AF8"/>
    <w:rsid w:val="00717AFA"/>
    <w:rsid w:val="00717DD9"/>
    <w:rsid w:val="00720055"/>
    <w:rsid w:val="00720418"/>
    <w:rsid w:val="00720529"/>
    <w:rsid w:val="007205F3"/>
    <w:rsid w:val="007205FA"/>
    <w:rsid w:val="00720628"/>
    <w:rsid w:val="00720907"/>
    <w:rsid w:val="007209D0"/>
    <w:rsid w:val="00720A02"/>
    <w:rsid w:val="00720BE2"/>
    <w:rsid w:val="00720D9C"/>
    <w:rsid w:val="00720DBC"/>
    <w:rsid w:val="00720F16"/>
    <w:rsid w:val="00720FFB"/>
    <w:rsid w:val="00721015"/>
    <w:rsid w:val="00721244"/>
    <w:rsid w:val="007212FC"/>
    <w:rsid w:val="00721506"/>
    <w:rsid w:val="007215E6"/>
    <w:rsid w:val="00721827"/>
    <w:rsid w:val="0072186A"/>
    <w:rsid w:val="00721880"/>
    <w:rsid w:val="00721E4F"/>
    <w:rsid w:val="007221A0"/>
    <w:rsid w:val="007222C8"/>
    <w:rsid w:val="00722324"/>
    <w:rsid w:val="00722770"/>
    <w:rsid w:val="007227EB"/>
    <w:rsid w:val="0072281F"/>
    <w:rsid w:val="0072286B"/>
    <w:rsid w:val="0072293A"/>
    <w:rsid w:val="00722944"/>
    <w:rsid w:val="00722B56"/>
    <w:rsid w:val="00722BA2"/>
    <w:rsid w:val="00722C17"/>
    <w:rsid w:val="00722D83"/>
    <w:rsid w:val="00722D99"/>
    <w:rsid w:val="00722DA3"/>
    <w:rsid w:val="00722E68"/>
    <w:rsid w:val="007232DF"/>
    <w:rsid w:val="007232E5"/>
    <w:rsid w:val="007233A0"/>
    <w:rsid w:val="007234AE"/>
    <w:rsid w:val="0072353C"/>
    <w:rsid w:val="00723710"/>
    <w:rsid w:val="0072382C"/>
    <w:rsid w:val="00723863"/>
    <w:rsid w:val="007239AB"/>
    <w:rsid w:val="00723C29"/>
    <w:rsid w:val="00723C3B"/>
    <w:rsid w:val="00723C51"/>
    <w:rsid w:val="00723DE6"/>
    <w:rsid w:val="007240A7"/>
    <w:rsid w:val="00724352"/>
    <w:rsid w:val="00724785"/>
    <w:rsid w:val="007247A5"/>
    <w:rsid w:val="00724A0B"/>
    <w:rsid w:val="00724C48"/>
    <w:rsid w:val="00724CA3"/>
    <w:rsid w:val="00725089"/>
    <w:rsid w:val="00725158"/>
    <w:rsid w:val="007253A6"/>
    <w:rsid w:val="007254CA"/>
    <w:rsid w:val="0072560F"/>
    <w:rsid w:val="00725739"/>
    <w:rsid w:val="00725896"/>
    <w:rsid w:val="007258EE"/>
    <w:rsid w:val="00725AB0"/>
    <w:rsid w:val="00725BFD"/>
    <w:rsid w:val="00725E95"/>
    <w:rsid w:val="00725EC5"/>
    <w:rsid w:val="0072616F"/>
    <w:rsid w:val="007262AF"/>
    <w:rsid w:val="00726598"/>
    <w:rsid w:val="00726697"/>
    <w:rsid w:val="007268CA"/>
    <w:rsid w:val="00726AA1"/>
    <w:rsid w:val="00726C62"/>
    <w:rsid w:val="00726D8C"/>
    <w:rsid w:val="00726FCB"/>
    <w:rsid w:val="0072701D"/>
    <w:rsid w:val="007272A1"/>
    <w:rsid w:val="00727475"/>
    <w:rsid w:val="007274FB"/>
    <w:rsid w:val="0072750C"/>
    <w:rsid w:val="00727610"/>
    <w:rsid w:val="007276D4"/>
    <w:rsid w:val="00727823"/>
    <w:rsid w:val="007278CB"/>
    <w:rsid w:val="0072792A"/>
    <w:rsid w:val="00727AF9"/>
    <w:rsid w:val="00727BA0"/>
    <w:rsid w:val="00727BD4"/>
    <w:rsid w:val="00727C22"/>
    <w:rsid w:val="00727C8C"/>
    <w:rsid w:val="00727F22"/>
    <w:rsid w:val="00727F77"/>
    <w:rsid w:val="00730035"/>
    <w:rsid w:val="007301C9"/>
    <w:rsid w:val="007304AD"/>
    <w:rsid w:val="007304D5"/>
    <w:rsid w:val="007304E4"/>
    <w:rsid w:val="00730535"/>
    <w:rsid w:val="00730709"/>
    <w:rsid w:val="00730847"/>
    <w:rsid w:val="0073093B"/>
    <w:rsid w:val="007309BD"/>
    <w:rsid w:val="00730B75"/>
    <w:rsid w:val="00730CC4"/>
    <w:rsid w:val="00730CDB"/>
    <w:rsid w:val="00730F5B"/>
    <w:rsid w:val="00730F75"/>
    <w:rsid w:val="00731155"/>
    <w:rsid w:val="007313FE"/>
    <w:rsid w:val="00731697"/>
    <w:rsid w:val="00731817"/>
    <w:rsid w:val="00731929"/>
    <w:rsid w:val="00731A19"/>
    <w:rsid w:val="00731A9D"/>
    <w:rsid w:val="00731D9A"/>
    <w:rsid w:val="00731E62"/>
    <w:rsid w:val="00731F9E"/>
    <w:rsid w:val="007320D3"/>
    <w:rsid w:val="007321AD"/>
    <w:rsid w:val="007321EC"/>
    <w:rsid w:val="00732255"/>
    <w:rsid w:val="0073231E"/>
    <w:rsid w:val="00732609"/>
    <w:rsid w:val="0073269C"/>
    <w:rsid w:val="00732701"/>
    <w:rsid w:val="0073285C"/>
    <w:rsid w:val="00732985"/>
    <w:rsid w:val="00732BE3"/>
    <w:rsid w:val="00732CD8"/>
    <w:rsid w:val="00732D7E"/>
    <w:rsid w:val="00732D84"/>
    <w:rsid w:val="00732DCB"/>
    <w:rsid w:val="00732E0F"/>
    <w:rsid w:val="00732E79"/>
    <w:rsid w:val="00732FCA"/>
    <w:rsid w:val="00733096"/>
    <w:rsid w:val="007331C5"/>
    <w:rsid w:val="007331FC"/>
    <w:rsid w:val="0073336E"/>
    <w:rsid w:val="00733380"/>
    <w:rsid w:val="0073338E"/>
    <w:rsid w:val="007333DA"/>
    <w:rsid w:val="007333E5"/>
    <w:rsid w:val="00733463"/>
    <w:rsid w:val="0073353B"/>
    <w:rsid w:val="00733558"/>
    <w:rsid w:val="007335FC"/>
    <w:rsid w:val="007336AF"/>
    <w:rsid w:val="007336E7"/>
    <w:rsid w:val="00733807"/>
    <w:rsid w:val="0073388E"/>
    <w:rsid w:val="00733C2E"/>
    <w:rsid w:val="00733D15"/>
    <w:rsid w:val="00734242"/>
    <w:rsid w:val="00734628"/>
    <w:rsid w:val="007346AE"/>
    <w:rsid w:val="0073489A"/>
    <w:rsid w:val="00734934"/>
    <w:rsid w:val="0073495D"/>
    <w:rsid w:val="00734B57"/>
    <w:rsid w:val="007357A0"/>
    <w:rsid w:val="007357AD"/>
    <w:rsid w:val="007359E4"/>
    <w:rsid w:val="00735A44"/>
    <w:rsid w:val="00735ED6"/>
    <w:rsid w:val="0073600C"/>
    <w:rsid w:val="0073610B"/>
    <w:rsid w:val="0073628E"/>
    <w:rsid w:val="007364BC"/>
    <w:rsid w:val="00736534"/>
    <w:rsid w:val="00736618"/>
    <w:rsid w:val="00736658"/>
    <w:rsid w:val="007367FE"/>
    <w:rsid w:val="00736876"/>
    <w:rsid w:val="007368DB"/>
    <w:rsid w:val="007368ED"/>
    <w:rsid w:val="00736AAD"/>
    <w:rsid w:val="00736AF8"/>
    <w:rsid w:val="00736B36"/>
    <w:rsid w:val="00736BA8"/>
    <w:rsid w:val="00736FB1"/>
    <w:rsid w:val="0073709E"/>
    <w:rsid w:val="00737333"/>
    <w:rsid w:val="00737345"/>
    <w:rsid w:val="00737443"/>
    <w:rsid w:val="00737506"/>
    <w:rsid w:val="0073770B"/>
    <w:rsid w:val="00737785"/>
    <w:rsid w:val="0073787E"/>
    <w:rsid w:val="00737AC0"/>
    <w:rsid w:val="00737E39"/>
    <w:rsid w:val="00737E3C"/>
    <w:rsid w:val="00737E63"/>
    <w:rsid w:val="00737EDB"/>
    <w:rsid w:val="00737FAE"/>
    <w:rsid w:val="00737FC4"/>
    <w:rsid w:val="007401FD"/>
    <w:rsid w:val="00740256"/>
    <w:rsid w:val="007402BD"/>
    <w:rsid w:val="00740645"/>
    <w:rsid w:val="007406A3"/>
    <w:rsid w:val="00740A36"/>
    <w:rsid w:val="00740B7B"/>
    <w:rsid w:val="00740C35"/>
    <w:rsid w:val="00740E26"/>
    <w:rsid w:val="00740E44"/>
    <w:rsid w:val="00740F33"/>
    <w:rsid w:val="00740FC5"/>
    <w:rsid w:val="0074115C"/>
    <w:rsid w:val="00741190"/>
    <w:rsid w:val="007411A3"/>
    <w:rsid w:val="007413EE"/>
    <w:rsid w:val="00741417"/>
    <w:rsid w:val="00741780"/>
    <w:rsid w:val="0074199F"/>
    <w:rsid w:val="00741A30"/>
    <w:rsid w:val="00741A67"/>
    <w:rsid w:val="00741CC3"/>
    <w:rsid w:val="00742024"/>
    <w:rsid w:val="0074237C"/>
    <w:rsid w:val="00742557"/>
    <w:rsid w:val="00742722"/>
    <w:rsid w:val="007427F2"/>
    <w:rsid w:val="00742CBC"/>
    <w:rsid w:val="00742DBF"/>
    <w:rsid w:val="007430BD"/>
    <w:rsid w:val="007435B2"/>
    <w:rsid w:val="00743AA2"/>
    <w:rsid w:val="00743B3F"/>
    <w:rsid w:val="00743D7F"/>
    <w:rsid w:val="00743E7F"/>
    <w:rsid w:val="007441EE"/>
    <w:rsid w:val="00744265"/>
    <w:rsid w:val="00744318"/>
    <w:rsid w:val="007443AB"/>
    <w:rsid w:val="00744478"/>
    <w:rsid w:val="0074463F"/>
    <w:rsid w:val="007446B6"/>
    <w:rsid w:val="00744710"/>
    <w:rsid w:val="00744716"/>
    <w:rsid w:val="00744A21"/>
    <w:rsid w:val="00744DC7"/>
    <w:rsid w:val="00745124"/>
    <w:rsid w:val="00745145"/>
    <w:rsid w:val="0074517A"/>
    <w:rsid w:val="00745253"/>
    <w:rsid w:val="0074539B"/>
    <w:rsid w:val="0074565D"/>
    <w:rsid w:val="007457BD"/>
    <w:rsid w:val="00745800"/>
    <w:rsid w:val="007458A7"/>
    <w:rsid w:val="00745A91"/>
    <w:rsid w:val="00745E9D"/>
    <w:rsid w:val="00746160"/>
    <w:rsid w:val="0074643A"/>
    <w:rsid w:val="007464A4"/>
    <w:rsid w:val="00746629"/>
    <w:rsid w:val="00746655"/>
    <w:rsid w:val="00746725"/>
    <w:rsid w:val="007468BA"/>
    <w:rsid w:val="00746C16"/>
    <w:rsid w:val="00746D74"/>
    <w:rsid w:val="00746DF6"/>
    <w:rsid w:val="00746E66"/>
    <w:rsid w:val="00746ED9"/>
    <w:rsid w:val="007470BD"/>
    <w:rsid w:val="00747322"/>
    <w:rsid w:val="00747689"/>
    <w:rsid w:val="00747A87"/>
    <w:rsid w:val="00747B03"/>
    <w:rsid w:val="00747BCC"/>
    <w:rsid w:val="00747C8E"/>
    <w:rsid w:val="00747E07"/>
    <w:rsid w:val="00747EAA"/>
    <w:rsid w:val="007500F7"/>
    <w:rsid w:val="007502E7"/>
    <w:rsid w:val="0075036A"/>
    <w:rsid w:val="007503A9"/>
    <w:rsid w:val="0075045B"/>
    <w:rsid w:val="0075073F"/>
    <w:rsid w:val="00750779"/>
    <w:rsid w:val="00750832"/>
    <w:rsid w:val="00750BA0"/>
    <w:rsid w:val="00750BD8"/>
    <w:rsid w:val="00750C04"/>
    <w:rsid w:val="00750D2E"/>
    <w:rsid w:val="00750E3C"/>
    <w:rsid w:val="00750F72"/>
    <w:rsid w:val="00750F7E"/>
    <w:rsid w:val="0075110C"/>
    <w:rsid w:val="007511B8"/>
    <w:rsid w:val="00751265"/>
    <w:rsid w:val="00751438"/>
    <w:rsid w:val="007515C9"/>
    <w:rsid w:val="007518C3"/>
    <w:rsid w:val="00751949"/>
    <w:rsid w:val="00751BFF"/>
    <w:rsid w:val="00751EB5"/>
    <w:rsid w:val="00751F88"/>
    <w:rsid w:val="007522D3"/>
    <w:rsid w:val="00752360"/>
    <w:rsid w:val="007523C3"/>
    <w:rsid w:val="00752769"/>
    <w:rsid w:val="00752BBB"/>
    <w:rsid w:val="00752D0D"/>
    <w:rsid w:val="00752D20"/>
    <w:rsid w:val="007530F7"/>
    <w:rsid w:val="00753154"/>
    <w:rsid w:val="0075353B"/>
    <w:rsid w:val="007536D2"/>
    <w:rsid w:val="00753774"/>
    <w:rsid w:val="00753828"/>
    <w:rsid w:val="0075384E"/>
    <w:rsid w:val="007539F8"/>
    <w:rsid w:val="00753A87"/>
    <w:rsid w:val="00753D7C"/>
    <w:rsid w:val="00753E24"/>
    <w:rsid w:val="00754133"/>
    <w:rsid w:val="007542FB"/>
    <w:rsid w:val="00754444"/>
    <w:rsid w:val="00754682"/>
    <w:rsid w:val="00754732"/>
    <w:rsid w:val="007547D2"/>
    <w:rsid w:val="007548A1"/>
    <w:rsid w:val="0075496C"/>
    <w:rsid w:val="00754B47"/>
    <w:rsid w:val="00754F7F"/>
    <w:rsid w:val="007551A0"/>
    <w:rsid w:val="007551F0"/>
    <w:rsid w:val="007554A6"/>
    <w:rsid w:val="007554F1"/>
    <w:rsid w:val="007554F8"/>
    <w:rsid w:val="0075550E"/>
    <w:rsid w:val="007556E3"/>
    <w:rsid w:val="00755756"/>
    <w:rsid w:val="007557DC"/>
    <w:rsid w:val="00755A36"/>
    <w:rsid w:val="00755D61"/>
    <w:rsid w:val="00755F7E"/>
    <w:rsid w:val="00755F89"/>
    <w:rsid w:val="00756103"/>
    <w:rsid w:val="00756279"/>
    <w:rsid w:val="00756488"/>
    <w:rsid w:val="0075669A"/>
    <w:rsid w:val="007566A1"/>
    <w:rsid w:val="00756A31"/>
    <w:rsid w:val="00756C67"/>
    <w:rsid w:val="00756D00"/>
    <w:rsid w:val="00756D08"/>
    <w:rsid w:val="00756EEA"/>
    <w:rsid w:val="00757090"/>
    <w:rsid w:val="007570AE"/>
    <w:rsid w:val="00757781"/>
    <w:rsid w:val="007578C7"/>
    <w:rsid w:val="00757A45"/>
    <w:rsid w:val="00757ABA"/>
    <w:rsid w:val="00757AE8"/>
    <w:rsid w:val="00757C8F"/>
    <w:rsid w:val="00757FAC"/>
    <w:rsid w:val="007602F5"/>
    <w:rsid w:val="0076048E"/>
    <w:rsid w:val="00760810"/>
    <w:rsid w:val="00760B40"/>
    <w:rsid w:val="00760D3E"/>
    <w:rsid w:val="00760E6A"/>
    <w:rsid w:val="00760FA7"/>
    <w:rsid w:val="0076104F"/>
    <w:rsid w:val="007610B1"/>
    <w:rsid w:val="00761316"/>
    <w:rsid w:val="0076143B"/>
    <w:rsid w:val="0076147C"/>
    <w:rsid w:val="00761601"/>
    <w:rsid w:val="00761753"/>
    <w:rsid w:val="0076186A"/>
    <w:rsid w:val="007618D9"/>
    <w:rsid w:val="00761A92"/>
    <w:rsid w:val="00761AE2"/>
    <w:rsid w:val="00761EEF"/>
    <w:rsid w:val="00761F73"/>
    <w:rsid w:val="00762073"/>
    <w:rsid w:val="0076216E"/>
    <w:rsid w:val="0076227E"/>
    <w:rsid w:val="00762332"/>
    <w:rsid w:val="00762339"/>
    <w:rsid w:val="00762860"/>
    <w:rsid w:val="00762AB7"/>
    <w:rsid w:val="00762CE1"/>
    <w:rsid w:val="00762D87"/>
    <w:rsid w:val="00762E71"/>
    <w:rsid w:val="00762F88"/>
    <w:rsid w:val="00762FF2"/>
    <w:rsid w:val="007631AB"/>
    <w:rsid w:val="007631D5"/>
    <w:rsid w:val="0076323D"/>
    <w:rsid w:val="007632B4"/>
    <w:rsid w:val="007633A0"/>
    <w:rsid w:val="00763421"/>
    <w:rsid w:val="00763657"/>
    <w:rsid w:val="00763725"/>
    <w:rsid w:val="00763740"/>
    <w:rsid w:val="00763903"/>
    <w:rsid w:val="007639F9"/>
    <w:rsid w:val="00763A49"/>
    <w:rsid w:val="00763BB2"/>
    <w:rsid w:val="00763C97"/>
    <w:rsid w:val="00763E04"/>
    <w:rsid w:val="00763EAF"/>
    <w:rsid w:val="00763FA4"/>
    <w:rsid w:val="00763FCA"/>
    <w:rsid w:val="007641AC"/>
    <w:rsid w:val="007641F6"/>
    <w:rsid w:val="00764271"/>
    <w:rsid w:val="007642FB"/>
    <w:rsid w:val="007643BE"/>
    <w:rsid w:val="00764511"/>
    <w:rsid w:val="0076476E"/>
    <w:rsid w:val="0076478A"/>
    <w:rsid w:val="00764AF6"/>
    <w:rsid w:val="00764C08"/>
    <w:rsid w:val="00764D6E"/>
    <w:rsid w:val="00764E5E"/>
    <w:rsid w:val="0076500D"/>
    <w:rsid w:val="007650AB"/>
    <w:rsid w:val="007656E7"/>
    <w:rsid w:val="00765778"/>
    <w:rsid w:val="0076578C"/>
    <w:rsid w:val="00765A43"/>
    <w:rsid w:val="00765B91"/>
    <w:rsid w:val="00765C06"/>
    <w:rsid w:val="00765C28"/>
    <w:rsid w:val="00765C5A"/>
    <w:rsid w:val="00765D35"/>
    <w:rsid w:val="00765E7F"/>
    <w:rsid w:val="00765EC4"/>
    <w:rsid w:val="00766412"/>
    <w:rsid w:val="007664AB"/>
    <w:rsid w:val="00766825"/>
    <w:rsid w:val="00766879"/>
    <w:rsid w:val="00766A48"/>
    <w:rsid w:val="00766A86"/>
    <w:rsid w:val="00766C32"/>
    <w:rsid w:val="00766C4E"/>
    <w:rsid w:val="00766DF4"/>
    <w:rsid w:val="00766E43"/>
    <w:rsid w:val="00766EC1"/>
    <w:rsid w:val="00766FDA"/>
    <w:rsid w:val="0076704B"/>
    <w:rsid w:val="0076719C"/>
    <w:rsid w:val="00767264"/>
    <w:rsid w:val="0076727A"/>
    <w:rsid w:val="007672F7"/>
    <w:rsid w:val="007673ED"/>
    <w:rsid w:val="00767492"/>
    <w:rsid w:val="007676BA"/>
    <w:rsid w:val="007676D2"/>
    <w:rsid w:val="0076774A"/>
    <w:rsid w:val="007679D0"/>
    <w:rsid w:val="00767A2C"/>
    <w:rsid w:val="00767A49"/>
    <w:rsid w:val="00767C0F"/>
    <w:rsid w:val="00767E90"/>
    <w:rsid w:val="00767F8A"/>
    <w:rsid w:val="007700B2"/>
    <w:rsid w:val="007701CE"/>
    <w:rsid w:val="00770363"/>
    <w:rsid w:val="007703A4"/>
    <w:rsid w:val="0077044E"/>
    <w:rsid w:val="00770563"/>
    <w:rsid w:val="0077067D"/>
    <w:rsid w:val="00770705"/>
    <w:rsid w:val="0077087F"/>
    <w:rsid w:val="00770DC3"/>
    <w:rsid w:val="00770EC5"/>
    <w:rsid w:val="00770EE8"/>
    <w:rsid w:val="00770F0E"/>
    <w:rsid w:val="00771209"/>
    <w:rsid w:val="0077127F"/>
    <w:rsid w:val="0077136F"/>
    <w:rsid w:val="00771392"/>
    <w:rsid w:val="00771681"/>
    <w:rsid w:val="00771C24"/>
    <w:rsid w:val="00771F68"/>
    <w:rsid w:val="007720DE"/>
    <w:rsid w:val="00772142"/>
    <w:rsid w:val="007721F3"/>
    <w:rsid w:val="00772229"/>
    <w:rsid w:val="0077229A"/>
    <w:rsid w:val="00772678"/>
    <w:rsid w:val="007729A8"/>
    <w:rsid w:val="00772A15"/>
    <w:rsid w:val="00772B2B"/>
    <w:rsid w:val="00772B9C"/>
    <w:rsid w:val="00772BD9"/>
    <w:rsid w:val="00772E45"/>
    <w:rsid w:val="00772F99"/>
    <w:rsid w:val="007733D4"/>
    <w:rsid w:val="00773406"/>
    <w:rsid w:val="00773B38"/>
    <w:rsid w:val="00773C05"/>
    <w:rsid w:val="00773C10"/>
    <w:rsid w:val="00773E63"/>
    <w:rsid w:val="00773FC3"/>
    <w:rsid w:val="00773FCC"/>
    <w:rsid w:val="00774090"/>
    <w:rsid w:val="0077470E"/>
    <w:rsid w:val="0077486F"/>
    <w:rsid w:val="007748E3"/>
    <w:rsid w:val="00774C5C"/>
    <w:rsid w:val="00774CFE"/>
    <w:rsid w:val="00774ECD"/>
    <w:rsid w:val="00774EF0"/>
    <w:rsid w:val="00774FC4"/>
    <w:rsid w:val="00774FE0"/>
    <w:rsid w:val="00775178"/>
    <w:rsid w:val="007754A2"/>
    <w:rsid w:val="0077565C"/>
    <w:rsid w:val="007758AC"/>
    <w:rsid w:val="0077591B"/>
    <w:rsid w:val="0077592D"/>
    <w:rsid w:val="00775998"/>
    <w:rsid w:val="00775B3E"/>
    <w:rsid w:val="00775C2B"/>
    <w:rsid w:val="00775D19"/>
    <w:rsid w:val="00775D76"/>
    <w:rsid w:val="00775D96"/>
    <w:rsid w:val="0077606F"/>
    <w:rsid w:val="007767BA"/>
    <w:rsid w:val="0077686B"/>
    <w:rsid w:val="00776B68"/>
    <w:rsid w:val="00776CCE"/>
    <w:rsid w:val="00777228"/>
    <w:rsid w:val="0077736A"/>
    <w:rsid w:val="0077740A"/>
    <w:rsid w:val="007775BA"/>
    <w:rsid w:val="00777698"/>
    <w:rsid w:val="007776B1"/>
    <w:rsid w:val="00777731"/>
    <w:rsid w:val="00777869"/>
    <w:rsid w:val="0077788B"/>
    <w:rsid w:val="00777A9F"/>
    <w:rsid w:val="00777D07"/>
    <w:rsid w:val="00777F20"/>
    <w:rsid w:val="00777F90"/>
    <w:rsid w:val="0078007E"/>
    <w:rsid w:val="0078018B"/>
    <w:rsid w:val="007801A5"/>
    <w:rsid w:val="00780345"/>
    <w:rsid w:val="00780472"/>
    <w:rsid w:val="007805FB"/>
    <w:rsid w:val="0078064C"/>
    <w:rsid w:val="0078076A"/>
    <w:rsid w:val="007808F5"/>
    <w:rsid w:val="00780A26"/>
    <w:rsid w:val="00780A70"/>
    <w:rsid w:val="00780ACB"/>
    <w:rsid w:val="00780E38"/>
    <w:rsid w:val="00780E68"/>
    <w:rsid w:val="007810B3"/>
    <w:rsid w:val="0078115A"/>
    <w:rsid w:val="00781262"/>
    <w:rsid w:val="0078165D"/>
    <w:rsid w:val="007816F7"/>
    <w:rsid w:val="00781A5E"/>
    <w:rsid w:val="00781A67"/>
    <w:rsid w:val="00781CFD"/>
    <w:rsid w:val="00781FB2"/>
    <w:rsid w:val="00782090"/>
    <w:rsid w:val="007822C0"/>
    <w:rsid w:val="00782342"/>
    <w:rsid w:val="00782449"/>
    <w:rsid w:val="0078248C"/>
    <w:rsid w:val="007824C9"/>
    <w:rsid w:val="007826CD"/>
    <w:rsid w:val="007827C4"/>
    <w:rsid w:val="00782813"/>
    <w:rsid w:val="00782925"/>
    <w:rsid w:val="007829CC"/>
    <w:rsid w:val="00782C9B"/>
    <w:rsid w:val="00782CC7"/>
    <w:rsid w:val="00782D51"/>
    <w:rsid w:val="00782EF8"/>
    <w:rsid w:val="00782FF0"/>
    <w:rsid w:val="00783296"/>
    <w:rsid w:val="007835CB"/>
    <w:rsid w:val="007836E2"/>
    <w:rsid w:val="00783802"/>
    <w:rsid w:val="0078384B"/>
    <w:rsid w:val="00783B06"/>
    <w:rsid w:val="00783EBD"/>
    <w:rsid w:val="00783F3F"/>
    <w:rsid w:val="007840AB"/>
    <w:rsid w:val="00784184"/>
    <w:rsid w:val="00784192"/>
    <w:rsid w:val="0078432E"/>
    <w:rsid w:val="0078437D"/>
    <w:rsid w:val="0078497B"/>
    <w:rsid w:val="00784999"/>
    <w:rsid w:val="0078499B"/>
    <w:rsid w:val="00784EAE"/>
    <w:rsid w:val="00784F54"/>
    <w:rsid w:val="0078508C"/>
    <w:rsid w:val="0078518F"/>
    <w:rsid w:val="0078524E"/>
    <w:rsid w:val="00785692"/>
    <w:rsid w:val="00785974"/>
    <w:rsid w:val="00785975"/>
    <w:rsid w:val="00785B84"/>
    <w:rsid w:val="00785BB2"/>
    <w:rsid w:val="00785C95"/>
    <w:rsid w:val="00785EF4"/>
    <w:rsid w:val="00786162"/>
    <w:rsid w:val="00786265"/>
    <w:rsid w:val="00786453"/>
    <w:rsid w:val="007865B8"/>
    <w:rsid w:val="0078683B"/>
    <w:rsid w:val="00786846"/>
    <w:rsid w:val="007869C9"/>
    <w:rsid w:val="0078719D"/>
    <w:rsid w:val="0078730D"/>
    <w:rsid w:val="0078744A"/>
    <w:rsid w:val="007876B3"/>
    <w:rsid w:val="00787742"/>
    <w:rsid w:val="007879B0"/>
    <w:rsid w:val="007879FA"/>
    <w:rsid w:val="00787D08"/>
    <w:rsid w:val="00787FB6"/>
    <w:rsid w:val="00787FE2"/>
    <w:rsid w:val="007900F5"/>
    <w:rsid w:val="00790380"/>
    <w:rsid w:val="007903A9"/>
    <w:rsid w:val="007903FB"/>
    <w:rsid w:val="00790BFB"/>
    <w:rsid w:val="00790E5F"/>
    <w:rsid w:val="00790FD5"/>
    <w:rsid w:val="007910ED"/>
    <w:rsid w:val="007912BC"/>
    <w:rsid w:val="0079155D"/>
    <w:rsid w:val="007916F8"/>
    <w:rsid w:val="007917AD"/>
    <w:rsid w:val="007917FF"/>
    <w:rsid w:val="0079194D"/>
    <w:rsid w:val="00791993"/>
    <w:rsid w:val="00791A73"/>
    <w:rsid w:val="00791C24"/>
    <w:rsid w:val="00791C2F"/>
    <w:rsid w:val="00791DC8"/>
    <w:rsid w:val="007921B7"/>
    <w:rsid w:val="007921EE"/>
    <w:rsid w:val="007923A6"/>
    <w:rsid w:val="0079244F"/>
    <w:rsid w:val="00792481"/>
    <w:rsid w:val="00792519"/>
    <w:rsid w:val="00792521"/>
    <w:rsid w:val="00792577"/>
    <w:rsid w:val="007925E8"/>
    <w:rsid w:val="00792730"/>
    <w:rsid w:val="00792A96"/>
    <w:rsid w:val="00792C1B"/>
    <w:rsid w:val="00792D3D"/>
    <w:rsid w:val="0079303B"/>
    <w:rsid w:val="00793188"/>
    <w:rsid w:val="007933A5"/>
    <w:rsid w:val="007935CF"/>
    <w:rsid w:val="007937C1"/>
    <w:rsid w:val="0079396C"/>
    <w:rsid w:val="00793A19"/>
    <w:rsid w:val="00793AF1"/>
    <w:rsid w:val="00793BD4"/>
    <w:rsid w:val="00793C7E"/>
    <w:rsid w:val="00793F4E"/>
    <w:rsid w:val="007941FD"/>
    <w:rsid w:val="007947B5"/>
    <w:rsid w:val="00794AA1"/>
    <w:rsid w:val="00794B88"/>
    <w:rsid w:val="00794ECA"/>
    <w:rsid w:val="00794EEE"/>
    <w:rsid w:val="00795335"/>
    <w:rsid w:val="00795942"/>
    <w:rsid w:val="00795B1C"/>
    <w:rsid w:val="00795C9D"/>
    <w:rsid w:val="00795CD7"/>
    <w:rsid w:val="0079603D"/>
    <w:rsid w:val="007960E1"/>
    <w:rsid w:val="00796245"/>
    <w:rsid w:val="0079645A"/>
    <w:rsid w:val="0079645E"/>
    <w:rsid w:val="007964D7"/>
    <w:rsid w:val="00796680"/>
    <w:rsid w:val="007967A9"/>
    <w:rsid w:val="007967DB"/>
    <w:rsid w:val="007968CA"/>
    <w:rsid w:val="00796DCA"/>
    <w:rsid w:val="00797073"/>
    <w:rsid w:val="007971B3"/>
    <w:rsid w:val="007971CE"/>
    <w:rsid w:val="007972BC"/>
    <w:rsid w:val="00797487"/>
    <w:rsid w:val="00797524"/>
    <w:rsid w:val="007975AB"/>
    <w:rsid w:val="00797907"/>
    <w:rsid w:val="00797980"/>
    <w:rsid w:val="00797D53"/>
    <w:rsid w:val="00797DF4"/>
    <w:rsid w:val="007A0373"/>
    <w:rsid w:val="007A04BF"/>
    <w:rsid w:val="007A058C"/>
    <w:rsid w:val="007A060F"/>
    <w:rsid w:val="007A0652"/>
    <w:rsid w:val="007A0745"/>
    <w:rsid w:val="007A0924"/>
    <w:rsid w:val="007A09CA"/>
    <w:rsid w:val="007A0CF8"/>
    <w:rsid w:val="007A0DB5"/>
    <w:rsid w:val="007A0DC5"/>
    <w:rsid w:val="007A0F3A"/>
    <w:rsid w:val="007A0FEC"/>
    <w:rsid w:val="007A0FF3"/>
    <w:rsid w:val="007A1096"/>
    <w:rsid w:val="007A11C8"/>
    <w:rsid w:val="007A1326"/>
    <w:rsid w:val="007A14B1"/>
    <w:rsid w:val="007A1749"/>
    <w:rsid w:val="007A182F"/>
    <w:rsid w:val="007A19BD"/>
    <w:rsid w:val="007A1AFC"/>
    <w:rsid w:val="007A1C21"/>
    <w:rsid w:val="007A23B1"/>
    <w:rsid w:val="007A240D"/>
    <w:rsid w:val="007A249B"/>
    <w:rsid w:val="007A2A13"/>
    <w:rsid w:val="007A2E59"/>
    <w:rsid w:val="007A31EC"/>
    <w:rsid w:val="007A3205"/>
    <w:rsid w:val="007A35DE"/>
    <w:rsid w:val="007A38FC"/>
    <w:rsid w:val="007A3B7E"/>
    <w:rsid w:val="007A3B81"/>
    <w:rsid w:val="007A3D14"/>
    <w:rsid w:val="007A3D2A"/>
    <w:rsid w:val="007A3DFE"/>
    <w:rsid w:val="007A3EE3"/>
    <w:rsid w:val="007A3FE7"/>
    <w:rsid w:val="007A43C3"/>
    <w:rsid w:val="007A4529"/>
    <w:rsid w:val="007A45E3"/>
    <w:rsid w:val="007A4619"/>
    <w:rsid w:val="007A47D2"/>
    <w:rsid w:val="007A47E2"/>
    <w:rsid w:val="007A4819"/>
    <w:rsid w:val="007A4B45"/>
    <w:rsid w:val="007A4B99"/>
    <w:rsid w:val="007A4C28"/>
    <w:rsid w:val="007A4CE4"/>
    <w:rsid w:val="007A501F"/>
    <w:rsid w:val="007A50C5"/>
    <w:rsid w:val="007A53D2"/>
    <w:rsid w:val="007A55E4"/>
    <w:rsid w:val="007A58EA"/>
    <w:rsid w:val="007A599D"/>
    <w:rsid w:val="007A5BAA"/>
    <w:rsid w:val="007A5D3B"/>
    <w:rsid w:val="007A61AE"/>
    <w:rsid w:val="007A64FA"/>
    <w:rsid w:val="007A6897"/>
    <w:rsid w:val="007A68C7"/>
    <w:rsid w:val="007A6983"/>
    <w:rsid w:val="007A6BD6"/>
    <w:rsid w:val="007A6C67"/>
    <w:rsid w:val="007A6D9F"/>
    <w:rsid w:val="007A6F1E"/>
    <w:rsid w:val="007A7524"/>
    <w:rsid w:val="007A752D"/>
    <w:rsid w:val="007A7731"/>
    <w:rsid w:val="007A77C9"/>
    <w:rsid w:val="007A7AA9"/>
    <w:rsid w:val="007A7CEB"/>
    <w:rsid w:val="007A7EB8"/>
    <w:rsid w:val="007A7EFF"/>
    <w:rsid w:val="007B0063"/>
    <w:rsid w:val="007B0576"/>
    <w:rsid w:val="007B05BC"/>
    <w:rsid w:val="007B0646"/>
    <w:rsid w:val="007B09AA"/>
    <w:rsid w:val="007B09C7"/>
    <w:rsid w:val="007B0A60"/>
    <w:rsid w:val="007B0ACD"/>
    <w:rsid w:val="007B0BA4"/>
    <w:rsid w:val="007B0C43"/>
    <w:rsid w:val="007B0C75"/>
    <w:rsid w:val="007B0E64"/>
    <w:rsid w:val="007B102E"/>
    <w:rsid w:val="007B119A"/>
    <w:rsid w:val="007B168C"/>
    <w:rsid w:val="007B1725"/>
    <w:rsid w:val="007B1A1B"/>
    <w:rsid w:val="007B1BF1"/>
    <w:rsid w:val="007B1C09"/>
    <w:rsid w:val="007B1C56"/>
    <w:rsid w:val="007B1D60"/>
    <w:rsid w:val="007B1EAF"/>
    <w:rsid w:val="007B228D"/>
    <w:rsid w:val="007B230B"/>
    <w:rsid w:val="007B2377"/>
    <w:rsid w:val="007B254B"/>
    <w:rsid w:val="007B2760"/>
    <w:rsid w:val="007B2A28"/>
    <w:rsid w:val="007B2A64"/>
    <w:rsid w:val="007B2BD3"/>
    <w:rsid w:val="007B2CFB"/>
    <w:rsid w:val="007B2D43"/>
    <w:rsid w:val="007B2E17"/>
    <w:rsid w:val="007B2F5C"/>
    <w:rsid w:val="007B312F"/>
    <w:rsid w:val="007B3508"/>
    <w:rsid w:val="007B3519"/>
    <w:rsid w:val="007B3841"/>
    <w:rsid w:val="007B38A7"/>
    <w:rsid w:val="007B3B9F"/>
    <w:rsid w:val="007B3E23"/>
    <w:rsid w:val="007B3F96"/>
    <w:rsid w:val="007B3FB5"/>
    <w:rsid w:val="007B4108"/>
    <w:rsid w:val="007B4177"/>
    <w:rsid w:val="007B41D4"/>
    <w:rsid w:val="007B420A"/>
    <w:rsid w:val="007B43A0"/>
    <w:rsid w:val="007B44E0"/>
    <w:rsid w:val="007B45B2"/>
    <w:rsid w:val="007B4809"/>
    <w:rsid w:val="007B4A0E"/>
    <w:rsid w:val="007B4A1E"/>
    <w:rsid w:val="007B4D03"/>
    <w:rsid w:val="007B4E16"/>
    <w:rsid w:val="007B4E48"/>
    <w:rsid w:val="007B4EFC"/>
    <w:rsid w:val="007B4FBF"/>
    <w:rsid w:val="007B5137"/>
    <w:rsid w:val="007B51CA"/>
    <w:rsid w:val="007B53E9"/>
    <w:rsid w:val="007B54F3"/>
    <w:rsid w:val="007B55E4"/>
    <w:rsid w:val="007B5802"/>
    <w:rsid w:val="007B582D"/>
    <w:rsid w:val="007B5904"/>
    <w:rsid w:val="007B5B1B"/>
    <w:rsid w:val="007B5CD9"/>
    <w:rsid w:val="007B5D52"/>
    <w:rsid w:val="007B5E73"/>
    <w:rsid w:val="007B5EC3"/>
    <w:rsid w:val="007B609B"/>
    <w:rsid w:val="007B62BE"/>
    <w:rsid w:val="007B640B"/>
    <w:rsid w:val="007B64AF"/>
    <w:rsid w:val="007B64C2"/>
    <w:rsid w:val="007B64C8"/>
    <w:rsid w:val="007B64EB"/>
    <w:rsid w:val="007B6699"/>
    <w:rsid w:val="007B6767"/>
    <w:rsid w:val="007B67BB"/>
    <w:rsid w:val="007B68F3"/>
    <w:rsid w:val="007B6D52"/>
    <w:rsid w:val="007B720C"/>
    <w:rsid w:val="007B7329"/>
    <w:rsid w:val="007B7527"/>
    <w:rsid w:val="007B76C9"/>
    <w:rsid w:val="007B784B"/>
    <w:rsid w:val="007B7937"/>
    <w:rsid w:val="007B798A"/>
    <w:rsid w:val="007C01A7"/>
    <w:rsid w:val="007C02A5"/>
    <w:rsid w:val="007C0483"/>
    <w:rsid w:val="007C056F"/>
    <w:rsid w:val="007C070B"/>
    <w:rsid w:val="007C091A"/>
    <w:rsid w:val="007C0929"/>
    <w:rsid w:val="007C0CFC"/>
    <w:rsid w:val="007C0E22"/>
    <w:rsid w:val="007C0F47"/>
    <w:rsid w:val="007C0F53"/>
    <w:rsid w:val="007C1133"/>
    <w:rsid w:val="007C13DA"/>
    <w:rsid w:val="007C15D8"/>
    <w:rsid w:val="007C196B"/>
    <w:rsid w:val="007C1A4B"/>
    <w:rsid w:val="007C1F23"/>
    <w:rsid w:val="007C1F63"/>
    <w:rsid w:val="007C2042"/>
    <w:rsid w:val="007C2060"/>
    <w:rsid w:val="007C20E3"/>
    <w:rsid w:val="007C2135"/>
    <w:rsid w:val="007C2146"/>
    <w:rsid w:val="007C22FD"/>
    <w:rsid w:val="007C25D6"/>
    <w:rsid w:val="007C2703"/>
    <w:rsid w:val="007C2808"/>
    <w:rsid w:val="007C281B"/>
    <w:rsid w:val="007C28E1"/>
    <w:rsid w:val="007C295E"/>
    <w:rsid w:val="007C2AF8"/>
    <w:rsid w:val="007C2B52"/>
    <w:rsid w:val="007C2B6C"/>
    <w:rsid w:val="007C2CD2"/>
    <w:rsid w:val="007C2D1B"/>
    <w:rsid w:val="007C315A"/>
    <w:rsid w:val="007C316A"/>
    <w:rsid w:val="007C31EB"/>
    <w:rsid w:val="007C3383"/>
    <w:rsid w:val="007C346B"/>
    <w:rsid w:val="007C347C"/>
    <w:rsid w:val="007C34D3"/>
    <w:rsid w:val="007C34E7"/>
    <w:rsid w:val="007C37AC"/>
    <w:rsid w:val="007C37B4"/>
    <w:rsid w:val="007C3948"/>
    <w:rsid w:val="007C3A91"/>
    <w:rsid w:val="007C3DA1"/>
    <w:rsid w:val="007C3F68"/>
    <w:rsid w:val="007C3FBB"/>
    <w:rsid w:val="007C3FC6"/>
    <w:rsid w:val="007C4095"/>
    <w:rsid w:val="007C4360"/>
    <w:rsid w:val="007C4423"/>
    <w:rsid w:val="007C446F"/>
    <w:rsid w:val="007C449E"/>
    <w:rsid w:val="007C473E"/>
    <w:rsid w:val="007C47D2"/>
    <w:rsid w:val="007C47FC"/>
    <w:rsid w:val="007C48F5"/>
    <w:rsid w:val="007C4914"/>
    <w:rsid w:val="007C4C41"/>
    <w:rsid w:val="007C4DD7"/>
    <w:rsid w:val="007C50C9"/>
    <w:rsid w:val="007C5775"/>
    <w:rsid w:val="007C57C2"/>
    <w:rsid w:val="007C580D"/>
    <w:rsid w:val="007C5967"/>
    <w:rsid w:val="007C5A56"/>
    <w:rsid w:val="007C5C68"/>
    <w:rsid w:val="007C5D65"/>
    <w:rsid w:val="007C5D88"/>
    <w:rsid w:val="007C5FCD"/>
    <w:rsid w:val="007C6112"/>
    <w:rsid w:val="007C621B"/>
    <w:rsid w:val="007C6242"/>
    <w:rsid w:val="007C637B"/>
    <w:rsid w:val="007C63D2"/>
    <w:rsid w:val="007C6424"/>
    <w:rsid w:val="007C65DA"/>
    <w:rsid w:val="007C6895"/>
    <w:rsid w:val="007C6CA3"/>
    <w:rsid w:val="007C6DFC"/>
    <w:rsid w:val="007C6E9C"/>
    <w:rsid w:val="007C6EE1"/>
    <w:rsid w:val="007C6FF0"/>
    <w:rsid w:val="007C7076"/>
    <w:rsid w:val="007C7129"/>
    <w:rsid w:val="007C77B8"/>
    <w:rsid w:val="007C7849"/>
    <w:rsid w:val="007C7985"/>
    <w:rsid w:val="007C7A18"/>
    <w:rsid w:val="007C7C24"/>
    <w:rsid w:val="007C7F97"/>
    <w:rsid w:val="007D0396"/>
    <w:rsid w:val="007D081C"/>
    <w:rsid w:val="007D1013"/>
    <w:rsid w:val="007D11E2"/>
    <w:rsid w:val="007D12AC"/>
    <w:rsid w:val="007D1395"/>
    <w:rsid w:val="007D1468"/>
    <w:rsid w:val="007D1556"/>
    <w:rsid w:val="007D16CC"/>
    <w:rsid w:val="007D16D8"/>
    <w:rsid w:val="007D185E"/>
    <w:rsid w:val="007D1961"/>
    <w:rsid w:val="007D1A79"/>
    <w:rsid w:val="007D1F47"/>
    <w:rsid w:val="007D2053"/>
    <w:rsid w:val="007D2056"/>
    <w:rsid w:val="007D2126"/>
    <w:rsid w:val="007D2211"/>
    <w:rsid w:val="007D2274"/>
    <w:rsid w:val="007D26B6"/>
    <w:rsid w:val="007D2765"/>
    <w:rsid w:val="007D277A"/>
    <w:rsid w:val="007D287F"/>
    <w:rsid w:val="007D2AC5"/>
    <w:rsid w:val="007D2CE8"/>
    <w:rsid w:val="007D2D8F"/>
    <w:rsid w:val="007D2DAF"/>
    <w:rsid w:val="007D2EC2"/>
    <w:rsid w:val="007D2F05"/>
    <w:rsid w:val="007D30A4"/>
    <w:rsid w:val="007D3391"/>
    <w:rsid w:val="007D348E"/>
    <w:rsid w:val="007D361A"/>
    <w:rsid w:val="007D36E2"/>
    <w:rsid w:val="007D3B15"/>
    <w:rsid w:val="007D3DED"/>
    <w:rsid w:val="007D40A2"/>
    <w:rsid w:val="007D4105"/>
    <w:rsid w:val="007D4381"/>
    <w:rsid w:val="007D4428"/>
    <w:rsid w:val="007D4459"/>
    <w:rsid w:val="007D45AC"/>
    <w:rsid w:val="007D45B7"/>
    <w:rsid w:val="007D47F1"/>
    <w:rsid w:val="007D4958"/>
    <w:rsid w:val="007D4A58"/>
    <w:rsid w:val="007D4AC9"/>
    <w:rsid w:val="007D4B80"/>
    <w:rsid w:val="007D50DB"/>
    <w:rsid w:val="007D5130"/>
    <w:rsid w:val="007D5148"/>
    <w:rsid w:val="007D52FE"/>
    <w:rsid w:val="007D54B5"/>
    <w:rsid w:val="007D5759"/>
    <w:rsid w:val="007D57BF"/>
    <w:rsid w:val="007D57CF"/>
    <w:rsid w:val="007D5827"/>
    <w:rsid w:val="007D59B8"/>
    <w:rsid w:val="007D5B26"/>
    <w:rsid w:val="007D5C97"/>
    <w:rsid w:val="007D5D81"/>
    <w:rsid w:val="007D5E5B"/>
    <w:rsid w:val="007D5EB8"/>
    <w:rsid w:val="007D5FC4"/>
    <w:rsid w:val="007D601F"/>
    <w:rsid w:val="007D604B"/>
    <w:rsid w:val="007D6081"/>
    <w:rsid w:val="007D6146"/>
    <w:rsid w:val="007D6501"/>
    <w:rsid w:val="007D6673"/>
    <w:rsid w:val="007D667B"/>
    <w:rsid w:val="007D6849"/>
    <w:rsid w:val="007D690A"/>
    <w:rsid w:val="007D6A15"/>
    <w:rsid w:val="007D6B0A"/>
    <w:rsid w:val="007D6C29"/>
    <w:rsid w:val="007D6FBA"/>
    <w:rsid w:val="007D70B2"/>
    <w:rsid w:val="007D7184"/>
    <w:rsid w:val="007D7379"/>
    <w:rsid w:val="007D743F"/>
    <w:rsid w:val="007D7464"/>
    <w:rsid w:val="007D7907"/>
    <w:rsid w:val="007D7A5F"/>
    <w:rsid w:val="007D7AE4"/>
    <w:rsid w:val="007D7AE7"/>
    <w:rsid w:val="007D7F5C"/>
    <w:rsid w:val="007E058D"/>
    <w:rsid w:val="007E0705"/>
    <w:rsid w:val="007E0737"/>
    <w:rsid w:val="007E0A24"/>
    <w:rsid w:val="007E0D85"/>
    <w:rsid w:val="007E0DA7"/>
    <w:rsid w:val="007E0DF7"/>
    <w:rsid w:val="007E0E57"/>
    <w:rsid w:val="007E0FD5"/>
    <w:rsid w:val="007E112A"/>
    <w:rsid w:val="007E11A9"/>
    <w:rsid w:val="007E1402"/>
    <w:rsid w:val="007E151D"/>
    <w:rsid w:val="007E15EA"/>
    <w:rsid w:val="007E163E"/>
    <w:rsid w:val="007E16D4"/>
    <w:rsid w:val="007E1709"/>
    <w:rsid w:val="007E179E"/>
    <w:rsid w:val="007E19DC"/>
    <w:rsid w:val="007E19E2"/>
    <w:rsid w:val="007E1C59"/>
    <w:rsid w:val="007E1D0A"/>
    <w:rsid w:val="007E1E18"/>
    <w:rsid w:val="007E202C"/>
    <w:rsid w:val="007E21B7"/>
    <w:rsid w:val="007E227F"/>
    <w:rsid w:val="007E234A"/>
    <w:rsid w:val="007E23FF"/>
    <w:rsid w:val="007E2416"/>
    <w:rsid w:val="007E2422"/>
    <w:rsid w:val="007E2651"/>
    <w:rsid w:val="007E27E5"/>
    <w:rsid w:val="007E28CD"/>
    <w:rsid w:val="007E29E9"/>
    <w:rsid w:val="007E2BA9"/>
    <w:rsid w:val="007E2BAF"/>
    <w:rsid w:val="007E2C8A"/>
    <w:rsid w:val="007E2DCA"/>
    <w:rsid w:val="007E3214"/>
    <w:rsid w:val="007E32C9"/>
    <w:rsid w:val="007E333D"/>
    <w:rsid w:val="007E33A2"/>
    <w:rsid w:val="007E373D"/>
    <w:rsid w:val="007E3B14"/>
    <w:rsid w:val="007E3D37"/>
    <w:rsid w:val="007E3D82"/>
    <w:rsid w:val="007E3FFE"/>
    <w:rsid w:val="007E4061"/>
    <w:rsid w:val="007E40EE"/>
    <w:rsid w:val="007E41B1"/>
    <w:rsid w:val="007E4410"/>
    <w:rsid w:val="007E4477"/>
    <w:rsid w:val="007E45E7"/>
    <w:rsid w:val="007E46DC"/>
    <w:rsid w:val="007E47CE"/>
    <w:rsid w:val="007E4827"/>
    <w:rsid w:val="007E4873"/>
    <w:rsid w:val="007E48C9"/>
    <w:rsid w:val="007E48EB"/>
    <w:rsid w:val="007E49C6"/>
    <w:rsid w:val="007E4D02"/>
    <w:rsid w:val="007E4E9A"/>
    <w:rsid w:val="007E4FF8"/>
    <w:rsid w:val="007E51C0"/>
    <w:rsid w:val="007E524F"/>
    <w:rsid w:val="007E52A9"/>
    <w:rsid w:val="007E52BB"/>
    <w:rsid w:val="007E5467"/>
    <w:rsid w:val="007E5637"/>
    <w:rsid w:val="007E56A1"/>
    <w:rsid w:val="007E5816"/>
    <w:rsid w:val="007E58BA"/>
    <w:rsid w:val="007E59CE"/>
    <w:rsid w:val="007E5C18"/>
    <w:rsid w:val="007E5CBF"/>
    <w:rsid w:val="007E5CE2"/>
    <w:rsid w:val="007E5D21"/>
    <w:rsid w:val="007E5D8C"/>
    <w:rsid w:val="007E5E23"/>
    <w:rsid w:val="007E60B4"/>
    <w:rsid w:val="007E61A9"/>
    <w:rsid w:val="007E62AA"/>
    <w:rsid w:val="007E62B6"/>
    <w:rsid w:val="007E6469"/>
    <w:rsid w:val="007E64E9"/>
    <w:rsid w:val="007E668E"/>
    <w:rsid w:val="007E6B0C"/>
    <w:rsid w:val="007E6B7F"/>
    <w:rsid w:val="007E6F3B"/>
    <w:rsid w:val="007E7049"/>
    <w:rsid w:val="007E70E7"/>
    <w:rsid w:val="007E71DE"/>
    <w:rsid w:val="007E727E"/>
    <w:rsid w:val="007E741F"/>
    <w:rsid w:val="007E754A"/>
    <w:rsid w:val="007E769F"/>
    <w:rsid w:val="007E7799"/>
    <w:rsid w:val="007E789C"/>
    <w:rsid w:val="007E793A"/>
    <w:rsid w:val="007E7A19"/>
    <w:rsid w:val="007E7BA3"/>
    <w:rsid w:val="007E7D6F"/>
    <w:rsid w:val="007F00C9"/>
    <w:rsid w:val="007F0131"/>
    <w:rsid w:val="007F0173"/>
    <w:rsid w:val="007F0271"/>
    <w:rsid w:val="007F0282"/>
    <w:rsid w:val="007F02CB"/>
    <w:rsid w:val="007F0433"/>
    <w:rsid w:val="007F0466"/>
    <w:rsid w:val="007F0557"/>
    <w:rsid w:val="007F0577"/>
    <w:rsid w:val="007F05D0"/>
    <w:rsid w:val="007F063F"/>
    <w:rsid w:val="007F067F"/>
    <w:rsid w:val="007F0789"/>
    <w:rsid w:val="007F0BC7"/>
    <w:rsid w:val="007F0BCE"/>
    <w:rsid w:val="007F0BF4"/>
    <w:rsid w:val="007F0F00"/>
    <w:rsid w:val="007F0F0E"/>
    <w:rsid w:val="007F0F8A"/>
    <w:rsid w:val="007F124A"/>
    <w:rsid w:val="007F1331"/>
    <w:rsid w:val="007F13C3"/>
    <w:rsid w:val="007F142B"/>
    <w:rsid w:val="007F1517"/>
    <w:rsid w:val="007F16CA"/>
    <w:rsid w:val="007F17D4"/>
    <w:rsid w:val="007F1870"/>
    <w:rsid w:val="007F1B5D"/>
    <w:rsid w:val="007F1DFE"/>
    <w:rsid w:val="007F1E0B"/>
    <w:rsid w:val="007F1FD8"/>
    <w:rsid w:val="007F2319"/>
    <w:rsid w:val="007F23BB"/>
    <w:rsid w:val="007F25AD"/>
    <w:rsid w:val="007F2962"/>
    <w:rsid w:val="007F2979"/>
    <w:rsid w:val="007F2AC6"/>
    <w:rsid w:val="007F2B93"/>
    <w:rsid w:val="007F2C4D"/>
    <w:rsid w:val="007F2EAB"/>
    <w:rsid w:val="007F2EB9"/>
    <w:rsid w:val="007F31A8"/>
    <w:rsid w:val="007F3360"/>
    <w:rsid w:val="007F3415"/>
    <w:rsid w:val="007F34E6"/>
    <w:rsid w:val="007F34EA"/>
    <w:rsid w:val="007F369B"/>
    <w:rsid w:val="007F37AD"/>
    <w:rsid w:val="007F3844"/>
    <w:rsid w:val="007F38F1"/>
    <w:rsid w:val="007F39CE"/>
    <w:rsid w:val="007F39FD"/>
    <w:rsid w:val="007F3AF7"/>
    <w:rsid w:val="007F3C37"/>
    <w:rsid w:val="007F3D39"/>
    <w:rsid w:val="007F3E9B"/>
    <w:rsid w:val="007F3FB0"/>
    <w:rsid w:val="007F405E"/>
    <w:rsid w:val="007F41C6"/>
    <w:rsid w:val="007F4275"/>
    <w:rsid w:val="007F4607"/>
    <w:rsid w:val="007F4705"/>
    <w:rsid w:val="007F470E"/>
    <w:rsid w:val="007F4810"/>
    <w:rsid w:val="007F486B"/>
    <w:rsid w:val="007F499B"/>
    <w:rsid w:val="007F4D26"/>
    <w:rsid w:val="007F4F46"/>
    <w:rsid w:val="007F5033"/>
    <w:rsid w:val="007F5083"/>
    <w:rsid w:val="007F527C"/>
    <w:rsid w:val="007F5639"/>
    <w:rsid w:val="007F58E0"/>
    <w:rsid w:val="007F5B57"/>
    <w:rsid w:val="007F5BCC"/>
    <w:rsid w:val="007F5C9C"/>
    <w:rsid w:val="007F5CE8"/>
    <w:rsid w:val="007F5D93"/>
    <w:rsid w:val="007F5F3B"/>
    <w:rsid w:val="007F6215"/>
    <w:rsid w:val="007F6329"/>
    <w:rsid w:val="007F6534"/>
    <w:rsid w:val="007F6927"/>
    <w:rsid w:val="007F6934"/>
    <w:rsid w:val="007F697C"/>
    <w:rsid w:val="007F6A86"/>
    <w:rsid w:val="007F6AF1"/>
    <w:rsid w:val="007F6B1A"/>
    <w:rsid w:val="007F6EF4"/>
    <w:rsid w:val="007F6F52"/>
    <w:rsid w:val="007F6F6B"/>
    <w:rsid w:val="007F7076"/>
    <w:rsid w:val="007F7122"/>
    <w:rsid w:val="007F742B"/>
    <w:rsid w:val="007F7602"/>
    <w:rsid w:val="007F76D9"/>
    <w:rsid w:val="007F7708"/>
    <w:rsid w:val="007F772C"/>
    <w:rsid w:val="007F7A37"/>
    <w:rsid w:val="007F7C62"/>
    <w:rsid w:val="007F7CCD"/>
    <w:rsid w:val="007F7DD3"/>
    <w:rsid w:val="007F7E59"/>
    <w:rsid w:val="007F7F15"/>
    <w:rsid w:val="0080004E"/>
    <w:rsid w:val="00800103"/>
    <w:rsid w:val="00800134"/>
    <w:rsid w:val="0080037E"/>
    <w:rsid w:val="008003B0"/>
    <w:rsid w:val="0080053B"/>
    <w:rsid w:val="008005D8"/>
    <w:rsid w:val="0080073C"/>
    <w:rsid w:val="008008B7"/>
    <w:rsid w:val="00800A5C"/>
    <w:rsid w:val="00800B8B"/>
    <w:rsid w:val="00800F14"/>
    <w:rsid w:val="00801005"/>
    <w:rsid w:val="0080118A"/>
    <w:rsid w:val="00801761"/>
    <w:rsid w:val="0080176F"/>
    <w:rsid w:val="00801830"/>
    <w:rsid w:val="0080183F"/>
    <w:rsid w:val="0080193D"/>
    <w:rsid w:val="00801B02"/>
    <w:rsid w:val="00801FC0"/>
    <w:rsid w:val="0080215D"/>
    <w:rsid w:val="0080216C"/>
    <w:rsid w:val="00802289"/>
    <w:rsid w:val="008022FD"/>
    <w:rsid w:val="00802365"/>
    <w:rsid w:val="00802420"/>
    <w:rsid w:val="00802A78"/>
    <w:rsid w:val="00802AB3"/>
    <w:rsid w:val="00802AD4"/>
    <w:rsid w:val="00802BD2"/>
    <w:rsid w:val="00802C57"/>
    <w:rsid w:val="00802D22"/>
    <w:rsid w:val="00803227"/>
    <w:rsid w:val="008032C7"/>
    <w:rsid w:val="008035A2"/>
    <w:rsid w:val="00803778"/>
    <w:rsid w:val="008037FD"/>
    <w:rsid w:val="008039F6"/>
    <w:rsid w:val="00803A44"/>
    <w:rsid w:val="00803B3E"/>
    <w:rsid w:val="00803CC1"/>
    <w:rsid w:val="00803D06"/>
    <w:rsid w:val="00803D7F"/>
    <w:rsid w:val="00803EEC"/>
    <w:rsid w:val="00803FB5"/>
    <w:rsid w:val="00803FDD"/>
    <w:rsid w:val="00803FF2"/>
    <w:rsid w:val="00804256"/>
    <w:rsid w:val="00804627"/>
    <w:rsid w:val="00804669"/>
    <w:rsid w:val="008047D4"/>
    <w:rsid w:val="00804942"/>
    <w:rsid w:val="00804AD9"/>
    <w:rsid w:val="00804B13"/>
    <w:rsid w:val="00804D94"/>
    <w:rsid w:val="00804FBE"/>
    <w:rsid w:val="00805085"/>
    <w:rsid w:val="008050A2"/>
    <w:rsid w:val="008051CC"/>
    <w:rsid w:val="00805346"/>
    <w:rsid w:val="008053A9"/>
    <w:rsid w:val="00805766"/>
    <w:rsid w:val="008058A0"/>
    <w:rsid w:val="00805A68"/>
    <w:rsid w:val="00805BA4"/>
    <w:rsid w:val="00805D0C"/>
    <w:rsid w:val="00805FE3"/>
    <w:rsid w:val="008060A4"/>
    <w:rsid w:val="008061B5"/>
    <w:rsid w:val="00806319"/>
    <w:rsid w:val="00806764"/>
    <w:rsid w:val="00806798"/>
    <w:rsid w:val="0080691B"/>
    <w:rsid w:val="0080697A"/>
    <w:rsid w:val="00806A0F"/>
    <w:rsid w:val="00806A1F"/>
    <w:rsid w:val="00806A29"/>
    <w:rsid w:val="00806B09"/>
    <w:rsid w:val="00806DEB"/>
    <w:rsid w:val="00806ED4"/>
    <w:rsid w:val="00806F18"/>
    <w:rsid w:val="00806FF4"/>
    <w:rsid w:val="0080708D"/>
    <w:rsid w:val="008070F6"/>
    <w:rsid w:val="00807147"/>
    <w:rsid w:val="00807447"/>
    <w:rsid w:val="00807939"/>
    <w:rsid w:val="00807C3B"/>
    <w:rsid w:val="00807C3F"/>
    <w:rsid w:val="00807EB0"/>
    <w:rsid w:val="00810117"/>
    <w:rsid w:val="008101D1"/>
    <w:rsid w:val="0081044E"/>
    <w:rsid w:val="00810603"/>
    <w:rsid w:val="00810645"/>
    <w:rsid w:val="00810872"/>
    <w:rsid w:val="00810948"/>
    <w:rsid w:val="00810A25"/>
    <w:rsid w:val="00810BDF"/>
    <w:rsid w:val="00810C67"/>
    <w:rsid w:val="00811005"/>
    <w:rsid w:val="00811151"/>
    <w:rsid w:val="0081118F"/>
    <w:rsid w:val="008113BC"/>
    <w:rsid w:val="0081161B"/>
    <w:rsid w:val="00811778"/>
    <w:rsid w:val="008117C4"/>
    <w:rsid w:val="00811A1F"/>
    <w:rsid w:val="00811D10"/>
    <w:rsid w:val="00811FB6"/>
    <w:rsid w:val="00812065"/>
    <w:rsid w:val="00812076"/>
    <w:rsid w:val="008120B1"/>
    <w:rsid w:val="008120DC"/>
    <w:rsid w:val="00812153"/>
    <w:rsid w:val="00812158"/>
    <w:rsid w:val="008121B8"/>
    <w:rsid w:val="008122D6"/>
    <w:rsid w:val="008123AB"/>
    <w:rsid w:val="008123BD"/>
    <w:rsid w:val="00812407"/>
    <w:rsid w:val="008125FB"/>
    <w:rsid w:val="00812633"/>
    <w:rsid w:val="00812635"/>
    <w:rsid w:val="008126F1"/>
    <w:rsid w:val="008126FE"/>
    <w:rsid w:val="00812972"/>
    <w:rsid w:val="00812C1C"/>
    <w:rsid w:val="00812ED2"/>
    <w:rsid w:val="008130A9"/>
    <w:rsid w:val="008131AF"/>
    <w:rsid w:val="0081323B"/>
    <w:rsid w:val="0081328A"/>
    <w:rsid w:val="0081331C"/>
    <w:rsid w:val="00813354"/>
    <w:rsid w:val="008133BA"/>
    <w:rsid w:val="008133CB"/>
    <w:rsid w:val="00813511"/>
    <w:rsid w:val="008138E4"/>
    <w:rsid w:val="008139C7"/>
    <w:rsid w:val="008139CD"/>
    <w:rsid w:val="00813A31"/>
    <w:rsid w:val="00813A91"/>
    <w:rsid w:val="00813C77"/>
    <w:rsid w:val="00813D22"/>
    <w:rsid w:val="00813E4F"/>
    <w:rsid w:val="00813F43"/>
    <w:rsid w:val="0081412D"/>
    <w:rsid w:val="008141F7"/>
    <w:rsid w:val="00814547"/>
    <w:rsid w:val="0081470D"/>
    <w:rsid w:val="008149E4"/>
    <w:rsid w:val="00814A01"/>
    <w:rsid w:val="00814A6B"/>
    <w:rsid w:val="00814BA6"/>
    <w:rsid w:val="00814C7C"/>
    <w:rsid w:val="00814D6A"/>
    <w:rsid w:val="00815159"/>
    <w:rsid w:val="00815191"/>
    <w:rsid w:val="008151CB"/>
    <w:rsid w:val="0081542E"/>
    <w:rsid w:val="0081558E"/>
    <w:rsid w:val="00815663"/>
    <w:rsid w:val="00815732"/>
    <w:rsid w:val="008158CD"/>
    <w:rsid w:val="00815998"/>
    <w:rsid w:val="008159B2"/>
    <w:rsid w:val="00815D48"/>
    <w:rsid w:val="00815F99"/>
    <w:rsid w:val="0081612B"/>
    <w:rsid w:val="0081614D"/>
    <w:rsid w:val="008161F3"/>
    <w:rsid w:val="00816255"/>
    <w:rsid w:val="008167AB"/>
    <w:rsid w:val="008167DF"/>
    <w:rsid w:val="00816908"/>
    <w:rsid w:val="008169E7"/>
    <w:rsid w:val="00816B1C"/>
    <w:rsid w:val="00816D52"/>
    <w:rsid w:val="00816E4A"/>
    <w:rsid w:val="00816E95"/>
    <w:rsid w:val="00816F54"/>
    <w:rsid w:val="0081704E"/>
    <w:rsid w:val="0081706F"/>
    <w:rsid w:val="008171DD"/>
    <w:rsid w:val="00817264"/>
    <w:rsid w:val="008172E2"/>
    <w:rsid w:val="008172EF"/>
    <w:rsid w:val="008173B5"/>
    <w:rsid w:val="00817685"/>
    <w:rsid w:val="00817798"/>
    <w:rsid w:val="00817870"/>
    <w:rsid w:val="00817BFC"/>
    <w:rsid w:val="00817F39"/>
    <w:rsid w:val="00820130"/>
    <w:rsid w:val="00820214"/>
    <w:rsid w:val="008202AA"/>
    <w:rsid w:val="0082040A"/>
    <w:rsid w:val="008204FD"/>
    <w:rsid w:val="00820596"/>
    <w:rsid w:val="008206C2"/>
    <w:rsid w:val="00820744"/>
    <w:rsid w:val="008208BA"/>
    <w:rsid w:val="00820ABD"/>
    <w:rsid w:val="00820DDE"/>
    <w:rsid w:val="00820E64"/>
    <w:rsid w:val="00821111"/>
    <w:rsid w:val="0082120C"/>
    <w:rsid w:val="00821283"/>
    <w:rsid w:val="0082138A"/>
    <w:rsid w:val="008213DA"/>
    <w:rsid w:val="00821442"/>
    <w:rsid w:val="00821454"/>
    <w:rsid w:val="00821563"/>
    <w:rsid w:val="008216A0"/>
    <w:rsid w:val="00821953"/>
    <w:rsid w:val="0082196A"/>
    <w:rsid w:val="00821CDD"/>
    <w:rsid w:val="00821D3E"/>
    <w:rsid w:val="00821F90"/>
    <w:rsid w:val="00822118"/>
    <w:rsid w:val="00822121"/>
    <w:rsid w:val="0082255B"/>
    <w:rsid w:val="00822585"/>
    <w:rsid w:val="0082263E"/>
    <w:rsid w:val="0082286C"/>
    <w:rsid w:val="0082288C"/>
    <w:rsid w:val="008228CC"/>
    <w:rsid w:val="00822B79"/>
    <w:rsid w:val="00823059"/>
    <w:rsid w:val="008231F5"/>
    <w:rsid w:val="008234A1"/>
    <w:rsid w:val="0082356B"/>
    <w:rsid w:val="0082360C"/>
    <w:rsid w:val="00823644"/>
    <w:rsid w:val="008236BB"/>
    <w:rsid w:val="008236F9"/>
    <w:rsid w:val="00823ADE"/>
    <w:rsid w:val="00823FD2"/>
    <w:rsid w:val="00824133"/>
    <w:rsid w:val="008241C0"/>
    <w:rsid w:val="00824211"/>
    <w:rsid w:val="00824337"/>
    <w:rsid w:val="008246D2"/>
    <w:rsid w:val="00824755"/>
    <w:rsid w:val="0082483B"/>
    <w:rsid w:val="0082489F"/>
    <w:rsid w:val="008248BC"/>
    <w:rsid w:val="00824955"/>
    <w:rsid w:val="00824A19"/>
    <w:rsid w:val="00824A79"/>
    <w:rsid w:val="00824B06"/>
    <w:rsid w:val="00824C9E"/>
    <w:rsid w:val="00824D0E"/>
    <w:rsid w:val="00824F91"/>
    <w:rsid w:val="00825122"/>
    <w:rsid w:val="00825283"/>
    <w:rsid w:val="008253FF"/>
    <w:rsid w:val="0082547D"/>
    <w:rsid w:val="0082574B"/>
    <w:rsid w:val="0082578E"/>
    <w:rsid w:val="00825801"/>
    <w:rsid w:val="00825836"/>
    <w:rsid w:val="008259F9"/>
    <w:rsid w:val="00825B35"/>
    <w:rsid w:val="00825E47"/>
    <w:rsid w:val="00825FDC"/>
    <w:rsid w:val="008261DE"/>
    <w:rsid w:val="00826237"/>
    <w:rsid w:val="0082644C"/>
    <w:rsid w:val="00826453"/>
    <w:rsid w:val="00826496"/>
    <w:rsid w:val="008264BD"/>
    <w:rsid w:val="00826558"/>
    <w:rsid w:val="00826686"/>
    <w:rsid w:val="00826742"/>
    <w:rsid w:val="008267C5"/>
    <w:rsid w:val="0082688B"/>
    <w:rsid w:val="008269A0"/>
    <w:rsid w:val="00826AED"/>
    <w:rsid w:val="00826AF3"/>
    <w:rsid w:val="00826AF8"/>
    <w:rsid w:val="00826B1F"/>
    <w:rsid w:val="00826B29"/>
    <w:rsid w:val="00826BD1"/>
    <w:rsid w:val="00826D2F"/>
    <w:rsid w:val="00826D47"/>
    <w:rsid w:val="0082734D"/>
    <w:rsid w:val="00827440"/>
    <w:rsid w:val="00827464"/>
    <w:rsid w:val="0082757F"/>
    <w:rsid w:val="0082793B"/>
    <w:rsid w:val="00827BA8"/>
    <w:rsid w:val="00827BCF"/>
    <w:rsid w:val="00827CDD"/>
    <w:rsid w:val="0083028F"/>
    <w:rsid w:val="0083041A"/>
    <w:rsid w:val="008304AF"/>
    <w:rsid w:val="008306D2"/>
    <w:rsid w:val="00830BAD"/>
    <w:rsid w:val="00830C89"/>
    <w:rsid w:val="00830CB9"/>
    <w:rsid w:val="00830CE5"/>
    <w:rsid w:val="00830DCF"/>
    <w:rsid w:val="00830EA5"/>
    <w:rsid w:val="00830FDF"/>
    <w:rsid w:val="008314C2"/>
    <w:rsid w:val="008316AF"/>
    <w:rsid w:val="008316B0"/>
    <w:rsid w:val="008316CD"/>
    <w:rsid w:val="00831736"/>
    <w:rsid w:val="0083196B"/>
    <w:rsid w:val="00831AF2"/>
    <w:rsid w:val="00831B3F"/>
    <w:rsid w:val="00831BFE"/>
    <w:rsid w:val="00831E4D"/>
    <w:rsid w:val="00831E8B"/>
    <w:rsid w:val="00832100"/>
    <w:rsid w:val="00832113"/>
    <w:rsid w:val="0083243B"/>
    <w:rsid w:val="0083249A"/>
    <w:rsid w:val="008325D9"/>
    <w:rsid w:val="0083271F"/>
    <w:rsid w:val="0083284A"/>
    <w:rsid w:val="0083295C"/>
    <w:rsid w:val="00832B60"/>
    <w:rsid w:val="00833050"/>
    <w:rsid w:val="008332D3"/>
    <w:rsid w:val="00833341"/>
    <w:rsid w:val="0083348A"/>
    <w:rsid w:val="008335C8"/>
    <w:rsid w:val="00833731"/>
    <w:rsid w:val="008338B9"/>
    <w:rsid w:val="00833A1C"/>
    <w:rsid w:val="00833B76"/>
    <w:rsid w:val="00833C5F"/>
    <w:rsid w:val="00833DFA"/>
    <w:rsid w:val="00833F78"/>
    <w:rsid w:val="00833F86"/>
    <w:rsid w:val="00833FC7"/>
    <w:rsid w:val="00834288"/>
    <w:rsid w:val="0083462F"/>
    <w:rsid w:val="0083467F"/>
    <w:rsid w:val="008347CD"/>
    <w:rsid w:val="0083481F"/>
    <w:rsid w:val="00834826"/>
    <w:rsid w:val="00834A38"/>
    <w:rsid w:val="00834B59"/>
    <w:rsid w:val="00834E72"/>
    <w:rsid w:val="00834E79"/>
    <w:rsid w:val="00834F6D"/>
    <w:rsid w:val="008350BE"/>
    <w:rsid w:val="008350F0"/>
    <w:rsid w:val="008351DF"/>
    <w:rsid w:val="008353E6"/>
    <w:rsid w:val="00835599"/>
    <w:rsid w:val="008355BD"/>
    <w:rsid w:val="00835668"/>
    <w:rsid w:val="00835811"/>
    <w:rsid w:val="0083595F"/>
    <w:rsid w:val="00835CA8"/>
    <w:rsid w:val="00835D77"/>
    <w:rsid w:val="008361E9"/>
    <w:rsid w:val="00836236"/>
    <w:rsid w:val="008362A3"/>
    <w:rsid w:val="0083641D"/>
    <w:rsid w:val="0083643D"/>
    <w:rsid w:val="00836694"/>
    <w:rsid w:val="008368D2"/>
    <w:rsid w:val="00836B11"/>
    <w:rsid w:val="00836D98"/>
    <w:rsid w:val="0083702B"/>
    <w:rsid w:val="0083709C"/>
    <w:rsid w:val="008371AD"/>
    <w:rsid w:val="00837200"/>
    <w:rsid w:val="008376F8"/>
    <w:rsid w:val="00837722"/>
    <w:rsid w:val="00837990"/>
    <w:rsid w:val="00837B5E"/>
    <w:rsid w:val="00837B79"/>
    <w:rsid w:val="00837C98"/>
    <w:rsid w:val="00837CD7"/>
    <w:rsid w:val="00837CEC"/>
    <w:rsid w:val="00837F0F"/>
    <w:rsid w:val="008402A4"/>
    <w:rsid w:val="008402EA"/>
    <w:rsid w:val="00840380"/>
    <w:rsid w:val="008403B3"/>
    <w:rsid w:val="00840411"/>
    <w:rsid w:val="0084046C"/>
    <w:rsid w:val="008405D6"/>
    <w:rsid w:val="008406EA"/>
    <w:rsid w:val="008408E7"/>
    <w:rsid w:val="008408F6"/>
    <w:rsid w:val="00840CF2"/>
    <w:rsid w:val="00840F86"/>
    <w:rsid w:val="00840FD1"/>
    <w:rsid w:val="0084113C"/>
    <w:rsid w:val="008411BC"/>
    <w:rsid w:val="00841259"/>
    <w:rsid w:val="008412AD"/>
    <w:rsid w:val="008417BE"/>
    <w:rsid w:val="00841885"/>
    <w:rsid w:val="008418AA"/>
    <w:rsid w:val="00841BE1"/>
    <w:rsid w:val="008420D7"/>
    <w:rsid w:val="00842103"/>
    <w:rsid w:val="00842157"/>
    <w:rsid w:val="008421EA"/>
    <w:rsid w:val="0084232B"/>
    <w:rsid w:val="00842579"/>
    <w:rsid w:val="008425E8"/>
    <w:rsid w:val="00842639"/>
    <w:rsid w:val="00842B70"/>
    <w:rsid w:val="00842D68"/>
    <w:rsid w:val="00842EB3"/>
    <w:rsid w:val="00842EF1"/>
    <w:rsid w:val="00842FEA"/>
    <w:rsid w:val="008430B1"/>
    <w:rsid w:val="00843290"/>
    <w:rsid w:val="0084338C"/>
    <w:rsid w:val="00843701"/>
    <w:rsid w:val="00843814"/>
    <w:rsid w:val="0084396A"/>
    <w:rsid w:val="008439A1"/>
    <w:rsid w:val="00843B37"/>
    <w:rsid w:val="00843CAF"/>
    <w:rsid w:val="00844003"/>
    <w:rsid w:val="00844014"/>
    <w:rsid w:val="008440D3"/>
    <w:rsid w:val="008443D8"/>
    <w:rsid w:val="00844404"/>
    <w:rsid w:val="0084451A"/>
    <w:rsid w:val="008445F7"/>
    <w:rsid w:val="008446F4"/>
    <w:rsid w:val="00844790"/>
    <w:rsid w:val="00844B07"/>
    <w:rsid w:val="00844BAA"/>
    <w:rsid w:val="00844C17"/>
    <w:rsid w:val="00844DA4"/>
    <w:rsid w:val="00844E05"/>
    <w:rsid w:val="00845201"/>
    <w:rsid w:val="00845363"/>
    <w:rsid w:val="008453EA"/>
    <w:rsid w:val="00845420"/>
    <w:rsid w:val="00845431"/>
    <w:rsid w:val="0084543E"/>
    <w:rsid w:val="0084582D"/>
    <w:rsid w:val="0084583C"/>
    <w:rsid w:val="00845A12"/>
    <w:rsid w:val="00845B97"/>
    <w:rsid w:val="00845BE8"/>
    <w:rsid w:val="00845C7C"/>
    <w:rsid w:val="00845CCA"/>
    <w:rsid w:val="00845D68"/>
    <w:rsid w:val="00845F04"/>
    <w:rsid w:val="00845FAA"/>
    <w:rsid w:val="00846127"/>
    <w:rsid w:val="00846220"/>
    <w:rsid w:val="008463E1"/>
    <w:rsid w:val="008468EA"/>
    <w:rsid w:val="00846BF0"/>
    <w:rsid w:val="00846D13"/>
    <w:rsid w:val="00846D64"/>
    <w:rsid w:val="00847003"/>
    <w:rsid w:val="008470C2"/>
    <w:rsid w:val="008470D9"/>
    <w:rsid w:val="00847120"/>
    <w:rsid w:val="0084752E"/>
    <w:rsid w:val="00847910"/>
    <w:rsid w:val="00847AF9"/>
    <w:rsid w:val="00847AFD"/>
    <w:rsid w:val="00847C1F"/>
    <w:rsid w:val="00847C79"/>
    <w:rsid w:val="00847CB3"/>
    <w:rsid w:val="00847CCC"/>
    <w:rsid w:val="00847E4B"/>
    <w:rsid w:val="00847E96"/>
    <w:rsid w:val="00847F1E"/>
    <w:rsid w:val="00847F22"/>
    <w:rsid w:val="00847F4B"/>
    <w:rsid w:val="00847FB9"/>
    <w:rsid w:val="00850057"/>
    <w:rsid w:val="0085008D"/>
    <w:rsid w:val="0085030F"/>
    <w:rsid w:val="00850340"/>
    <w:rsid w:val="00850612"/>
    <w:rsid w:val="008507B1"/>
    <w:rsid w:val="008508FF"/>
    <w:rsid w:val="00850AF3"/>
    <w:rsid w:val="00850BB6"/>
    <w:rsid w:val="00850D38"/>
    <w:rsid w:val="00850E98"/>
    <w:rsid w:val="00850F19"/>
    <w:rsid w:val="008511BD"/>
    <w:rsid w:val="0085138A"/>
    <w:rsid w:val="0085139B"/>
    <w:rsid w:val="008513D3"/>
    <w:rsid w:val="00851637"/>
    <w:rsid w:val="008516F6"/>
    <w:rsid w:val="008518C1"/>
    <w:rsid w:val="00851916"/>
    <w:rsid w:val="00851C22"/>
    <w:rsid w:val="00851CA0"/>
    <w:rsid w:val="00851E9A"/>
    <w:rsid w:val="00851F18"/>
    <w:rsid w:val="0085204B"/>
    <w:rsid w:val="0085224B"/>
    <w:rsid w:val="00852283"/>
    <w:rsid w:val="0085230B"/>
    <w:rsid w:val="008523F5"/>
    <w:rsid w:val="00852598"/>
    <w:rsid w:val="00852736"/>
    <w:rsid w:val="00852964"/>
    <w:rsid w:val="00852C40"/>
    <w:rsid w:val="00852C9B"/>
    <w:rsid w:val="00852D26"/>
    <w:rsid w:val="00852DF4"/>
    <w:rsid w:val="00852E04"/>
    <w:rsid w:val="00852F37"/>
    <w:rsid w:val="008530FE"/>
    <w:rsid w:val="00853113"/>
    <w:rsid w:val="00853144"/>
    <w:rsid w:val="008531D3"/>
    <w:rsid w:val="00853292"/>
    <w:rsid w:val="008532E0"/>
    <w:rsid w:val="008533FA"/>
    <w:rsid w:val="008539F8"/>
    <w:rsid w:val="00853B03"/>
    <w:rsid w:val="00853D33"/>
    <w:rsid w:val="00853E35"/>
    <w:rsid w:val="008542C9"/>
    <w:rsid w:val="0085442B"/>
    <w:rsid w:val="00854481"/>
    <w:rsid w:val="00854610"/>
    <w:rsid w:val="00854954"/>
    <w:rsid w:val="00854B3E"/>
    <w:rsid w:val="00854C1A"/>
    <w:rsid w:val="00854C5E"/>
    <w:rsid w:val="00854F1D"/>
    <w:rsid w:val="00854F2F"/>
    <w:rsid w:val="008552A7"/>
    <w:rsid w:val="00855304"/>
    <w:rsid w:val="008553E0"/>
    <w:rsid w:val="0085588F"/>
    <w:rsid w:val="00855CCF"/>
    <w:rsid w:val="0085634D"/>
    <w:rsid w:val="008563D5"/>
    <w:rsid w:val="0085643B"/>
    <w:rsid w:val="00856587"/>
    <w:rsid w:val="00856817"/>
    <w:rsid w:val="00856936"/>
    <w:rsid w:val="0085695E"/>
    <w:rsid w:val="00856F27"/>
    <w:rsid w:val="0085712D"/>
    <w:rsid w:val="00857164"/>
    <w:rsid w:val="008571B5"/>
    <w:rsid w:val="008572D3"/>
    <w:rsid w:val="00857401"/>
    <w:rsid w:val="0085752B"/>
    <w:rsid w:val="0085770A"/>
    <w:rsid w:val="008577A3"/>
    <w:rsid w:val="00857830"/>
    <w:rsid w:val="00857964"/>
    <w:rsid w:val="008579C4"/>
    <w:rsid w:val="00857A3C"/>
    <w:rsid w:val="00857A48"/>
    <w:rsid w:val="00857AC3"/>
    <w:rsid w:val="00857DF7"/>
    <w:rsid w:val="00857F09"/>
    <w:rsid w:val="00857FF0"/>
    <w:rsid w:val="008600E0"/>
    <w:rsid w:val="00860241"/>
    <w:rsid w:val="00860398"/>
    <w:rsid w:val="008604D7"/>
    <w:rsid w:val="00860546"/>
    <w:rsid w:val="0086054A"/>
    <w:rsid w:val="0086055F"/>
    <w:rsid w:val="0086056A"/>
    <w:rsid w:val="008606E0"/>
    <w:rsid w:val="00860796"/>
    <w:rsid w:val="0086098E"/>
    <w:rsid w:val="00860AD4"/>
    <w:rsid w:val="00860B51"/>
    <w:rsid w:val="00860C41"/>
    <w:rsid w:val="00860E39"/>
    <w:rsid w:val="00860E6E"/>
    <w:rsid w:val="00860ED3"/>
    <w:rsid w:val="008612B8"/>
    <w:rsid w:val="00861394"/>
    <w:rsid w:val="0086162A"/>
    <w:rsid w:val="0086164C"/>
    <w:rsid w:val="00861B76"/>
    <w:rsid w:val="00861EA4"/>
    <w:rsid w:val="00861EBF"/>
    <w:rsid w:val="00861F96"/>
    <w:rsid w:val="008621AF"/>
    <w:rsid w:val="0086228B"/>
    <w:rsid w:val="0086253D"/>
    <w:rsid w:val="0086261C"/>
    <w:rsid w:val="008629D7"/>
    <w:rsid w:val="00862A1D"/>
    <w:rsid w:val="00862A92"/>
    <w:rsid w:val="00862C4D"/>
    <w:rsid w:val="00862DED"/>
    <w:rsid w:val="00862FA1"/>
    <w:rsid w:val="0086301D"/>
    <w:rsid w:val="0086304B"/>
    <w:rsid w:val="008630C2"/>
    <w:rsid w:val="008630CE"/>
    <w:rsid w:val="00863660"/>
    <w:rsid w:val="008636ED"/>
    <w:rsid w:val="0086371E"/>
    <w:rsid w:val="00863A0A"/>
    <w:rsid w:val="00863A8D"/>
    <w:rsid w:val="00863F09"/>
    <w:rsid w:val="00863FF3"/>
    <w:rsid w:val="00864178"/>
    <w:rsid w:val="008641CD"/>
    <w:rsid w:val="0086433A"/>
    <w:rsid w:val="008646A1"/>
    <w:rsid w:val="00864801"/>
    <w:rsid w:val="00864B44"/>
    <w:rsid w:val="00864CBD"/>
    <w:rsid w:val="008650CD"/>
    <w:rsid w:val="008650F1"/>
    <w:rsid w:val="008651BD"/>
    <w:rsid w:val="008652E9"/>
    <w:rsid w:val="008654AC"/>
    <w:rsid w:val="008655A1"/>
    <w:rsid w:val="0086564C"/>
    <w:rsid w:val="0086569B"/>
    <w:rsid w:val="00865726"/>
    <w:rsid w:val="008657FE"/>
    <w:rsid w:val="00865D5E"/>
    <w:rsid w:val="00866043"/>
    <w:rsid w:val="00866376"/>
    <w:rsid w:val="0086685C"/>
    <w:rsid w:val="0086686A"/>
    <w:rsid w:val="0086693A"/>
    <w:rsid w:val="008669AD"/>
    <w:rsid w:val="00866AA7"/>
    <w:rsid w:val="00866CF1"/>
    <w:rsid w:val="00866CFA"/>
    <w:rsid w:val="00866E29"/>
    <w:rsid w:val="00866F37"/>
    <w:rsid w:val="008670D5"/>
    <w:rsid w:val="0086717B"/>
    <w:rsid w:val="008671E9"/>
    <w:rsid w:val="008673B7"/>
    <w:rsid w:val="0086745E"/>
    <w:rsid w:val="00867521"/>
    <w:rsid w:val="008675D6"/>
    <w:rsid w:val="008679FF"/>
    <w:rsid w:val="00867AF3"/>
    <w:rsid w:val="00867B11"/>
    <w:rsid w:val="00867BB5"/>
    <w:rsid w:val="00867D3F"/>
    <w:rsid w:val="00867D61"/>
    <w:rsid w:val="00867DCA"/>
    <w:rsid w:val="0087007C"/>
    <w:rsid w:val="00870156"/>
    <w:rsid w:val="008701C3"/>
    <w:rsid w:val="00870499"/>
    <w:rsid w:val="00870AC5"/>
    <w:rsid w:val="00870B43"/>
    <w:rsid w:val="00870CF0"/>
    <w:rsid w:val="00870D1B"/>
    <w:rsid w:val="00870D21"/>
    <w:rsid w:val="00870D8D"/>
    <w:rsid w:val="00870D8F"/>
    <w:rsid w:val="00871701"/>
    <w:rsid w:val="0087179F"/>
    <w:rsid w:val="00871821"/>
    <w:rsid w:val="0087190F"/>
    <w:rsid w:val="00871B4C"/>
    <w:rsid w:val="00871C30"/>
    <w:rsid w:val="00871D1F"/>
    <w:rsid w:val="00872019"/>
    <w:rsid w:val="0087216C"/>
    <w:rsid w:val="00872174"/>
    <w:rsid w:val="008721AF"/>
    <w:rsid w:val="00872413"/>
    <w:rsid w:val="0087241C"/>
    <w:rsid w:val="0087257F"/>
    <w:rsid w:val="0087263C"/>
    <w:rsid w:val="0087273C"/>
    <w:rsid w:val="0087286A"/>
    <w:rsid w:val="008728FD"/>
    <w:rsid w:val="00872B02"/>
    <w:rsid w:val="00872B46"/>
    <w:rsid w:val="00872CBE"/>
    <w:rsid w:val="00872D30"/>
    <w:rsid w:val="00872E34"/>
    <w:rsid w:val="00872F29"/>
    <w:rsid w:val="008734F6"/>
    <w:rsid w:val="00873516"/>
    <w:rsid w:val="008735F5"/>
    <w:rsid w:val="008738BA"/>
    <w:rsid w:val="00873A1B"/>
    <w:rsid w:val="00873A47"/>
    <w:rsid w:val="00873A7D"/>
    <w:rsid w:val="00873C94"/>
    <w:rsid w:val="00873E3E"/>
    <w:rsid w:val="00873F58"/>
    <w:rsid w:val="00873F6A"/>
    <w:rsid w:val="00873F9D"/>
    <w:rsid w:val="00874033"/>
    <w:rsid w:val="008740AF"/>
    <w:rsid w:val="008740F7"/>
    <w:rsid w:val="00874331"/>
    <w:rsid w:val="00874382"/>
    <w:rsid w:val="008743DE"/>
    <w:rsid w:val="0087447A"/>
    <w:rsid w:val="008748B7"/>
    <w:rsid w:val="008748C3"/>
    <w:rsid w:val="00874A6B"/>
    <w:rsid w:val="00874BD3"/>
    <w:rsid w:val="00874C39"/>
    <w:rsid w:val="00874D42"/>
    <w:rsid w:val="00874DDD"/>
    <w:rsid w:val="0087505E"/>
    <w:rsid w:val="00875310"/>
    <w:rsid w:val="0087553D"/>
    <w:rsid w:val="00875BFC"/>
    <w:rsid w:val="00875D65"/>
    <w:rsid w:val="00875F38"/>
    <w:rsid w:val="00876139"/>
    <w:rsid w:val="00876265"/>
    <w:rsid w:val="008764DD"/>
    <w:rsid w:val="0087666B"/>
    <w:rsid w:val="0087671A"/>
    <w:rsid w:val="008767D6"/>
    <w:rsid w:val="008769A6"/>
    <w:rsid w:val="008769AE"/>
    <w:rsid w:val="00876AF0"/>
    <w:rsid w:val="00876B25"/>
    <w:rsid w:val="00876B76"/>
    <w:rsid w:val="00876D76"/>
    <w:rsid w:val="00877020"/>
    <w:rsid w:val="0087712E"/>
    <w:rsid w:val="00877360"/>
    <w:rsid w:val="008773DB"/>
    <w:rsid w:val="00877672"/>
    <w:rsid w:val="008777C5"/>
    <w:rsid w:val="00877870"/>
    <w:rsid w:val="00877990"/>
    <w:rsid w:val="008779F8"/>
    <w:rsid w:val="00877AF3"/>
    <w:rsid w:val="00877D2F"/>
    <w:rsid w:val="00877E39"/>
    <w:rsid w:val="00877ED6"/>
    <w:rsid w:val="00877F9D"/>
    <w:rsid w:val="008801D2"/>
    <w:rsid w:val="008801F5"/>
    <w:rsid w:val="00880217"/>
    <w:rsid w:val="00880236"/>
    <w:rsid w:val="00880360"/>
    <w:rsid w:val="00880369"/>
    <w:rsid w:val="008803F0"/>
    <w:rsid w:val="008804A1"/>
    <w:rsid w:val="00880741"/>
    <w:rsid w:val="008808F9"/>
    <w:rsid w:val="00880B0B"/>
    <w:rsid w:val="00880B56"/>
    <w:rsid w:val="00880EAD"/>
    <w:rsid w:val="00880EE2"/>
    <w:rsid w:val="008810AB"/>
    <w:rsid w:val="008810CC"/>
    <w:rsid w:val="00881175"/>
    <w:rsid w:val="008815C5"/>
    <w:rsid w:val="0088168C"/>
    <w:rsid w:val="00881853"/>
    <w:rsid w:val="008819FF"/>
    <w:rsid w:val="00881CB2"/>
    <w:rsid w:val="00881D6D"/>
    <w:rsid w:val="00881D91"/>
    <w:rsid w:val="00881F76"/>
    <w:rsid w:val="0088245D"/>
    <w:rsid w:val="008828AD"/>
    <w:rsid w:val="00882CA4"/>
    <w:rsid w:val="00882E71"/>
    <w:rsid w:val="0088323A"/>
    <w:rsid w:val="00883361"/>
    <w:rsid w:val="00883461"/>
    <w:rsid w:val="00883478"/>
    <w:rsid w:val="008834F4"/>
    <w:rsid w:val="00883574"/>
    <w:rsid w:val="008835C9"/>
    <w:rsid w:val="008835DF"/>
    <w:rsid w:val="00883721"/>
    <w:rsid w:val="008839C0"/>
    <w:rsid w:val="008839D9"/>
    <w:rsid w:val="00883B28"/>
    <w:rsid w:val="0088409B"/>
    <w:rsid w:val="0088414D"/>
    <w:rsid w:val="008842E6"/>
    <w:rsid w:val="00884319"/>
    <w:rsid w:val="00884445"/>
    <w:rsid w:val="00884569"/>
    <w:rsid w:val="008846B7"/>
    <w:rsid w:val="008846C9"/>
    <w:rsid w:val="008848DC"/>
    <w:rsid w:val="00884963"/>
    <w:rsid w:val="00884CCE"/>
    <w:rsid w:val="00884E22"/>
    <w:rsid w:val="0088520F"/>
    <w:rsid w:val="0088555A"/>
    <w:rsid w:val="008857AC"/>
    <w:rsid w:val="00885B27"/>
    <w:rsid w:val="00885BBE"/>
    <w:rsid w:val="00885C28"/>
    <w:rsid w:val="00885C75"/>
    <w:rsid w:val="008861AD"/>
    <w:rsid w:val="0088657C"/>
    <w:rsid w:val="0088699A"/>
    <w:rsid w:val="00886DE7"/>
    <w:rsid w:val="00886FE3"/>
    <w:rsid w:val="00887032"/>
    <w:rsid w:val="008874B8"/>
    <w:rsid w:val="00887609"/>
    <w:rsid w:val="00887768"/>
    <w:rsid w:val="00887ADA"/>
    <w:rsid w:val="00887B63"/>
    <w:rsid w:val="00887D76"/>
    <w:rsid w:val="00887F1B"/>
    <w:rsid w:val="00887FC0"/>
    <w:rsid w:val="00890063"/>
    <w:rsid w:val="008901E2"/>
    <w:rsid w:val="0089021C"/>
    <w:rsid w:val="008904B5"/>
    <w:rsid w:val="0089052E"/>
    <w:rsid w:val="0089058F"/>
    <w:rsid w:val="00890663"/>
    <w:rsid w:val="0089084F"/>
    <w:rsid w:val="00890B00"/>
    <w:rsid w:val="00890F67"/>
    <w:rsid w:val="00890F7D"/>
    <w:rsid w:val="0089137C"/>
    <w:rsid w:val="0089143D"/>
    <w:rsid w:val="008914C1"/>
    <w:rsid w:val="0089165B"/>
    <w:rsid w:val="008916B6"/>
    <w:rsid w:val="008916B7"/>
    <w:rsid w:val="008918B1"/>
    <w:rsid w:val="008919AA"/>
    <w:rsid w:val="00891A61"/>
    <w:rsid w:val="00891B81"/>
    <w:rsid w:val="00891D2A"/>
    <w:rsid w:val="00891E08"/>
    <w:rsid w:val="00891F61"/>
    <w:rsid w:val="00891FEF"/>
    <w:rsid w:val="00891FF6"/>
    <w:rsid w:val="008925DF"/>
    <w:rsid w:val="008925F8"/>
    <w:rsid w:val="008927F3"/>
    <w:rsid w:val="008929EB"/>
    <w:rsid w:val="00892AE8"/>
    <w:rsid w:val="00892D7E"/>
    <w:rsid w:val="00892D97"/>
    <w:rsid w:val="00892E1B"/>
    <w:rsid w:val="00892F8B"/>
    <w:rsid w:val="00893214"/>
    <w:rsid w:val="008932AE"/>
    <w:rsid w:val="008932D5"/>
    <w:rsid w:val="00893402"/>
    <w:rsid w:val="0089351A"/>
    <w:rsid w:val="008935FE"/>
    <w:rsid w:val="008937A2"/>
    <w:rsid w:val="0089392B"/>
    <w:rsid w:val="008939EC"/>
    <w:rsid w:val="00893A7F"/>
    <w:rsid w:val="00893AFB"/>
    <w:rsid w:val="00893D6C"/>
    <w:rsid w:val="00893FD6"/>
    <w:rsid w:val="00894420"/>
    <w:rsid w:val="00894477"/>
    <w:rsid w:val="00894574"/>
    <w:rsid w:val="008945F0"/>
    <w:rsid w:val="0089487D"/>
    <w:rsid w:val="008948CC"/>
    <w:rsid w:val="008948E1"/>
    <w:rsid w:val="00894AEA"/>
    <w:rsid w:val="00894B04"/>
    <w:rsid w:val="00894D7F"/>
    <w:rsid w:val="00895330"/>
    <w:rsid w:val="00895474"/>
    <w:rsid w:val="008954DA"/>
    <w:rsid w:val="00895680"/>
    <w:rsid w:val="00895733"/>
    <w:rsid w:val="00895862"/>
    <w:rsid w:val="00895A3C"/>
    <w:rsid w:val="00895A54"/>
    <w:rsid w:val="00895CE5"/>
    <w:rsid w:val="00895E65"/>
    <w:rsid w:val="00895E88"/>
    <w:rsid w:val="00895FC6"/>
    <w:rsid w:val="00895FCB"/>
    <w:rsid w:val="008960F3"/>
    <w:rsid w:val="008961B5"/>
    <w:rsid w:val="00896323"/>
    <w:rsid w:val="0089654B"/>
    <w:rsid w:val="00896856"/>
    <w:rsid w:val="00896A40"/>
    <w:rsid w:val="00896A66"/>
    <w:rsid w:val="00896BD1"/>
    <w:rsid w:val="00896C8B"/>
    <w:rsid w:val="00896DDA"/>
    <w:rsid w:val="00896E8B"/>
    <w:rsid w:val="00897046"/>
    <w:rsid w:val="00897135"/>
    <w:rsid w:val="008971A7"/>
    <w:rsid w:val="0089733D"/>
    <w:rsid w:val="008973B6"/>
    <w:rsid w:val="00897415"/>
    <w:rsid w:val="0089764D"/>
    <w:rsid w:val="00897687"/>
    <w:rsid w:val="008976B5"/>
    <w:rsid w:val="00897A5C"/>
    <w:rsid w:val="00897F7C"/>
    <w:rsid w:val="008A0147"/>
    <w:rsid w:val="008A01F4"/>
    <w:rsid w:val="008A025D"/>
    <w:rsid w:val="008A0298"/>
    <w:rsid w:val="008A03E5"/>
    <w:rsid w:val="008A0701"/>
    <w:rsid w:val="008A089E"/>
    <w:rsid w:val="008A0B3F"/>
    <w:rsid w:val="008A0CCE"/>
    <w:rsid w:val="008A0D1A"/>
    <w:rsid w:val="008A0DDB"/>
    <w:rsid w:val="008A0EA1"/>
    <w:rsid w:val="008A0EBB"/>
    <w:rsid w:val="008A0FE8"/>
    <w:rsid w:val="008A1339"/>
    <w:rsid w:val="008A1493"/>
    <w:rsid w:val="008A14BB"/>
    <w:rsid w:val="008A14C3"/>
    <w:rsid w:val="008A1577"/>
    <w:rsid w:val="008A19E2"/>
    <w:rsid w:val="008A1C77"/>
    <w:rsid w:val="008A1CAE"/>
    <w:rsid w:val="008A1F15"/>
    <w:rsid w:val="008A212A"/>
    <w:rsid w:val="008A213E"/>
    <w:rsid w:val="008A2258"/>
    <w:rsid w:val="008A240D"/>
    <w:rsid w:val="008A2841"/>
    <w:rsid w:val="008A2906"/>
    <w:rsid w:val="008A2DD2"/>
    <w:rsid w:val="008A2DDE"/>
    <w:rsid w:val="008A2E46"/>
    <w:rsid w:val="008A2F24"/>
    <w:rsid w:val="008A3054"/>
    <w:rsid w:val="008A320A"/>
    <w:rsid w:val="008A3254"/>
    <w:rsid w:val="008A327D"/>
    <w:rsid w:val="008A3679"/>
    <w:rsid w:val="008A38A7"/>
    <w:rsid w:val="008A3A24"/>
    <w:rsid w:val="008A3C05"/>
    <w:rsid w:val="008A3CE1"/>
    <w:rsid w:val="008A3FDF"/>
    <w:rsid w:val="008A4263"/>
    <w:rsid w:val="008A4287"/>
    <w:rsid w:val="008A447B"/>
    <w:rsid w:val="008A4485"/>
    <w:rsid w:val="008A4614"/>
    <w:rsid w:val="008A49D8"/>
    <w:rsid w:val="008A4B04"/>
    <w:rsid w:val="008A4D1C"/>
    <w:rsid w:val="008A4E9D"/>
    <w:rsid w:val="008A5014"/>
    <w:rsid w:val="008A50B7"/>
    <w:rsid w:val="008A53BB"/>
    <w:rsid w:val="008A5520"/>
    <w:rsid w:val="008A5683"/>
    <w:rsid w:val="008A5902"/>
    <w:rsid w:val="008A5947"/>
    <w:rsid w:val="008A595A"/>
    <w:rsid w:val="008A5AAA"/>
    <w:rsid w:val="008A5C88"/>
    <w:rsid w:val="008A5C8D"/>
    <w:rsid w:val="008A5CEB"/>
    <w:rsid w:val="008A5D3D"/>
    <w:rsid w:val="008A5FBC"/>
    <w:rsid w:val="008A6047"/>
    <w:rsid w:val="008A630C"/>
    <w:rsid w:val="008A6433"/>
    <w:rsid w:val="008A6611"/>
    <w:rsid w:val="008A6671"/>
    <w:rsid w:val="008A6836"/>
    <w:rsid w:val="008A6A41"/>
    <w:rsid w:val="008A6B09"/>
    <w:rsid w:val="008A6B19"/>
    <w:rsid w:val="008A6BA7"/>
    <w:rsid w:val="008A6C03"/>
    <w:rsid w:val="008A6E46"/>
    <w:rsid w:val="008A6F03"/>
    <w:rsid w:val="008A7401"/>
    <w:rsid w:val="008A740A"/>
    <w:rsid w:val="008A741F"/>
    <w:rsid w:val="008A74D0"/>
    <w:rsid w:val="008A75A3"/>
    <w:rsid w:val="008A774A"/>
    <w:rsid w:val="008A78FA"/>
    <w:rsid w:val="008A7A0D"/>
    <w:rsid w:val="008A7A30"/>
    <w:rsid w:val="008A7C59"/>
    <w:rsid w:val="008A7C8E"/>
    <w:rsid w:val="008A7E23"/>
    <w:rsid w:val="008A7FBD"/>
    <w:rsid w:val="008B0009"/>
    <w:rsid w:val="008B0045"/>
    <w:rsid w:val="008B005B"/>
    <w:rsid w:val="008B0135"/>
    <w:rsid w:val="008B02AC"/>
    <w:rsid w:val="008B0306"/>
    <w:rsid w:val="008B08CD"/>
    <w:rsid w:val="008B0962"/>
    <w:rsid w:val="008B098B"/>
    <w:rsid w:val="008B0A6F"/>
    <w:rsid w:val="008B0BA4"/>
    <w:rsid w:val="008B0CA9"/>
    <w:rsid w:val="008B0D46"/>
    <w:rsid w:val="008B1002"/>
    <w:rsid w:val="008B13BB"/>
    <w:rsid w:val="008B1482"/>
    <w:rsid w:val="008B14AC"/>
    <w:rsid w:val="008B154C"/>
    <w:rsid w:val="008B15DA"/>
    <w:rsid w:val="008B1766"/>
    <w:rsid w:val="008B1A8F"/>
    <w:rsid w:val="008B1B55"/>
    <w:rsid w:val="008B1C2F"/>
    <w:rsid w:val="008B1CD8"/>
    <w:rsid w:val="008B1D4B"/>
    <w:rsid w:val="008B1D67"/>
    <w:rsid w:val="008B1EEC"/>
    <w:rsid w:val="008B1F8B"/>
    <w:rsid w:val="008B21EE"/>
    <w:rsid w:val="008B231F"/>
    <w:rsid w:val="008B25F2"/>
    <w:rsid w:val="008B262C"/>
    <w:rsid w:val="008B2849"/>
    <w:rsid w:val="008B28AB"/>
    <w:rsid w:val="008B2A08"/>
    <w:rsid w:val="008B2B14"/>
    <w:rsid w:val="008B2CD2"/>
    <w:rsid w:val="008B2DCA"/>
    <w:rsid w:val="008B2EFC"/>
    <w:rsid w:val="008B32E2"/>
    <w:rsid w:val="008B32ED"/>
    <w:rsid w:val="008B346F"/>
    <w:rsid w:val="008B3578"/>
    <w:rsid w:val="008B35BA"/>
    <w:rsid w:val="008B398D"/>
    <w:rsid w:val="008B3C17"/>
    <w:rsid w:val="008B3D54"/>
    <w:rsid w:val="008B3FDA"/>
    <w:rsid w:val="008B4247"/>
    <w:rsid w:val="008B44CF"/>
    <w:rsid w:val="008B458F"/>
    <w:rsid w:val="008B4699"/>
    <w:rsid w:val="008B479B"/>
    <w:rsid w:val="008B4898"/>
    <w:rsid w:val="008B4A2E"/>
    <w:rsid w:val="008B5150"/>
    <w:rsid w:val="008B521B"/>
    <w:rsid w:val="008B523C"/>
    <w:rsid w:val="008B52AA"/>
    <w:rsid w:val="008B52CD"/>
    <w:rsid w:val="008B52D4"/>
    <w:rsid w:val="008B53B6"/>
    <w:rsid w:val="008B548B"/>
    <w:rsid w:val="008B56A6"/>
    <w:rsid w:val="008B576F"/>
    <w:rsid w:val="008B582D"/>
    <w:rsid w:val="008B58F1"/>
    <w:rsid w:val="008B590D"/>
    <w:rsid w:val="008B5943"/>
    <w:rsid w:val="008B5C4B"/>
    <w:rsid w:val="008B5C6E"/>
    <w:rsid w:val="008B5CDE"/>
    <w:rsid w:val="008B5F2C"/>
    <w:rsid w:val="008B5FE3"/>
    <w:rsid w:val="008B6213"/>
    <w:rsid w:val="008B6410"/>
    <w:rsid w:val="008B6423"/>
    <w:rsid w:val="008B6539"/>
    <w:rsid w:val="008B68A2"/>
    <w:rsid w:val="008B68AA"/>
    <w:rsid w:val="008B68E8"/>
    <w:rsid w:val="008B6A22"/>
    <w:rsid w:val="008B6D80"/>
    <w:rsid w:val="008B6E3E"/>
    <w:rsid w:val="008B716D"/>
    <w:rsid w:val="008B72F7"/>
    <w:rsid w:val="008B73B4"/>
    <w:rsid w:val="008B73C6"/>
    <w:rsid w:val="008B758C"/>
    <w:rsid w:val="008B75E9"/>
    <w:rsid w:val="008B79C4"/>
    <w:rsid w:val="008C006A"/>
    <w:rsid w:val="008C006D"/>
    <w:rsid w:val="008C00F3"/>
    <w:rsid w:val="008C01E2"/>
    <w:rsid w:val="008C0238"/>
    <w:rsid w:val="008C0443"/>
    <w:rsid w:val="008C0558"/>
    <w:rsid w:val="008C0593"/>
    <w:rsid w:val="008C0692"/>
    <w:rsid w:val="008C06CC"/>
    <w:rsid w:val="008C0717"/>
    <w:rsid w:val="008C07A9"/>
    <w:rsid w:val="008C0901"/>
    <w:rsid w:val="008C0E47"/>
    <w:rsid w:val="008C102E"/>
    <w:rsid w:val="008C102F"/>
    <w:rsid w:val="008C11D6"/>
    <w:rsid w:val="008C1294"/>
    <w:rsid w:val="008C13C6"/>
    <w:rsid w:val="008C1589"/>
    <w:rsid w:val="008C16B0"/>
    <w:rsid w:val="008C16F3"/>
    <w:rsid w:val="008C1733"/>
    <w:rsid w:val="008C173F"/>
    <w:rsid w:val="008C1748"/>
    <w:rsid w:val="008C17A5"/>
    <w:rsid w:val="008C19B0"/>
    <w:rsid w:val="008C1B3D"/>
    <w:rsid w:val="008C1D3F"/>
    <w:rsid w:val="008C1F44"/>
    <w:rsid w:val="008C2038"/>
    <w:rsid w:val="008C22E4"/>
    <w:rsid w:val="008C265C"/>
    <w:rsid w:val="008C27B5"/>
    <w:rsid w:val="008C2892"/>
    <w:rsid w:val="008C28F1"/>
    <w:rsid w:val="008C2C8A"/>
    <w:rsid w:val="008C2E0E"/>
    <w:rsid w:val="008C30A3"/>
    <w:rsid w:val="008C3106"/>
    <w:rsid w:val="008C36F4"/>
    <w:rsid w:val="008C3A11"/>
    <w:rsid w:val="008C3FD5"/>
    <w:rsid w:val="008C41F2"/>
    <w:rsid w:val="008C4260"/>
    <w:rsid w:val="008C439D"/>
    <w:rsid w:val="008C44E4"/>
    <w:rsid w:val="008C489D"/>
    <w:rsid w:val="008C4A93"/>
    <w:rsid w:val="008C4DAD"/>
    <w:rsid w:val="008C4F44"/>
    <w:rsid w:val="008C51A9"/>
    <w:rsid w:val="008C5242"/>
    <w:rsid w:val="008C558D"/>
    <w:rsid w:val="008C559A"/>
    <w:rsid w:val="008C563E"/>
    <w:rsid w:val="008C57E7"/>
    <w:rsid w:val="008C59E8"/>
    <w:rsid w:val="008C5A9A"/>
    <w:rsid w:val="008C5BDD"/>
    <w:rsid w:val="008C5D6C"/>
    <w:rsid w:val="008C5E5A"/>
    <w:rsid w:val="008C5F1D"/>
    <w:rsid w:val="008C6109"/>
    <w:rsid w:val="008C6172"/>
    <w:rsid w:val="008C6285"/>
    <w:rsid w:val="008C6720"/>
    <w:rsid w:val="008C67C3"/>
    <w:rsid w:val="008C68A2"/>
    <w:rsid w:val="008C68E6"/>
    <w:rsid w:val="008C6E47"/>
    <w:rsid w:val="008C6EB3"/>
    <w:rsid w:val="008C6FA4"/>
    <w:rsid w:val="008C7189"/>
    <w:rsid w:val="008C722B"/>
    <w:rsid w:val="008C7310"/>
    <w:rsid w:val="008C74C3"/>
    <w:rsid w:val="008C7973"/>
    <w:rsid w:val="008C7A5F"/>
    <w:rsid w:val="008C7AAD"/>
    <w:rsid w:val="008C7B18"/>
    <w:rsid w:val="008C7B85"/>
    <w:rsid w:val="008C7CDB"/>
    <w:rsid w:val="008C7E5D"/>
    <w:rsid w:val="008C7EA4"/>
    <w:rsid w:val="008D0320"/>
    <w:rsid w:val="008D0343"/>
    <w:rsid w:val="008D05A0"/>
    <w:rsid w:val="008D06CE"/>
    <w:rsid w:val="008D0784"/>
    <w:rsid w:val="008D09DF"/>
    <w:rsid w:val="008D0A4C"/>
    <w:rsid w:val="008D0A82"/>
    <w:rsid w:val="008D0CA9"/>
    <w:rsid w:val="008D0D6C"/>
    <w:rsid w:val="008D0FA7"/>
    <w:rsid w:val="008D17FC"/>
    <w:rsid w:val="008D1801"/>
    <w:rsid w:val="008D1890"/>
    <w:rsid w:val="008D18DA"/>
    <w:rsid w:val="008D18EC"/>
    <w:rsid w:val="008D19F8"/>
    <w:rsid w:val="008D1B98"/>
    <w:rsid w:val="008D1CA3"/>
    <w:rsid w:val="008D1FAD"/>
    <w:rsid w:val="008D2092"/>
    <w:rsid w:val="008D22BD"/>
    <w:rsid w:val="008D2549"/>
    <w:rsid w:val="008D2637"/>
    <w:rsid w:val="008D27AE"/>
    <w:rsid w:val="008D29A9"/>
    <w:rsid w:val="008D2C20"/>
    <w:rsid w:val="008D2FC1"/>
    <w:rsid w:val="008D3053"/>
    <w:rsid w:val="008D30C8"/>
    <w:rsid w:val="008D324E"/>
    <w:rsid w:val="008D3275"/>
    <w:rsid w:val="008D354B"/>
    <w:rsid w:val="008D35B0"/>
    <w:rsid w:val="008D369A"/>
    <w:rsid w:val="008D37D5"/>
    <w:rsid w:val="008D3868"/>
    <w:rsid w:val="008D3973"/>
    <w:rsid w:val="008D3BFB"/>
    <w:rsid w:val="008D3D00"/>
    <w:rsid w:val="008D3DCE"/>
    <w:rsid w:val="008D3ED9"/>
    <w:rsid w:val="008D3F8A"/>
    <w:rsid w:val="008D3FD4"/>
    <w:rsid w:val="008D4069"/>
    <w:rsid w:val="008D40B3"/>
    <w:rsid w:val="008D411A"/>
    <w:rsid w:val="008D42CC"/>
    <w:rsid w:val="008D4415"/>
    <w:rsid w:val="008D4853"/>
    <w:rsid w:val="008D48A5"/>
    <w:rsid w:val="008D4AC8"/>
    <w:rsid w:val="008D4C76"/>
    <w:rsid w:val="008D4C85"/>
    <w:rsid w:val="008D4CF8"/>
    <w:rsid w:val="008D4D76"/>
    <w:rsid w:val="008D4E4A"/>
    <w:rsid w:val="008D4F96"/>
    <w:rsid w:val="008D5113"/>
    <w:rsid w:val="008D5218"/>
    <w:rsid w:val="008D53BE"/>
    <w:rsid w:val="008D53C7"/>
    <w:rsid w:val="008D53CF"/>
    <w:rsid w:val="008D5513"/>
    <w:rsid w:val="008D5517"/>
    <w:rsid w:val="008D55C3"/>
    <w:rsid w:val="008D567E"/>
    <w:rsid w:val="008D5766"/>
    <w:rsid w:val="008D5817"/>
    <w:rsid w:val="008D5A50"/>
    <w:rsid w:val="008D5AEF"/>
    <w:rsid w:val="008D618B"/>
    <w:rsid w:val="008D61B6"/>
    <w:rsid w:val="008D640E"/>
    <w:rsid w:val="008D64EE"/>
    <w:rsid w:val="008D6573"/>
    <w:rsid w:val="008D65A1"/>
    <w:rsid w:val="008D66B1"/>
    <w:rsid w:val="008D6925"/>
    <w:rsid w:val="008D6B5E"/>
    <w:rsid w:val="008D6C90"/>
    <w:rsid w:val="008D6D66"/>
    <w:rsid w:val="008D6E69"/>
    <w:rsid w:val="008D71DA"/>
    <w:rsid w:val="008D71EC"/>
    <w:rsid w:val="008D7299"/>
    <w:rsid w:val="008D72F1"/>
    <w:rsid w:val="008D743C"/>
    <w:rsid w:val="008D798C"/>
    <w:rsid w:val="008D7A07"/>
    <w:rsid w:val="008D7AC0"/>
    <w:rsid w:val="008D7ACF"/>
    <w:rsid w:val="008D7E59"/>
    <w:rsid w:val="008D7FFD"/>
    <w:rsid w:val="008E0126"/>
    <w:rsid w:val="008E032D"/>
    <w:rsid w:val="008E03C9"/>
    <w:rsid w:val="008E043C"/>
    <w:rsid w:val="008E0570"/>
    <w:rsid w:val="008E06BE"/>
    <w:rsid w:val="008E06D7"/>
    <w:rsid w:val="008E078D"/>
    <w:rsid w:val="008E07B9"/>
    <w:rsid w:val="008E080C"/>
    <w:rsid w:val="008E087F"/>
    <w:rsid w:val="008E09EC"/>
    <w:rsid w:val="008E0A4D"/>
    <w:rsid w:val="008E0B21"/>
    <w:rsid w:val="008E0BB8"/>
    <w:rsid w:val="008E0C14"/>
    <w:rsid w:val="008E0C62"/>
    <w:rsid w:val="008E0CD3"/>
    <w:rsid w:val="008E0E5A"/>
    <w:rsid w:val="008E0FE9"/>
    <w:rsid w:val="008E1461"/>
    <w:rsid w:val="008E1497"/>
    <w:rsid w:val="008E1759"/>
    <w:rsid w:val="008E1BBF"/>
    <w:rsid w:val="008E1C89"/>
    <w:rsid w:val="008E1D12"/>
    <w:rsid w:val="008E1E34"/>
    <w:rsid w:val="008E205E"/>
    <w:rsid w:val="008E28F2"/>
    <w:rsid w:val="008E291E"/>
    <w:rsid w:val="008E2959"/>
    <w:rsid w:val="008E29C9"/>
    <w:rsid w:val="008E2C6F"/>
    <w:rsid w:val="008E2E6F"/>
    <w:rsid w:val="008E2EEF"/>
    <w:rsid w:val="008E30E9"/>
    <w:rsid w:val="008E3621"/>
    <w:rsid w:val="008E3725"/>
    <w:rsid w:val="008E3AB8"/>
    <w:rsid w:val="008E3BA7"/>
    <w:rsid w:val="008E3EA1"/>
    <w:rsid w:val="008E4020"/>
    <w:rsid w:val="008E433C"/>
    <w:rsid w:val="008E4699"/>
    <w:rsid w:val="008E4A36"/>
    <w:rsid w:val="008E4B0C"/>
    <w:rsid w:val="008E4FFC"/>
    <w:rsid w:val="008E5058"/>
    <w:rsid w:val="008E5131"/>
    <w:rsid w:val="008E5449"/>
    <w:rsid w:val="008E546B"/>
    <w:rsid w:val="008E54B8"/>
    <w:rsid w:val="008E55CA"/>
    <w:rsid w:val="008E59F4"/>
    <w:rsid w:val="008E5AD0"/>
    <w:rsid w:val="008E5CD8"/>
    <w:rsid w:val="008E620E"/>
    <w:rsid w:val="008E6355"/>
    <w:rsid w:val="008E6508"/>
    <w:rsid w:val="008E678E"/>
    <w:rsid w:val="008E6898"/>
    <w:rsid w:val="008E6C57"/>
    <w:rsid w:val="008E6D6E"/>
    <w:rsid w:val="008E6E8C"/>
    <w:rsid w:val="008E7024"/>
    <w:rsid w:val="008E7145"/>
    <w:rsid w:val="008E71AD"/>
    <w:rsid w:val="008E71D6"/>
    <w:rsid w:val="008E7376"/>
    <w:rsid w:val="008E747B"/>
    <w:rsid w:val="008E74BB"/>
    <w:rsid w:val="008E7696"/>
    <w:rsid w:val="008E7710"/>
    <w:rsid w:val="008E7A69"/>
    <w:rsid w:val="008E7C3A"/>
    <w:rsid w:val="008E7CD1"/>
    <w:rsid w:val="008F0156"/>
    <w:rsid w:val="008F024E"/>
    <w:rsid w:val="008F02B0"/>
    <w:rsid w:val="008F02D3"/>
    <w:rsid w:val="008F02DB"/>
    <w:rsid w:val="008F0366"/>
    <w:rsid w:val="008F048E"/>
    <w:rsid w:val="008F0654"/>
    <w:rsid w:val="008F07A7"/>
    <w:rsid w:val="008F07CF"/>
    <w:rsid w:val="008F07D5"/>
    <w:rsid w:val="008F0A57"/>
    <w:rsid w:val="008F0B17"/>
    <w:rsid w:val="008F0B79"/>
    <w:rsid w:val="008F0BB4"/>
    <w:rsid w:val="008F0CEF"/>
    <w:rsid w:val="008F0E83"/>
    <w:rsid w:val="008F0F5F"/>
    <w:rsid w:val="008F1005"/>
    <w:rsid w:val="008F106B"/>
    <w:rsid w:val="008F106C"/>
    <w:rsid w:val="008F1093"/>
    <w:rsid w:val="008F1281"/>
    <w:rsid w:val="008F1558"/>
    <w:rsid w:val="008F15FB"/>
    <w:rsid w:val="008F1788"/>
    <w:rsid w:val="008F187A"/>
    <w:rsid w:val="008F1A7A"/>
    <w:rsid w:val="008F1CF0"/>
    <w:rsid w:val="008F2083"/>
    <w:rsid w:val="008F2190"/>
    <w:rsid w:val="008F2205"/>
    <w:rsid w:val="008F2299"/>
    <w:rsid w:val="008F22C3"/>
    <w:rsid w:val="008F239D"/>
    <w:rsid w:val="008F23ED"/>
    <w:rsid w:val="008F298C"/>
    <w:rsid w:val="008F2A1D"/>
    <w:rsid w:val="008F2EE0"/>
    <w:rsid w:val="008F3736"/>
    <w:rsid w:val="008F37D4"/>
    <w:rsid w:val="008F38F9"/>
    <w:rsid w:val="008F39E8"/>
    <w:rsid w:val="008F3BA3"/>
    <w:rsid w:val="008F3BAA"/>
    <w:rsid w:val="008F4090"/>
    <w:rsid w:val="008F42D7"/>
    <w:rsid w:val="008F42FF"/>
    <w:rsid w:val="008F4359"/>
    <w:rsid w:val="008F4552"/>
    <w:rsid w:val="008F456A"/>
    <w:rsid w:val="008F4609"/>
    <w:rsid w:val="008F4751"/>
    <w:rsid w:val="008F4917"/>
    <w:rsid w:val="008F4974"/>
    <w:rsid w:val="008F4996"/>
    <w:rsid w:val="008F4B55"/>
    <w:rsid w:val="008F4C73"/>
    <w:rsid w:val="008F4D1C"/>
    <w:rsid w:val="008F5251"/>
    <w:rsid w:val="008F56D2"/>
    <w:rsid w:val="008F57F9"/>
    <w:rsid w:val="008F5857"/>
    <w:rsid w:val="008F58F7"/>
    <w:rsid w:val="008F5A0F"/>
    <w:rsid w:val="008F5ADF"/>
    <w:rsid w:val="008F5AE6"/>
    <w:rsid w:val="008F5AFA"/>
    <w:rsid w:val="008F5D09"/>
    <w:rsid w:val="008F5EA3"/>
    <w:rsid w:val="008F5EFC"/>
    <w:rsid w:val="008F5F34"/>
    <w:rsid w:val="008F6066"/>
    <w:rsid w:val="008F60AF"/>
    <w:rsid w:val="008F64C1"/>
    <w:rsid w:val="008F6538"/>
    <w:rsid w:val="008F657C"/>
    <w:rsid w:val="008F664F"/>
    <w:rsid w:val="008F695E"/>
    <w:rsid w:val="008F6AEC"/>
    <w:rsid w:val="008F6CAC"/>
    <w:rsid w:val="008F6F2C"/>
    <w:rsid w:val="008F6FD6"/>
    <w:rsid w:val="008F7203"/>
    <w:rsid w:val="008F7251"/>
    <w:rsid w:val="008F747C"/>
    <w:rsid w:val="008F793D"/>
    <w:rsid w:val="008F79BE"/>
    <w:rsid w:val="008F7BE2"/>
    <w:rsid w:val="008F7D30"/>
    <w:rsid w:val="008F7E86"/>
    <w:rsid w:val="00900070"/>
    <w:rsid w:val="00900078"/>
    <w:rsid w:val="009003BA"/>
    <w:rsid w:val="00900493"/>
    <w:rsid w:val="00900722"/>
    <w:rsid w:val="0090073D"/>
    <w:rsid w:val="009007EF"/>
    <w:rsid w:val="00900849"/>
    <w:rsid w:val="00900868"/>
    <w:rsid w:val="00900AF4"/>
    <w:rsid w:val="00900C6F"/>
    <w:rsid w:val="00900F71"/>
    <w:rsid w:val="009013A5"/>
    <w:rsid w:val="0090146B"/>
    <w:rsid w:val="0090163C"/>
    <w:rsid w:val="009019EC"/>
    <w:rsid w:val="00901B14"/>
    <w:rsid w:val="00901C75"/>
    <w:rsid w:val="00901DBB"/>
    <w:rsid w:val="00901FBF"/>
    <w:rsid w:val="00902322"/>
    <w:rsid w:val="00902417"/>
    <w:rsid w:val="00902678"/>
    <w:rsid w:val="0090269B"/>
    <w:rsid w:val="009026BD"/>
    <w:rsid w:val="00902723"/>
    <w:rsid w:val="00902806"/>
    <w:rsid w:val="0090285F"/>
    <w:rsid w:val="00902876"/>
    <w:rsid w:val="009028CA"/>
    <w:rsid w:val="00902B4E"/>
    <w:rsid w:val="00902B80"/>
    <w:rsid w:val="00902C47"/>
    <w:rsid w:val="00902D30"/>
    <w:rsid w:val="00902D5D"/>
    <w:rsid w:val="00902DDD"/>
    <w:rsid w:val="00902FF0"/>
    <w:rsid w:val="009037D8"/>
    <w:rsid w:val="0090383B"/>
    <w:rsid w:val="00903B4E"/>
    <w:rsid w:val="00903BB7"/>
    <w:rsid w:val="00903EC7"/>
    <w:rsid w:val="00904060"/>
    <w:rsid w:val="009040B0"/>
    <w:rsid w:val="009044A9"/>
    <w:rsid w:val="0090461C"/>
    <w:rsid w:val="00904630"/>
    <w:rsid w:val="00904788"/>
    <w:rsid w:val="0090485E"/>
    <w:rsid w:val="009049C8"/>
    <w:rsid w:val="00904D4D"/>
    <w:rsid w:val="00904F56"/>
    <w:rsid w:val="00905029"/>
    <w:rsid w:val="009050C7"/>
    <w:rsid w:val="0090554F"/>
    <w:rsid w:val="009055C9"/>
    <w:rsid w:val="00905894"/>
    <w:rsid w:val="0090591C"/>
    <w:rsid w:val="009059EE"/>
    <w:rsid w:val="00905A87"/>
    <w:rsid w:val="00905AA4"/>
    <w:rsid w:val="00905B20"/>
    <w:rsid w:val="00905E46"/>
    <w:rsid w:val="00905FDE"/>
    <w:rsid w:val="009061BA"/>
    <w:rsid w:val="00906293"/>
    <w:rsid w:val="00906661"/>
    <w:rsid w:val="00906903"/>
    <w:rsid w:val="00906B40"/>
    <w:rsid w:val="00906C2C"/>
    <w:rsid w:val="00906C5B"/>
    <w:rsid w:val="00906CEC"/>
    <w:rsid w:val="00906CF6"/>
    <w:rsid w:val="00906FAC"/>
    <w:rsid w:val="0090732C"/>
    <w:rsid w:val="009074FA"/>
    <w:rsid w:val="00907558"/>
    <w:rsid w:val="00907851"/>
    <w:rsid w:val="009078F0"/>
    <w:rsid w:val="00907B4A"/>
    <w:rsid w:val="00907B9B"/>
    <w:rsid w:val="00907D2A"/>
    <w:rsid w:val="00907D3D"/>
    <w:rsid w:val="00907DBF"/>
    <w:rsid w:val="00910016"/>
    <w:rsid w:val="00910174"/>
    <w:rsid w:val="00910470"/>
    <w:rsid w:val="00910513"/>
    <w:rsid w:val="00910532"/>
    <w:rsid w:val="00910577"/>
    <w:rsid w:val="009105D7"/>
    <w:rsid w:val="0091067B"/>
    <w:rsid w:val="009106AA"/>
    <w:rsid w:val="0091081D"/>
    <w:rsid w:val="0091091D"/>
    <w:rsid w:val="009112B0"/>
    <w:rsid w:val="0091175D"/>
    <w:rsid w:val="0091175E"/>
    <w:rsid w:val="00911859"/>
    <w:rsid w:val="00911B04"/>
    <w:rsid w:val="00911BB8"/>
    <w:rsid w:val="009120EB"/>
    <w:rsid w:val="00912152"/>
    <w:rsid w:val="009123FA"/>
    <w:rsid w:val="00912900"/>
    <w:rsid w:val="00912AB5"/>
    <w:rsid w:val="00912AC7"/>
    <w:rsid w:val="00912CA9"/>
    <w:rsid w:val="00912F8F"/>
    <w:rsid w:val="00912FBB"/>
    <w:rsid w:val="0091313D"/>
    <w:rsid w:val="0091324D"/>
    <w:rsid w:val="00913410"/>
    <w:rsid w:val="0091360C"/>
    <w:rsid w:val="009136CE"/>
    <w:rsid w:val="00913C4B"/>
    <w:rsid w:val="00913CB1"/>
    <w:rsid w:val="00913E11"/>
    <w:rsid w:val="00913E2D"/>
    <w:rsid w:val="00913FE0"/>
    <w:rsid w:val="009141C8"/>
    <w:rsid w:val="00914456"/>
    <w:rsid w:val="00914580"/>
    <w:rsid w:val="009145FD"/>
    <w:rsid w:val="00914652"/>
    <w:rsid w:val="009147D2"/>
    <w:rsid w:val="009148C2"/>
    <w:rsid w:val="00914946"/>
    <w:rsid w:val="00914D9D"/>
    <w:rsid w:val="00914E62"/>
    <w:rsid w:val="00914FBA"/>
    <w:rsid w:val="009152F8"/>
    <w:rsid w:val="009153E4"/>
    <w:rsid w:val="0091552B"/>
    <w:rsid w:val="00915969"/>
    <w:rsid w:val="00915A32"/>
    <w:rsid w:val="00915A37"/>
    <w:rsid w:val="00915B53"/>
    <w:rsid w:val="00915BB2"/>
    <w:rsid w:val="00915CEF"/>
    <w:rsid w:val="00915DBE"/>
    <w:rsid w:val="00915F6A"/>
    <w:rsid w:val="00915F7B"/>
    <w:rsid w:val="00915F8C"/>
    <w:rsid w:val="0091608A"/>
    <w:rsid w:val="00916164"/>
    <w:rsid w:val="0091634C"/>
    <w:rsid w:val="009163E1"/>
    <w:rsid w:val="0091662B"/>
    <w:rsid w:val="009167C1"/>
    <w:rsid w:val="00916864"/>
    <w:rsid w:val="00916A50"/>
    <w:rsid w:val="00916BD6"/>
    <w:rsid w:val="00916C80"/>
    <w:rsid w:val="00916DB1"/>
    <w:rsid w:val="00916E7B"/>
    <w:rsid w:val="00916F50"/>
    <w:rsid w:val="0091732A"/>
    <w:rsid w:val="0091740A"/>
    <w:rsid w:val="00917693"/>
    <w:rsid w:val="009179E7"/>
    <w:rsid w:val="00917ADC"/>
    <w:rsid w:val="00917C9B"/>
    <w:rsid w:val="00917D9C"/>
    <w:rsid w:val="00917EBF"/>
    <w:rsid w:val="00917F68"/>
    <w:rsid w:val="009201DE"/>
    <w:rsid w:val="009204F5"/>
    <w:rsid w:val="00920514"/>
    <w:rsid w:val="0092070A"/>
    <w:rsid w:val="00920760"/>
    <w:rsid w:val="009209E6"/>
    <w:rsid w:val="00920AE0"/>
    <w:rsid w:val="00920F2C"/>
    <w:rsid w:val="00920F5A"/>
    <w:rsid w:val="00921105"/>
    <w:rsid w:val="009213B7"/>
    <w:rsid w:val="009214A5"/>
    <w:rsid w:val="009214A8"/>
    <w:rsid w:val="009214E4"/>
    <w:rsid w:val="00921633"/>
    <w:rsid w:val="009216F0"/>
    <w:rsid w:val="00921956"/>
    <w:rsid w:val="00921B17"/>
    <w:rsid w:val="00921BEA"/>
    <w:rsid w:val="00921D1A"/>
    <w:rsid w:val="00921D3B"/>
    <w:rsid w:val="00921D9D"/>
    <w:rsid w:val="00921EE7"/>
    <w:rsid w:val="00922202"/>
    <w:rsid w:val="00922269"/>
    <w:rsid w:val="00922446"/>
    <w:rsid w:val="00922A48"/>
    <w:rsid w:val="00922A98"/>
    <w:rsid w:val="00923023"/>
    <w:rsid w:val="0092309D"/>
    <w:rsid w:val="00923494"/>
    <w:rsid w:val="0092357A"/>
    <w:rsid w:val="00923740"/>
    <w:rsid w:val="009238EA"/>
    <w:rsid w:val="00923A9C"/>
    <w:rsid w:val="00923CA7"/>
    <w:rsid w:val="00923DB1"/>
    <w:rsid w:val="00923DE2"/>
    <w:rsid w:val="00923FF9"/>
    <w:rsid w:val="0092411C"/>
    <w:rsid w:val="00924139"/>
    <w:rsid w:val="0092440E"/>
    <w:rsid w:val="00924459"/>
    <w:rsid w:val="009245FB"/>
    <w:rsid w:val="0092494E"/>
    <w:rsid w:val="009249A9"/>
    <w:rsid w:val="009249CF"/>
    <w:rsid w:val="00924A80"/>
    <w:rsid w:val="00924C2B"/>
    <w:rsid w:val="00924F7F"/>
    <w:rsid w:val="00924FCB"/>
    <w:rsid w:val="009256C4"/>
    <w:rsid w:val="00925849"/>
    <w:rsid w:val="00925903"/>
    <w:rsid w:val="009259B4"/>
    <w:rsid w:val="00925AC6"/>
    <w:rsid w:val="00925B68"/>
    <w:rsid w:val="00925C9F"/>
    <w:rsid w:val="00925D8B"/>
    <w:rsid w:val="00925F94"/>
    <w:rsid w:val="009261C9"/>
    <w:rsid w:val="00926227"/>
    <w:rsid w:val="00926359"/>
    <w:rsid w:val="009263FC"/>
    <w:rsid w:val="00926453"/>
    <w:rsid w:val="00926853"/>
    <w:rsid w:val="00926970"/>
    <w:rsid w:val="00926A0A"/>
    <w:rsid w:val="00926A28"/>
    <w:rsid w:val="00926B21"/>
    <w:rsid w:val="00926E36"/>
    <w:rsid w:val="00927087"/>
    <w:rsid w:val="009271AA"/>
    <w:rsid w:val="009272F3"/>
    <w:rsid w:val="0092734A"/>
    <w:rsid w:val="00927660"/>
    <w:rsid w:val="00927801"/>
    <w:rsid w:val="0092784E"/>
    <w:rsid w:val="0092798B"/>
    <w:rsid w:val="009279D1"/>
    <w:rsid w:val="009279EF"/>
    <w:rsid w:val="00927AD9"/>
    <w:rsid w:val="00927B6E"/>
    <w:rsid w:val="00927BC7"/>
    <w:rsid w:val="00927D0F"/>
    <w:rsid w:val="00927D21"/>
    <w:rsid w:val="00927F74"/>
    <w:rsid w:val="009301D9"/>
    <w:rsid w:val="0093045E"/>
    <w:rsid w:val="009305F8"/>
    <w:rsid w:val="0093062C"/>
    <w:rsid w:val="0093066E"/>
    <w:rsid w:val="00930B0B"/>
    <w:rsid w:val="00930F6A"/>
    <w:rsid w:val="009310EB"/>
    <w:rsid w:val="009313C3"/>
    <w:rsid w:val="00931602"/>
    <w:rsid w:val="0093172F"/>
    <w:rsid w:val="009318F8"/>
    <w:rsid w:val="00931B8E"/>
    <w:rsid w:val="00931C21"/>
    <w:rsid w:val="00931D56"/>
    <w:rsid w:val="00931DDE"/>
    <w:rsid w:val="00931DFD"/>
    <w:rsid w:val="00931E27"/>
    <w:rsid w:val="0093221D"/>
    <w:rsid w:val="0093223F"/>
    <w:rsid w:val="00932273"/>
    <w:rsid w:val="009326A4"/>
    <w:rsid w:val="00932A4A"/>
    <w:rsid w:val="00932B1F"/>
    <w:rsid w:val="00932B73"/>
    <w:rsid w:val="00932B9C"/>
    <w:rsid w:val="00932BA0"/>
    <w:rsid w:val="00932E62"/>
    <w:rsid w:val="00932EA0"/>
    <w:rsid w:val="00933128"/>
    <w:rsid w:val="009332FA"/>
    <w:rsid w:val="00933394"/>
    <w:rsid w:val="009334D4"/>
    <w:rsid w:val="00933632"/>
    <w:rsid w:val="0093367A"/>
    <w:rsid w:val="009338CC"/>
    <w:rsid w:val="00933B3E"/>
    <w:rsid w:val="00933BF1"/>
    <w:rsid w:val="00933C4B"/>
    <w:rsid w:val="00933DD4"/>
    <w:rsid w:val="00933EDB"/>
    <w:rsid w:val="00933EE1"/>
    <w:rsid w:val="00933FC4"/>
    <w:rsid w:val="009349B5"/>
    <w:rsid w:val="009349DA"/>
    <w:rsid w:val="00934A1F"/>
    <w:rsid w:val="00934BD1"/>
    <w:rsid w:val="00934D9F"/>
    <w:rsid w:val="00934DB7"/>
    <w:rsid w:val="00934F3C"/>
    <w:rsid w:val="009351B1"/>
    <w:rsid w:val="00935218"/>
    <w:rsid w:val="00935428"/>
    <w:rsid w:val="00935538"/>
    <w:rsid w:val="009355DC"/>
    <w:rsid w:val="0093566B"/>
    <w:rsid w:val="00935A29"/>
    <w:rsid w:val="00935A69"/>
    <w:rsid w:val="00935B3E"/>
    <w:rsid w:val="00935F3A"/>
    <w:rsid w:val="00935F84"/>
    <w:rsid w:val="009362D5"/>
    <w:rsid w:val="009363E5"/>
    <w:rsid w:val="00936676"/>
    <w:rsid w:val="0093668C"/>
    <w:rsid w:val="009366DE"/>
    <w:rsid w:val="00936869"/>
    <w:rsid w:val="009369B9"/>
    <w:rsid w:val="00936B69"/>
    <w:rsid w:val="00936BC3"/>
    <w:rsid w:val="00936BF3"/>
    <w:rsid w:val="00936D6D"/>
    <w:rsid w:val="00937455"/>
    <w:rsid w:val="009378EC"/>
    <w:rsid w:val="00937A41"/>
    <w:rsid w:val="00937EA6"/>
    <w:rsid w:val="00937ED4"/>
    <w:rsid w:val="00940015"/>
    <w:rsid w:val="009402E9"/>
    <w:rsid w:val="009403A9"/>
    <w:rsid w:val="00940553"/>
    <w:rsid w:val="0094098D"/>
    <w:rsid w:val="00940AC9"/>
    <w:rsid w:val="00941195"/>
    <w:rsid w:val="00941199"/>
    <w:rsid w:val="00941297"/>
    <w:rsid w:val="00941346"/>
    <w:rsid w:val="009417CD"/>
    <w:rsid w:val="00941B89"/>
    <w:rsid w:val="0094211E"/>
    <w:rsid w:val="00942328"/>
    <w:rsid w:val="0094251A"/>
    <w:rsid w:val="009425F4"/>
    <w:rsid w:val="0094268C"/>
    <w:rsid w:val="0094274B"/>
    <w:rsid w:val="00942F1F"/>
    <w:rsid w:val="0094309E"/>
    <w:rsid w:val="009430D4"/>
    <w:rsid w:val="00943362"/>
    <w:rsid w:val="0094343B"/>
    <w:rsid w:val="0094347D"/>
    <w:rsid w:val="009435CD"/>
    <w:rsid w:val="00943878"/>
    <w:rsid w:val="009438EE"/>
    <w:rsid w:val="0094398B"/>
    <w:rsid w:val="00943A7C"/>
    <w:rsid w:val="00943B3F"/>
    <w:rsid w:val="00943B98"/>
    <w:rsid w:val="00943DBA"/>
    <w:rsid w:val="00943ECF"/>
    <w:rsid w:val="00944075"/>
    <w:rsid w:val="009441D6"/>
    <w:rsid w:val="009442FA"/>
    <w:rsid w:val="00944331"/>
    <w:rsid w:val="009443B2"/>
    <w:rsid w:val="00944596"/>
    <w:rsid w:val="009447BE"/>
    <w:rsid w:val="00944A2C"/>
    <w:rsid w:val="00944BB4"/>
    <w:rsid w:val="00944BEE"/>
    <w:rsid w:val="00944E2A"/>
    <w:rsid w:val="00945060"/>
    <w:rsid w:val="009453A4"/>
    <w:rsid w:val="009455A1"/>
    <w:rsid w:val="009458A5"/>
    <w:rsid w:val="00945960"/>
    <w:rsid w:val="00945AA8"/>
    <w:rsid w:val="00945F6A"/>
    <w:rsid w:val="00945FBC"/>
    <w:rsid w:val="009460F3"/>
    <w:rsid w:val="00946241"/>
    <w:rsid w:val="00946435"/>
    <w:rsid w:val="009464F2"/>
    <w:rsid w:val="009465E5"/>
    <w:rsid w:val="009467ED"/>
    <w:rsid w:val="009468B4"/>
    <w:rsid w:val="00946B77"/>
    <w:rsid w:val="00946C11"/>
    <w:rsid w:val="00946EFF"/>
    <w:rsid w:val="00946FDF"/>
    <w:rsid w:val="00947248"/>
    <w:rsid w:val="00947250"/>
    <w:rsid w:val="00947297"/>
    <w:rsid w:val="0094774D"/>
    <w:rsid w:val="00947A88"/>
    <w:rsid w:val="00947F8C"/>
    <w:rsid w:val="00947FBB"/>
    <w:rsid w:val="0095006D"/>
    <w:rsid w:val="00950073"/>
    <w:rsid w:val="009502FF"/>
    <w:rsid w:val="0095038F"/>
    <w:rsid w:val="00950430"/>
    <w:rsid w:val="00950512"/>
    <w:rsid w:val="00950580"/>
    <w:rsid w:val="009506C7"/>
    <w:rsid w:val="009507CE"/>
    <w:rsid w:val="009507DE"/>
    <w:rsid w:val="0095080B"/>
    <w:rsid w:val="00950FF8"/>
    <w:rsid w:val="00951156"/>
    <w:rsid w:val="009512A1"/>
    <w:rsid w:val="00951327"/>
    <w:rsid w:val="0095174D"/>
    <w:rsid w:val="0095179E"/>
    <w:rsid w:val="0095191F"/>
    <w:rsid w:val="00951A78"/>
    <w:rsid w:val="00951AF8"/>
    <w:rsid w:val="00951B2F"/>
    <w:rsid w:val="00951CBD"/>
    <w:rsid w:val="00951CC9"/>
    <w:rsid w:val="00951DE6"/>
    <w:rsid w:val="00951E1E"/>
    <w:rsid w:val="00951E5C"/>
    <w:rsid w:val="00951F55"/>
    <w:rsid w:val="00952116"/>
    <w:rsid w:val="009521D6"/>
    <w:rsid w:val="0095220A"/>
    <w:rsid w:val="00952399"/>
    <w:rsid w:val="00952466"/>
    <w:rsid w:val="009529D3"/>
    <w:rsid w:val="00952AF6"/>
    <w:rsid w:val="00952BBE"/>
    <w:rsid w:val="00952C5B"/>
    <w:rsid w:val="00952FAC"/>
    <w:rsid w:val="0095304F"/>
    <w:rsid w:val="00953058"/>
    <w:rsid w:val="0095310E"/>
    <w:rsid w:val="00953170"/>
    <w:rsid w:val="009531F1"/>
    <w:rsid w:val="00953393"/>
    <w:rsid w:val="009533A3"/>
    <w:rsid w:val="0095356E"/>
    <w:rsid w:val="009535BF"/>
    <w:rsid w:val="0095365B"/>
    <w:rsid w:val="009537AE"/>
    <w:rsid w:val="00953953"/>
    <w:rsid w:val="00953C17"/>
    <w:rsid w:val="00953CCB"/>
    <w:rsid w:val="00953CF0"/>
    <w:rsid w:val="00953D22"/>
    <w:rsid w:val="00953D87"/>
    <w:rsid w:val="00953DA6"/>
    <w:rsid w:val="00953ECB"/>
    <w:rsid w:val="0095403A"/>
    <w:rsid w:val="00954151"/>
    <w:rsid w:val="0095420C"/>
    <w:rsid w:val="00954393"/>
    <w:rsid w:val="00954405"/>
    <w:rsid w:val="009544A7"/>
    <w:rsid w:val="00954615"/>
    <w:rsid w:val="00954679"/>
    <w:rsid w:val="00954687"/>
    <w:rsid w:val="009546D6"/>
    <w:rsid w:val="00954733"/>
    <w:rsid w:val="00954754"/>
    <w:rsid w:val="00954792"/>
    <w:rsid w:val="00954C1E"/>
    <w:rsid w:val="00954E79"/>
    <w:rsid w:val="00955317"/>
    <w:rsid w:val="00955397"/>
    <w:rsid w:val="009554AF"/>
    <w:rsid w:val="00955762"/>
    <w:rsid w:val="00955782"/>
    <w:rsid w:val="00955938"/>
    <w:rsid w:val="00955DBB"/>
    <w:rsid w:val="00955DBC"/>
    <w:rsid w:val="00955EC8"/>
    <w:rsid w:val="00956120"/>
    <w:rsid w:val="00956179"/>
    <w:rsid w:val="00956185"/>
    <w:rsid w:val="009563A5"/>
    <w:rsid w:val="00956411"/>
    <w:rsid w:val="0095647F"/>
    <w:rsid w:val="0095652B"/>
    <w:rsid w:val="009566C4"/>
    <w:rsid w:val="0095684D"/>
    <w:rsid w:val="0095690F"/>
    <w:rsid w:val="00956BAB"/>
    <w:rsid w:val="00956C86"/>
    <w:rsid w:val="00956CFB"/>
    <w:rsid w:val="00956CFC"/>
    <w:rsid w:val="00956EA4"/>
    <w:rsid w:val="00956F27"/>
    <w:rsid w:val="009571A5"/>
    <w:rsid w:val="0095728D"/>
    <w:rsid w:val="009572AE"/>
    <w:rsid w:val="00957407"/>
    <w:rsid w:val="0095752D"/>
    <w:rsid w:val="00957760"/>
    <w:rsid w:val="00957805"/>
    <w:rsid w:val="00957C6E"/>
    <w:rsid w:val="00957CBE"/>
    <w:rsid w:val="00957F08"/>
    <w:rsid w:val="009602F9"/>
    <w:rsid w:val="009608AA"/>
    <w:rsid w:val="0096099B"/>
    <w:rsid w:val="00960A4B"/>
    <w:rsid w:val="00960C91"/>
    <w:rsid w:val="00960E1E"/>
    <w:rsid w:val="0096131D"/>
    <w:rsid w:val="009613E9"/>
    <w:rsid w:val="0096162D"/>
    <w:rsid w:val="00961959"/>
    <w:rsid w:val="009619BE"/>
    <w:rsid w:val="009619CE"/>
    <w:rsid w:val="00961C55"/>
    <w:rsid w:val="00961E6C"/>
    <w:rsid w:val="00961FC9"/>
    <w:rsid w:val="00961FFD"/>
    <w:rsid w:val="00962172"/>
    <w:rsid w:val="00962305"/>
    <w:rsid w:val="00962346"/>
    <w:rsid w:val="0096271C"/>
    <w:rsid w:val="00962732"/>
    <w:rsid w:val="009628D6"/>
    <w:rsid w:val="00962BC3"/>
    <w:rsid w:val="00962BEB"/>
    <w:rsid w:val="0096305A"/>
    <w:rsid w:val="00963120"/>
    <w:rsid w:val="00963289"/>
    <w:rsid w:val="00963326"/>
    <w:rsid w:val="00963397"/>
    <w:rsid w:val="009636B1"/>
    <w:rsid w:val="00963978"/>
    <w:rsid w:val="009639E2"/>
    <w:rsid w:val="00963A18"/>
    <w:rsid w:val="00963C85"/>
    <w:rsid w:val="00963E42"/>
    <w:rsid w:val="009641F2"/>
    <w:rsid w:val="009642D5"/>
    <w:rsid w:val="009644C5"/>
    <w:rsid w:val="00964AB2"/>
    <w:rsid w:val="00964D90"/>
    <w:rsid w:val="00964E49"/>
    <w:rsid w:val="00964E75"/>
    <w:rsid w:val="00964F45"/>
    <w:rsid w:val="00965001"/>
    <w:rsid w:val="00965300"/>
    <w:rsid w:val="00965459"/>
    <w:rsid w:val="00965546"/>
    <w:rsid w:val="00965589"/>
    <w:rsid w:val="009656C8"/>
    <w:rsid w:val="009656F5"/>
    <w:rsid w:val="00965759"/>
    <w:rsid w:val="00965884"/>
    <w:rsid w:val="00965A61"/>
    <w:rsid w:val="00965F53"/>
    <w:rsid w:val="00965F5A"/>
    <w:rsid w:val="009661F9"/>
    <w:rsid w:val="00966231"/>
    <w:rsid w:val="0096642B"/>
    <w:rsid w:val="00966476"/>
    <w:rsid w:val="00966658"/>
    <w:rsid w:val="0096677A"/>
    <w:rsid w:val="009667E9"/>
    <w:rsid w:val="00966814"/>
    <w:rsid w:val="00966949"/>
    <w:rsid w:val="009669E2"/>
    <w:rsid w:val="009669E8"/>
    <w:rsid w:val="00966A54"/>
    <w:rsid w:val="00966A94"/>
    <w:rsid w:val="00966B30"/>
    <w:rsid w:val="00966B6C"/>
    <w:rsid w:val="00966C16"/>
    <w:rsid w:val="00966D3C"/>
    <w:rsid w:val="00966FCB"/>
    <w:rsid w:val="0096719F"/>
    <w:rsid w:val="009672A5"/>
    <w:rsid w:val="00967354"/>
    <w:rsid w:val="00967736"/>
    <w:rsid w:val="009677B8"/>
    <w:rsid w:val="00967874"/>
    <w:rsid w:val="0096795E"/>
    <w:rsid w:val="009679E4"/>
    <w:rsid w:val="00967BC7"/>
    <w:rsid w:val="00967D0C"/>
    <w:rsid w:val="00967F31"/>
    <w:rsid w:val="00967F6F"/>
    <w:rsid w:val="0097013D"/>
    <w:rsid w:val="0097015A"/>
    <w:rsid w:val="0097029F"/>
    <w:rsid w:val="009702F1"/>
    <w:rsid w:val="009703A9"/>
    <w:rsid w:val="00970574"/>
    <w:rsid w:val="009705E0"/>
    <w:rsid w:val="00970662"/>
    <w:rsid w:val="009706B4"/>
    <w:rsid w:val="009706FB"/>
    <w:rsid w:val="00970789"/>
    <w:rsid w:val="0097097F"/>
    <w:rsid w:val="009709B5"/>
    <w:rsid w:val="00970B7A"/>
    <w:rsid w:val="00970BD9"/>
    <w:rsid w:val="00970D95"/>
    <w:rsid w:val="00970E1D"/>
    <w:rsid w:val="00970ECE"/>
    <w:rsid w:val="00970EEE"/>
    <w:rsid w:val="00970F92"/>
    <w:rsid w:val="00970FA9"/>
    <w:rsid w:val="009710FD"/>
    <w:rsid w:val="009711AB"/>
    <w:rsid w:val="00971243"/>
    <w:rsid w:val="00971676"/>
    <w:rsid w:val="009716E0"/>
    <w:rsid w:val="009717AA"/>
    <w:rsid w:val="009717CF"/>
    <w:rsid w:val="009717FC"/>
    <w:rsid w:val="00971870"/>
    <w:rsid w:val="0097188A"/>
    <w:rsid w:val="009719D8"/>
    <w:rsid w:val="00971B92"/>
    <w:rsid w:val="00971C53"/>
    <w:rsid w:val="00971C89"/>
    <w:rsid w:val="00971D28"/>
    <w:rsid w:val="00971FC0"/>
    <w:rsid w:val="00972090"/>
    <w:rsid w:val="009723A7"/>
    <w:rsid w:val="0097243D"/>
    <w:rsid w:val="009725C7"/>
    <w:rsid w:val="009727B3"/>
    <w:rsid w:val="00972B76"/>
    <w:rsid w:val="00972C09"/>
    <w:rsid w:val="009731CC"/>
    <w:rsid w:val="009735FE"/>
    <w:rsid w:val="00973901"/>
    <w:rsid w:val="00973B2F"/>
    <w:rsid w:val="00973BB9"/>
    <w:rsid w:val="00973BF9"/>
    <w:rsid w:val="00973CB9"/>
    <w:rsid w:val="00973D9B"/>
    <w:rsid w:val="00973ECB"/>
    <w:rsid w:val="00973F1B"/>
    <w:rsid w:val="00973F2F"/>
    <w:rsid w:val="00973F51"/>
    <w:rsid w:val="00973FC8"/>
    <w:rsid w:val="00973FEF"/>
    <w:rsid w:val="009740C3"/>
    <w:rsid w:val="00974121"/>
    <w:rsid w:val="009745E0"/>
    <w:rsid w:val="00974617"/>
    <w:rsid w:val="00974B0A"/>
    <w:rsid w:val="00974B31"/>
    <w:rsid w:val="00974C42"/>
    <w:rsid w:val="00974C7E"/>
    <w:rsid w:val="00974FBA"/>
    <w:rsid w:val="0097509D"/>
    <w:rsid w:val="009753AE"/>
    <w:rsid w:val="00975463"/>
    <w:rsid w:val="009754F7"/>
    <w:rsid w:val="00975645"/>
    <w:rsid w:val="009756DF"/>
    <w:rsid w:val="00975893"/>
    <w:rsid w:val="00975A87"/>
    <w:rsid w:val="00975B19"/>
    <w:rsid w:val="00975B36"/>
    <w:rsid w:val="00975BEA"/>
    <w:rsid w:val="009760A2"/>
    <w:rsid w:val="009762CF"/>
    <w:rsid w:val="009764CE"/>
    <w:rsid w:val="009765FF"/>
    <w:rsid w:val="00976CDD"/>
    <w:rsid w:val="00976E2D"/>
    <w:rsid w:val="0097709B"/>
    <w:rsid w:val="009773CA"/>
    <w:rsid w:val="00977404"/>
    <w:rsid w:val="00977691"/>
    <w:rsid w:val="009776D1"/>
    <w:rsid w:val="00977899"/>
    <w:rsid w:val="00977AA3"/>
    <w:rsid w:val="00977C95"/>
    <w:rsid w:val="0098007B"/>
    <w:rsid w:val="00980091"/>
    <w:rsid w:val="0098048C"/>
    <w:rsid w:val="00980807"/>
    <w:rsid w:val="00980976"/>
    <w:rsid w:val="00980C6C"/>
    <w:rsid w:val="00980E82"/>
    <w:rsid w:val="00980F28"/>
    <w:rsid w:val="00980FC6"/>
    <w:rsid w:val="00981067"/>
    <w:rsid w:val="0098114B"/>
    <w:rsid w:val="0098127F"/>
    <w:rsid w:val="00981320"/>
    <w:rsid w:val="0098140C"/>
    <w:rsid w:val="009814CF"/>
    <w:rsid w:val="009814D1"/>
    <w:rsid w:val="0098152F"/>
    <w:rsid w:val="009817B7"/>
    <w:rsid w:val="009819B0"/>
    <w:rsid w:val="00981CA8"/>
    <w:rsid w:val="00981E6C"/>
    <w:rsid w:val="00982559"/>
    <w:rsid w:val="0098267C"/>
    <w:rsid w:val="00982736"/>
    <w:rsid w:val="00982838"/>
    <w:rsid w:val="00982878"/>
    <w:rsid w:val="009828DC"/>
    <w:rsid w:val="0098293D"/>
    <w:rsid w:val="009829E3"/>
    <w:rsid w:val="00982A53"/>
    <w:rsid w:val="00982A5E"/>
    <w:rsid w:val="00982B25"/>
    <w:rsid w:val="00983145"/>
    <w:rsid w:val="00983225"/>
    <w:rsid w:val="00983342"/>
    <w:rsid w:val="00983767"/>
    <w:rsid w:val="009837C6"/>
    <w:rsid w:val="009839E6"/>
    <w:rsid w:val="00983B1E"/>
    <w:rsid w:val="00983D6E"/>
    <w:rsid w:val="00983DB5"/>
    <w:rsid w:val="00983E24"/>
    <w:rsid w:val="00983ED3"/>
    <w:rsid w:val="00983FE2"/>
    <w:rsid w:val="009841EC"/>
    <w:rsid w:val="0098447F"/>
    <w:rsid w:val="009844B0"/>
    <w:rsid w:val="00984506"/>
    <w:rsid w:val="00984639"/>
    <w:rsid w:val="009847C3"/>
    <w:rsid w:val="00984B63"/>
    <w:rsid w:val="00984F33"/>
    <w:rsid w:val="0098503F"/>
    <w:rsid w:val="00985129"/>
    <w:rsid w:val="00985342"/>
    <w:rsid w:val="00985535"/>
    <w:rsid w:val="009855AD"/>
    <w:rsid w:val="00985692"/>
    <w:rsid w:val="00985C07"/>
    <w:rsid w:val="00985DA0"/>
    <w:rsid w:val="00985DB3"/>
    <w:rsid w:val="00985F84"/>
    <w:rsid w:val="00985FD4"/>
    <w:rsid w:val="00986062"/>
    <w:rsid w:val="00986195"/>
    <w:rsid w:val="00986413"/>
    <w:rsid w:val="0098650E"/>
    <w:rsid w:val="0098658A"/>
    <w:rsid w:val="00986694"/>
    <w:rsid w:val="009866AC"/>
    <w:rsid w:val="00986790"/>
    <w:rsid w:val="009867FD"/>
    <w:rsid w:val="00986838"/>
    <w:rsid w:val="009868B1"/>
    <w:rsid w:val="00986A97"/>
    <w:rsid w:val="00986C76"/>
    <w:rsid w:val="00986E90"/>
    <w:rsid w:val="00987082"/>
    <w:rsid w:val="009874C5"/>
    <w:rsid w:val="00987517"/>
    <w:rsid w:val="009875EA"/>
    <w:rsid w:val="0098761B"/>
    <w:rsid w:val="0098765D"/>
    <w:rsid w:val="00987729"/>
    <w:rsid w:val="009878D9"/>
    <w:rsid w:val="009879BA"/>
    <w:rsid w:val="00987AB4"/>
    <w:rsid w:val="00987E01"/>
    <w:rsid w:val="009900FB"/>
    <w:rsid w:val="009901AD"/>
    <w:rsid w:val="00990229"/>
    <w:rsid w:val="00990266"/>
    <w:rsid w:val="0099026D"/>
    <w:rsid w:val="009905F5"/>
    <w:rsid w:val="00990787"/>
    <w:rsid w:val="00990A07"/>
    <w:rsid w:val="00990A60"/>
    <w:rsid w:val="00990AB0"/>
    <w:rsid w:val="00990AE7"/>
    <w:rsid w:val="00990B10"/>
    <w:rsid w:val="00990B6D"/>
    <w:rsid w:val="00990FE5"/>
    <w:rsid w:val="00990FFD"/>
    <w:rsid w:val="00991456"/>
    <w:rsid w:val="00991480"/>
    <w:rsid w:val="00991701"/>
    <w:rsid w:val="009919E4"/>
    <w:rsid w:val="00991A3D"/>
    <w:rsid w:val="00991B10"/>
    <w:rsid w:val="00991BC4"/>
    <w:rsid w:val="00991C57"/>
    <w:rsid w:val="00991CF0"/>
    <w:rsid w:val="00991D80"/>
    <w:rsid w:val="00991E68"/>
    <w:rsid w:val="00991E76"/>
    <w:rsid w:val="00992096"/>
    <w:rsid w:val="0099211F"/>
    <w:rsid w:val="0099237F"/>
    <w:rsid w:val="009923ED"/>
    <w:rsid w:val="009925F4"/>
    <w:rsid w:val="00992804"/>
    <w:rsid w:val="00992853"/>
    <w:rsid w:val="00992A3D"/>
    <w:rsid w:val="00992EC6"/>
    <w:rsid w:val="00993074"/>
    <w:rsid w:val="00993212"/>
    <w:rsid w:val="00993655"/>
    <w:rsid w:val="0099381F"/>
    <w:rsid w:val="00993AF5"/>
    <w:rsid w:val="00993BBD"/>
    <w:rsid w:val="00993DD8"/>
    <w:rsid w:val="00993E38"/>
    <w:rsid w:val="00993F8C"/>
    <w:rsid w:val="0099403A"/>
    <w:rsid w:val="0099408A"/>
    <w:rsid w:val="0099416C"/>
    <w:rsid w:val="009941D7"/>
    <w:rsid w:val="009943DF"/>
    <w:rsid w:val="00994486"/>
    <w:rsid w:val="0099464A"/>
    <w:rsid w:val="00994743"/>
    <w:rsid w:val="009947AB"/>
    <w:rsid w:val="0099489E"/>
    <w:rsid w:val="0099499F"/>
    <w:rsid w:val="00994B5E"/>
    <w:rsid w:val="009951FF"/>
    <w:rsid w:val="009952FE"/>
    <w:rsid w:val="00995328"/>
    <w:rsid w:val="0099539C"/>
    <w:rsid w:val="00995463"/>
    <w:rsid w:val="00995574"/>
    <w:rsid w:val="0099566C"/>
    <w:rsid w:val="0099573C"/>
    <w:rsid w:val="0099579A"/>
    <w:rsid w:val="00995A27"/>
    <w:rsid w:val="00995A81"/>
    <w:rsid w:val="00995D90"/>
    <w:rsid w:val="00996316"/>
    <w:rsid w:val="0099632F"/>
    <w:rsid w:val="00996575"/>
    <w:rsid w:val="00996AA1"/>
    <w:rsid w:val="00996AAC"/>
    <w:rsid w:val="00996AD4"/>
    <w:rsid w:val="00996B69"/>
    <w:rsid w:val="0099712B"/>
    <w:rsid w:val="0099748A"/>
    <w:rsid w:val="009976E1"/>
    <w:rsid w:val="009978A6"/>
    <w:rsid w:val="009978EB"/>
    <w:rsid w:val="009979D5"/>
    <w:rsid w:val="009979E2"/>
    <w:rsid w:val="00997A2A"/>
    <w:rsid w:val="00997B17"/>
    <w:rsid w:val="00997C54"/>
    <w:rsid w:val="00997C72"/>
    <w:rsid w:val="009A00B2"/>
    <w:rsid w:val="009A01A0"/>
    <w:rsid w:val="009A01CA"/>
    <w:rsid w:val="009A026A"/>
    <w:rsid w:val="009A0343"/>
    <w:rsid w:val="009A0403"/>
    <w:rsid w:val="009A04A0"/>
    <w:rsid w:val="009A04FA"/>
    <w:rsid w:val="009A06F2"/>
    <w:rsid w:val="009A077C"/>
    <w:rsid w:val="009A0977"/>
    <w:rsid w:val="009A0995"/>
    <w:rsid w:val="009A0CAB"/>
    <w:rsid w:val="009A0D03"/>
    <w:rsid w:val="009A0E53"/>
    <w:rsid w:val="009A0E96"/>
    <w:rsid w:val="009A110F"/>
    <w:rsid w:val="009A1226"/>
    <w:rsid w:val="009A12F4"/>
    <w:rsid w:val="009A1389"/>
    <w:rsid w:val="009A1473"/>
    <w:rsid w:val="009A14E6"/>
    <w:rsid w:val="009A16BC"/>
    <w:rsid w:val="009A1786"/>
    <w:rsid w:val="009A1887"/>
    <w:rsid w:val="009A1928"/>
    <w:rsid w:val="009A1A1B"/>
    <w:rsid w:val="009A1A9E"/>
    <w:rsid w:val="009A1AF4"/>
    <w:rsid w:val="009A1BED"/>
    <w:rsid w:val="009A1BF4"/>
    <w:rsid w:val="009A2242"/>
    <w:rsid w:val="009A2432"/>
    <w:rsid w:val="009A2757"/>
    <w:rsid w:val="009A2A1C"/>
    <w:rsid w:val="009A2CBF"/>
    <w:rsid w:val="009A2E60"/>
    <w:rsid w:val="009A2EC4"/>
    <w:rsid w:val="009A2FE1"/>
    <w:rsid w:val="009A307B"/>
    <w:rsid w:val="009A31B3"/>
    <w:rsid w:val="009A3397"/>
    <w:rsid w:val="009A33CD"/>
    <w:rsid w:val="009A3721"/>
    <w:rsid w:val="009A37CF"/>
    <w:rsid w:val="009A3C30"/>
    <w:rsid w:val="009A3C47"/>
    <w:rsid w:val="009A3D77"/>
    <w:rsid w:val="009A42D2"/>
    <w:rsid w:val="009A4335"/>
    <w:rsid w:val="009A4487"/>
    <w:rsid w:val="009A46BF"/>
    <w:rsid w:val="009A48B2"/>
    <w:rsid w:val="009A48B6"/>
    <w:rsid w:val="009A4927"/>
    <w:rsid w:val="009A4AED"/>
    <w:rsid w:val="009A4B8A"/>
    <w:rsid w:val="009A4D02"/>
    <w:rsid w:val="009A4E8C"/>
    <w:rsid w:val="009A4E9F"/>
    <w:rsid w:val="009A5035"/>
    <w:rsid w:val="009A5156"/>
    <w:rsid w:val="009A5168"/>
    <w:rsid w:val="009A522C"/>
    <w:rsid w:val="009A525D"/>
    <w:rsid w:val="009A56B6"/>
    <w:rsid w:val="009A581D"/>
    <w:rsid w:val="009A5A8D"/>
    <w:rsid w:val="009A5BDA"/>
    <w:rsid w:val="009A5C8C"/>
    <w:rsid w:val="009A5D64"/>
    <w:rsid w:val="009A5E09"/>
    <w:rsid w:val="009A627F"/>
    <w:rsid w:val="009A6286"/>
    <w:rsid w:val="009A62DC"/>
    <w:rsid w:val="009A632D"/>
    <w:rsid w:val="009A64A0"/>
    <w:rsid w:val="009A6672"/>
    <w:rsid w:val="009A6B22"/>
    <w:rsid w:val="009A6C1E"/>
    <w:rsid w:val="009A6D77"/>
    <w:rsid w:val="009A70B0"/>
    <w:rsid w:val="009A7128"/>
    <w:rsid w:val="009A7464"/>
    <w:rsid w:val="009A748D"/>
    <w:rsid w:val="009A7529"/>
    <w:rsid w:val="009A7BFB"/>
    <w:rsid w:val="009A7DAD"/>
    <w:rsid w:val="009B02D0"/>
    <w:rsid w:val="009B031C"/>
    <w:rsid w:val="009B0346"/>
    <w:rsid w:val="009B03F2"/>
    <w:rsid w:val="009B04B0"/>
    <w:rsid w:val="009B0683"/>
    <w:rsid w:val="009B087F"/>
    <w:rsid w:val="009B092F"/>
    <w:rsid w:val="009B0A5F"/>
    <w:rsid w:val="009B0C42"/>
    <w:rsid w:val="009B0C47"/>
    <w:rsid w:val="009B0E8F"/>
    <w:rsid w:val="009B0EFA"/>
    <w:rsid w:val="009B106D"/>
    <w:rsid w:val="009B11AF"/>
    <w:rsid w:val="009B11E8"/>
    <w:rsid w:val="009B168B"/>
    <w:rsid w:val="009B1759"/>
    <w:rsid w:val="009B18B1"/>
    <w:rsid w:val="009B1D3B"/>
    <w:rsid w:val="009B1E0C"/>
    <w:rsid w:val="009B1EA4"/>
    <w:rsid w:val="009B1F53"/>
    <w:rsid w:val="009B2001"/>
    <w:rsid w:val="009B21EE"/>
    <w:rsid w:val="009B221E"/>
    <w:rsid w:val="009B228D"/>
    <w:rsid w:val="009B23E2"/>
    <w:rsid w:val="009B27E5"/>
    <w:rsid w:val="009B28F5"/>
    <w:rsid w:val="009B2AFD"/>
    <w:rsid w:val="009B2C49"/>
    <w:rsid w:val="009B2E57"/>
    <w:rsid w:val="009B31EE"/>
    <w:rsid w:val="009B3202"/>
    <w:rsid w:val="009B3306"/>
    <w:rsid w:val="009B35BE"/>
    <w:rsid w:val="009B35F5"/>
    <w:rsid w:val="009B3AE8"/>
    <w:rsid w:val="009B3AED"/>
    <w:rsid w:val="009B3D14"/>
    <w:rsid w:val="009B3E0C"/>
    <w:rsid w:val="009B3E90"/>
    <w:rsid w:val="009B4144"/>
    <w:rsid w:val="009B425B"/>
    <w:rsid w:val="009B4273"/>
    <w:rsid w:val="009B43B5"/>
    <w:rsid w:val="009B4676"/>
    <w:rsid w:val="009B4877"/>
    <w:rsid w:val="009B49D5"/>
    <w:rsid w:val="009B4EC5"/>
    <w:rsid w:val="009B4EEB"/>
    <w:rsid w:val="009B5290"/>
    <w:rsid w:val="009B52A0"/>
    <w:rsid w:val="009B53E8"/>
    <w:rsid w:val="009B5466"/>
    <w:rsid w:val="009B56E9"/>
    <w:rsid w:val="009B5785"/>
    <w:rsid w:val="009B5956"/>
    <w:rsid w:val="009B5967"/>
    <w:rsid w:val="009B598B"/>
    <w:rsid w:val="009B5AA4"/>
    <w:rsid w:val="009B5B7C"/>
    <w:rsid w:val="009B5CE1"/>
    <w:rsid w:val="009B5D22"/>
    <w:rsid w:val="009B5F7F"/>
    <w:rsid w:val="009B5FFC"/>
    <w:rsid w:val="009B6071"/>
    <w:rsid w:val="009B607D"/>
    <w:rsid w:val="009B60EB"/>
    <w:rsid w:val="009B6290"/>
    <w:rsid w:val="009B643D"/>
    <w:rsid w:val="009B6519"/>
    <w:rsid w:val="009B6598"/>
    <w:rsid w:val="009B6609"/>
    <w:rsid w:val="009B6842"/>
    <w:rsid w:val="009B695C"/>
    <w:rsid w:val="009B6A3A"/>
    <w:rsid w:val="009B6AD6"/>
    <w:rsid w:val="009B6B4E"/>
    <w:rsid w:val="009B6CBD"/>
    <w:rsid w:val="009B6ECD"/>
    <w:rsid w:val="009B7015"/>
    <w:rsid w:val="009B7127"/>
    <w:rsid w:val="009B727B"/>
    <w:rsid w:val="009B7323"/>
    <w:rsid w:val="009B7624"/>
    <w:rsid w:val="009B774F"/>
    <w:rsid w:val="009B79C8"/>
    <w:rsid w:val="009B79E1"/>
    <w:rsid w:val="009B7B3B"/>
    <w:rsid w:val="009B7BC5"/>
    <w:rsid w:val="009B7D2C"/>
    <w:rsid w:val="009B7D49"/>
    <w:rsid w:val="009B7DC9"/>
    <w:rsid w:val="009B7ECD"/>
    <w:rsid w:val="009C001C"/>
    <w:rsid w:val="009C02C4"/>
    <w:rsid w:val="009C03CC"/>
    <w:rsid w:val="009C0432"/>
    <w:rsid w:val="009C0543"/>
    <w:rsid w:val="009C07DE"/>
    <w:rsid w:val="009C0882"/>
    <w:rsid w:val="009C092A"/>
    <w:rsid w:val="009C0A62"/>
    <w:rsid w:val="009C1205"/>
    <w:rsid w:val="009C141E"/>
    <w:rsid w:val="009C15EF"/>
    <w:rsid w:val="009C1601"/>
    <w:rsid w:val="009C172F"/>
    <w:rsid w:val="009C18A8"/>
    <w:rsid w:val="009C18D9"/>
    <w:rsid w:val="009C1FCE"/>
    <w:rsid w:val="009C2027"/>
    <w:rsid w:val="009C2125"/>
    <w:rsid w:val="009C241B"/>
    <w:rsid w:val="009C271D"/>
    <w:rsid w:val="009C283F"/>
    <w:rsid w:val="009C284F"/>
    <w:rsid w:val="009C2944"/>
    <w:rsid w:val="009C297E"/>
    <w:rsid w:val="009C2A00"/>
    <w:rsid w:val="009C2ACC"/>
    <w:rsid w:val="009C2DCE"/>
    <w:rsid w:val="009C2E11"/>
    <w:rsid w:val="009C2E9A"/>
    <w:rsid w:val="009C2EE8"/>
    <w:rsid w:val="009C321F"/>
    <w:rsid w:val="009C324A"/>
    <w:rsid w:val="009C338B"/>
    <w:rsid w:val="009C3460"/>
    <w:rsid w:val="009C34B4"/>
    <w:rsid w:val="009C35A4"/>
    <w:rsid w:val="009C35EE"/>
    <w:rsid w:val="009C3619"/>
    <w:rsid w:val="009C3620"/>
    <w:rsid w:val="009C3691"/>
    <w:rsid w:val="009C37EC"/>
    <w:rsid w:val="009C3875"/>
    <w:rsid w:val="009C3952"/>
    <w:rsid w:val="009C395A"/>
    <w:rsid w:val="009C3D86"/>
    <w:rsid w:val="009C3E7B"/>
    <w:rsid w:val="009C3F46"/>
    <w:rsid w:val="009C4068"/>
    <w:rsid w:val="009C4078"/>
    <w:rsid w:val="009C4196"/>
    <w:rsid w:val="009C4420"/>
    <w:rsid w:val="009C44B1"/>
    <w:rsid w:val="009C44D3"/>
    <w:rsid w:val="009C464D"/>
    <w:rsid w:val="009C46D1"/>
    <w:rsid w:val="009C4770"/>
    <w:rsid w:val="009C4785"/>
    <w:rsid w:val="009C49AC"/>
    <w:rsid w:val="009C4A64"/>
    <w:rsid w:val="009C4B71"/>
    <w:rsid w:val="009C4BB1"/>
    <w:rsid w:val="009C53EC"/>
    <w:rsid w:val="009C54B7"/>
    <w:rsid w:val="009C560E"/>
    <w:rsid w:val="009C56AA"/>
    <w:rsid w:val="009C56C2"/>
    <w:rsid w:val="009C5703"/>
    <w:rsid w:val="009C58FE"/>
    <w:rsid w:val="009C5916"/>
    <w:rsid w:val="009C596F"/>
    <w:rsid w:val="009C599F"/>
    <w:rsid w:val="009C5A7F"/>
    <w:rsid w:val="009C5B02"/>
    <w:rsid w:val="009C5CBC"/>
    <w:rsid w:val="009C5F09"/>
    <w:rsid w:val="009C5FF8"/>
    <w:rsid w:val="009C6038"/>
    <w:rsid w:val="009C6093"/>
    <w:rsid w:val="009C6095"/>
    <w:rsid w:val="009C609B"/>
    <w:rsid w:val="009C614D"/>
    <w:rsid w:val="009C61E8"/>
    <w:rsid w:val="009C6261"/>
    <w:rsid w:val="009C6335"/>
    <w:rsid w:val="009C63F9"/>
    <w:rsid w:val="009C64DC"/>
    <w:rsid w:val="009C6665"/>
    <w:rsid w:val="009C6700"/>
    <w:rsid w:val="009C6721"/>
    <w:rsid w:val="009C6736"/>
    <w:rsid w:val="009C6F7A"/>
    <w:rsid w:val="009C7191"/>
    <w:rsid w:val="009C72EE"/>
    <w:rsid w:val="009C7303"/>
    <w:rsid w:val="009C7444"/>
    <w:rsid w:val="009C74B9"/>
    <w:rsid w:val="009C75D1"/>
    <w:rsid w:val="009C7656"/>
    <w:rsid w:val="009C787A"/>
    <w:rsid w:val="009C788F"/>
    <w:rsid w:val="009C7AB8"/>
    <w:rsid w:val="009C7B35"/>
    <w:rsid w:val="009C7DD0"/>
    <w:rsid w:val="009C7E51"/>
    <w:rsid w:val="009D00C9"/>
    <w:rsid w:val="009D00DD"/>
    <w:rsid w:val="009D00F6"/>
    <w:rsid w:val="009D01F8"/>
    <w:rsid w:val="009D0427"/>
    <w:rsid w:val="009D0918"/>
    <w:rsid w:val="009D0968"/>
    <w:rsid w:val="009D0B6D"/>
    <w:rsid w:val="009D0BF7"/>
    <w:rsid w:val="009D0C36"/>
    <w:rsid w:val="009D0C62"/>
    <w:rsid w:val="009D0D04"/>
    <w:rsid w:val="009D0EB5"/>
    <w:rsid w:val="009D0FF6"/>
    <w:rsid w:val="009D1100"/>
    <w:rsid w:val="009D1237"/>
    <w:rsid w:val="009D12B7"/>
    <w:rsid w:val="009D12D8"/>
    <w:rsid w:val="009D1424"/>
    <w:rsid w:val="009D150C"/>
    <w:rsid w:val="009D15B1"/>
    <w:rsid w:val="009D16B9"/>
    <w:rsid w:val="009D16E4"/>
    <w:rsid w:val="009D1749"/>
    <w:rsid w:val="009D17C9"/>
    <w:rsid w:val="009D1C34"/>
    <w:rsid w:val="009D1E94"/>
    <w:rsid w:val="009D1EB3"/>
    <w:rsid w:val="009D1EFE"/>
    <w:rsid w:val="009D1FE5"/>
    <w:rsid w:val="009D202D"/>
    <w:rsid w:val="009D20D2"/>
    <w:rsid w:val="009D2188"/>
    <w:rsid w:val="009D21E3"/>
    <w:rsid w:val="009D23C0"/>
    <w:rsid w:val="009D245E"/>
    <w:rsid w:val="009D2850"/>
    <w:rsid w:val="009D28B2"/>
    <w:rsid w:val="009D2A82"/>
    <w:rsid w:val="009D2B34"/>
    <w:rsid w:val="009D2D09"/>
    <w:rsid w:val="009D2E03"/>
    <w:rsid w:val="009D3204"/>
    <w:rsid w:val="009D32E3"/>
    <w:rsid w:val="009D34C3"/>
    <w:rsid w:val="009D36B7"/>
    <w:rsid w:val="009D396C"/>
    <w:rsid w:val="009D3AC4"/>
    <w:rsid w:val="009D3BBA"/>
    <w:rsid w:val="009D3DB4"/>
    <w:rsid w:val="009D3EDD"/>
    <w:rsid w:val="009D3EF7"/>
    <w:rsid w:val="009D3F3C"/>
    <w:rsid w:val="009D4042"/>
    <w:rsid w:val="009D4072"/>
    <w:rsid w:val="009D42B5"/>
    <w:rsid w:val="009D4404"/>
    <w:rsid w:val="009D4534"/>
    <w:rsid w:val="009D475B"/>
    <w:rsid w:val="009D4785"/>
    <w:rsid w:val="009D4801"/>
    <w:rsid w:val="009D4A4D"/>
    <w:rsid w:val="009D4A9A"/>
    <w:rsid w:val="009D4CE5"/>
    <w:rsid w:val="009D4DEF"/>
    <w:rsid w:val="009D4F58"/>
    <w:rsid w:val="009D5004"/>
    <w:rsid w:val="009D5205"/>
    <w:rsid w:val="009D5730"/>
    <w:rsid w:val="009D57AE"/>
    <w:rsid w:val="009D5D57"/>
    <w:rsid w:val="009D5E69"/>
    <w:rsid w:val="009D5F14"/>
    <w:rsid w:val="009D6159"/>
    <w:rsid w:val="009D628D"/>
    <w:rsid w:val="009D6399"/>
    <w:rsid w:val="009D6412"/>
    <w:rsid w:val="009D645A"/>
    <w:rsid w:val="009D6683"/>
    <w:rsid w:val="009D68BD"/>
    <w:rsid w:val="009D6D3B"/>
    <w:rsid w:val="009D6ED8"/>
    <w:rsid w:val="009D6F16"/>
    <w:rsid w:val="009D7653"/>
    <w:rsid w:val="009D7676"/>
    <w:rsid w:val="009D77CC"/>
    <w:rsid w:val="009D7900"/>
    <w:rsid w:val="009D7A93"/>
    <w:rsid w:val="009D7D45"/>
    <w:rsid w:val="009D7D7F"/>
    <w:rsid w:val="009D7D9B"/>
    <w:rsid w:val="009D7F6C"/>
    <w:rsid w:val="009E0012"/>
    <w:rsid w:val="009E00DB"/>
    <w:rsid w:val="009E014D"/>
    <w:rsid w:val="009E048A"/>
    <w:rsid w:val="009E05CA"/>
    <w:rsid w:val="009E083E"/>
    <w:rsid w:val="009E087B"/>
    <w:rsid w:val="009E097C"/>
    <w:rsid w:val="009E0AC5"/>
    <w:rsid w:val="009E0B0B"/>
    <w:rsid w:val="009E0B0E"/>
    <w:rsid w:val="009E0E37"/>
    <w:rsid w:val="009E0F27"/>
    <w:rsid w:val="009E0F4D"/>
    <w:rsid w:val="009E0F7B"/>
    <w:rsid w:val="009E0FFB"/>
    <w:rsid w:val="009E1219"/>
    <w:rsid w:val="009E1465"/>
    <w:rsid w:val="009E1588"/>
    <w:rsid w:val="009E1619"/>
    <w:rsid w:val="009E1761"/>
    <w:rsid w:val="009E1781"/>
    <w:rsid w:val="009E17B7"/>
    <w:rsid w:val="009E180F"/>
    <w:rsid w:val="009E18D8"/>
    <w:rsid w:val="009E193D"/>
    <w:rsid w:val="009E1BB9"/>
    <w:rsid w:val="009E1DBD"/>
    <w:rsid w:val="009E2201"/>
    <w:rsid w:val="009E236D"/>
    <w:rsid w:val="009E2408"/>
    <w:rsid w:val="009E24B9"/>
    <w:rsid w:val="009E2576"/>
    <w:rsid w:val="009E25C8"/>
    <w:rsid w:val="009E2609"/>
    <w:rsid w:val="009E29B3"/>
    <w:rsid w:val="009E2A0B"/>
    <w:rsid w:val="009E2BC7"/>
    <w:rsid w:val="009E2C60"/>
    <w:rsid w:val="009E2E73"/>
    <w:rsid w:val="009E2EC2"/>
    <w:rsid w:val="009E2F2C"/>
    <w:rsid w:val="009E31E5"/>
    <w:rsid w:val="009E3244"/>
    <w:rsid w:val="009E34C1"/>
    <w:rsid w:val="009E38E7"/>
    <w:rsid w:val="009E38FB"/>
    <w:rsid w:val="009E39E3"/>
    <w:rsid w:val="009E3B37"/>
    <w:rsid w:val="009E3BC2"/>
    <w:rsid w:val="009E3C2F"/>
    <w:rsid w:val="009E3C76"/>
    <w:rsid w:val="009E3DC4"/>
    <w:rsid w:val="009E3F45"/>
    <w:rsid w:val="009E41B2"/>
    <w:rsid w:val="009E41CD"/>
    <w:rsid w:val="009E4368"/>
    <w:rsid w:val="009E436D"/>
    <w:rsid w:val="009E449F"/>
    <w:rsid w:val="009E4695"/>
    <w:rsid w:val="009E477B"/>
    <w:rsid w:val="009E4A6E"/>
    <w:rsid w:val="009E4E2F"/>
    <w:rsid w:val="009E5219"/>
    <w:rsid w:val="009E5470"/>
    <w:rsid w:val="009E5495"/>
    <w:rsid w:val="009E559B"/>
    <w:rsid w:val="009E5721"/>
    <w:rsid w:val="009E57C2"/>
    <w:rsid w:val="009E5C16"/>
    <w:rsid w:val="009E5D74"/>
    <w:rsid w:val="009E5D79"/>
    <w:rsid w:val="009E5D8D"/>
    <w:rsid w:val="009E5DAD"/>
    <w:rsid w:val="009E60D4"/>
    <w:rsid w:val="009E64D5"/>
    <w:rsid w:val="009E6532"/>
    <w:rsid w:val="009E68A1"/>
    <w:rsid w:val="009E6A65"/>
    <w:rsid w:val="009E6B62"/>
    <w:rsid w:val="009E6D7F"/>
    <w:rsid w:val="009E6ED6"/>
    <w:rsid w:val="009E71FA"/>
    <w:rsid w:val="009E7328"/>
    <w:rsid w:val="009E73B4"/>
    <w:rsid w:val="009E77EB"/>
    <w:rsid w:val="009E7832"/>
    <w:rsid w:val="009E78AB"/>
    <w:rsid w:val="009E7AC2"/>
    <w:rsid w:val="009E7D98"/>
    <w:rsid w:val="009E7E84"/>
    <w:rsid w:val="009E7F82"/>
    <w:rsid w:val="009F00CD"/>
    <w:rsid w:val="009F00DB"/>
    <w:rsid w:val="009F01A9"/>
    <w:rsid w:val="009F01EF"/>
    <w:rsid w:val="009F05DC"/>
    <w:rsid w:val="009F0639"/>
    <w:rsid w:val="009F08A3"/>
    <w:rsid w:val="009F09E2"/>
    <w:rsid w:val="009F0A9E"/>
    <w:rsid w:val="009F0BE0"/>
    <w:rsid w:val="009F0D48"/>
    <w:rsid w:val="009F0F50"/>
    <w:rsid w:val="009F12B3"/>
    <w:rsid w:val="009F15E5"/>
    <w:rsid w:val="009F1756"/>
    <w:rsid w:val="009F191B"/>
    <w:rsid w:val="009F19DE"/>
    <w:rsid w:val="009F1C2F"/>
    <w:rsid w:val="009F1C58"/>
    <w:rsid w:val="009F1D6A"/>
    <w:rsid w:val="009F1E7D"/>
    <w:rsid w:val="009F1EC6"/>
    <w:rsid w:val="009F1F29"/>
    <w:rsid w:val="009F222C"/>
    <w:rsid w:val="009F2309"/>
    <w:rsid w:val="009F251F"/>
    <w:rsid w:val="009F2AC8"/>
    <w:rsid w:val="009F2AF4"/>
    <w:rsid w:val="009F2B00"/>
    <w:rsid w:val="009F2BB1"/>
    <w:rsid w:val="009F2CC6"/>
    <w:rsid w:val="009F33DF"/>
    <w:rsid w:val="009F3611"/>
    <w:rsid w:val="009F364A"/>
    <w:rsid w:val="009F3928"/>
    <w:rsid w:val="009F3937"/>
    <w:rsid w:val="009F39CE"/>
    <w:rsid w:val="009F3AB6"/>
    <w:rsid w:val="009F3B89"/>
    <w:rsid w:val="009F3D8A"/>
    <w:rsid w:val="009F3FFF"/>
    <w:rsid w:val="009F4035"/>
    <w:rsid w:val="009F40DC"/>
    <w:rsid w:val="009F4269"/>
    <w:rsid w:val="009F4560"/>
    <w:rsid w:val="009F4709"/>
    <w:rsid w:val="009F47C8"/>
    <w:rsid w:val="009F4866"/>
    <w:rsid w:val="009F4B14"/>
    <w:rsid w:val="009F4D88"/>
    <w:rsid w:val="009F4EC5"/>
    <w:rsid w:val="009F50C8"/>
    <w:rsid w:val="009F52A4"/>
    <w:rsid w:val="009F547E"/>
    <w:rsid w:val="009F57CF"/>
    <w:rsid w:val="009F58CB"/>
    <w:rsid w:val="009F5917"/>
    <w:rsid w:val="009F599B"/>
    <w:rsid w:val="009F5A30"/>
    <w:rsid w:val="009F5A70"/>
    <w:rsid w:val="009F5B6E"/>
    <w:rsid w:val="009F5F3E"/>
    <w:rsid w:val="009F5FDD"/>
    <w:rsid w:val="009F60AB"/>
    <w:rsid w:val="009F61BB"/>
    <w:rsid w:val="009F62FD"/>
    <w:rsid w:val="009F648F"/>
    <w:rsid w:val="009F6576"/>
    <w:rsid w:val="009F6625"/>
    <w:rsid w:val="009F67DE"/>
    <w:rsid w:val="009F6B96"/>
    <w:rsid w:val="009F6BE8"/>
    <w:rsid w:val="009F6C68"/>
    <w:rsid w:val="009F6D6F"/>
    <w:rsid w:val="009F6E43"/>
    <w:rsid w:val="009F6EED"/>
    <w:rsid w:val="009F6F8A"/>
    <w:rsid w:val="009F73BD"/>
    <w:rsid w:val="009F7494"/>
    <w:rsid w:val="009F7503"/>
    <w:rsid w:val="009F7607"/>
    <w:rsid w:val="009F765D"/>
    <w:rsid w:val="009F78A4"/>
    <w:rsid w:val="009F7A50"/>
    <w:rsid w:val="009F7B16"/>
    <w:rsid w:val="009F7C14"/>
    <w:rsid w:val="009F7C24"/>
    <w:rsid w:val="009F7FC0"/>
    <w:rsid w:val="00A000F2"/>
    <w:rsid w:val="00A00360"/>
    <w:rsid w:val="00A00643"/>
    <w:rsid w:val="00A0078B"/>
    <w:rsid w:val="00A007C8"/>
    <w:rsid w:val="00A008FF"/>
    <w:rsid w:val="00A00AEA"/>
    <w:rsid w:val="00A00C08"/>
    <w:rsid w:val="00A00C7A"/>
    <w:rsid w:val="00A00CA4"/>
    <w:rsid w:val="00A00CFE"/>
    <w:rsid w:val="00A01256"/>
    <w:rsid w:val="00A01432"/>
    <w:rsid w:val="00A01456"/>
    <w:rsid w:val="00A015EC"/>
    <w:rsid w:val="00A0162C"/>
    <w:rsid w:val="00A01641"/>
    <w:rsid w:val="00A016F9"/>
    <w:rsid w:val="00A01741"/>
    <w:rsid w:val="00A01955"/>
    <w:rsid w:val="00A019EC"/>
    <w:rsid w:val="00A01A2E"/>
    <w:rsid w:val="00A01D13"/>
    <w:rsid w:val="00A01D2A"/>
    <w:rsid w:val="00A01D2F"/>
    <w:rsid w:val="00A01F17"/>
    <w:rsid w:val="00A01F88"/>
    <w:rsid w:val="00A02062"/>
    <w:rsid w:val="00A02087"/>
    <w:rsid w:val="00A020E6"/>
    <w:rsid w:val="00A02169"/>
    <w:rsid w:val="00A022A0"/>
    <w:rsid w:val="00A023E1"/>
    <w:rsid w:val="00A024FE"/>
    <w:rsid w:val="00A0258F"/>
    <w:rsid w:val="00A0294D"/>
    <w:rsid w:val="00A02A3B"/>
    <w:rsid w:val="00A02AAD"/>
    <w:rsid w:val="00A02D68"/>
    <w:rsid w:val="00A02E0C"/>
    <w:rsid w:val="00A02F99"/>
    <w:rsid w:val="00A030D2"/>
    <w:rsid w:val="00A0312D"/>
    <w:rsid w:val="00A031B0"/>
    <w:rsid w:val="00A03A12"/>
    <w:rsid w:val="00A03A54"/>
    <w:rsid w:val="00A03B78"/>
    <w:rsid w:val="00A03B89"/>
    <w:rsid w:val="00A03CD4"/>
    <w:rsid w:val="00A03E95"/>
    <w:rsid w:val="00A03F7C"/>
    <w:rsid w:val="00A040E4"/>
    <w:rsid w:val="00A04309"/>
    <w:rsid w:val="00A045EB"/>
    <w:rsid w:val="00A04C28"/>
    <w:rsid w:val="00A04C33"/>
    <w:rsid w:val="00A04EAC"/>
    <w:rsid w:val="00A04F3F"/>
    <w:rsid w:val="00A0500D"/>
    <w:rsid w:val="00A051C5"/>
    <w:rsid w:val="00A052E4"/>
    <w:rsid w:val="00A0535E"/>
    <w:rsid w:val="00A05442"/>
    <w:rsid w:val="00A054F8"/>
    <w:rsid w:val="00A055B9"/>
    <w:rsid w:val="00A0568E"/>
    <w:rsid w:val="00A0572C"/>
    <w:rsid w:val="00A05A39"/>
    <w:rsid w:val="00A05B6C"/>
    <w:rsid w:val="00A05CB9"/>
    <w:rsid w:val="00A05CF4"/>
    <w:rsid w:val="00A05D27"/>
    <w:rsid w:val="00A06084"/>
    <w:rsid w:val="00A061CB"/>
    <w:rsid w:val="00A06481"/>
    <w:rsid w:val="00A06506"/>
    <w:rsid w:val="00A0695E"/>
    <w:rsid w:val="00A06982"/>
    <w:rsid w:val="00A06B48"/>
    <w:rsid w:val="00A06E00"/>
    <w:rsid w:val="00A07021"/>
    <w:rsid w:val="00A0714F"/>
    <w:rsid w:val="00A0722C"/>
    <w:rsid w:val="00A07261"/>
    <w:rsid w:val="00A07AE1"/>
    <w:rsid w:val="00A07B5F"/>
    <w:rsid w:val="00A07B71"/>
    <w:rsid w:val="00A07C36"/>
    <w:rsid w:val="00A07D33"/>
    <w:rsid w:val="00A1006C"/>
    <w:rsid w:val="00A102FE"/>
    <w:rsid w:val="00A103BD"/>
    <w:rsid w:val="00A103D6"/>
    <w:rsid w:val="00A103F8"/>
    <w:rsid w:val="00A10491"/>
    <w:rsid w:val="00A104FC"/>
    <w:rsid w:val="00A10779"/>
    <w:rsid w:val="00A109D6"/>
    <w:rsid w:val="00A10A2E"/>
    <w:rsid w:val="00A10CE6"/>
    <w:rsid w:val="00A10D5C"/>
    <w:rsid w:val="00A10EBB"/>
    <w:rsid w:val="00A10F09"/>
    <w:rsid w:val="00A10FBD"/>
    <w:rsid w:val="00A1107A"/>
    <w:rsid w:val="00A11347"/>
    <w:rsid w:val="00A114A2"/>
    <w:rsid w:val="00A11581"/>
    <w:rsid w:val="00A117D4"/>
    <w:rsid w:val="00A117E0"/>
    <w:rsid w:val="00A11856"/>
    <w:rsid w:val="00A11A1F"/>
    <w:rsid w:val="00A11C28"/>
    <w:rsid w:val="00A11D6E"/>
    <w:rsid w:val="00A11F52"/>
    <w:rsid w:val="00A120D0"/>
    <w:rsid w:val="00A122A0"/>
    <w:rsid w:val="00A1232F"/>
    <w:rsid w:val="00A1234B"/>
    <w:rsid w:val="00A12521"/>
    <w:rsid w:val="00A1256E"/>
    <w:rsid w:val="00A125CD"/>
    <w:rsid w:val="00A12C3F"/>
    <w:rsid w:val="00A12C5E"/>
    <w:rsid w:val="00A12E58"/>
    <w:rsid w:val="00A12F2A"/>
    <w:rsid w:val="00A12FC4"/>
    <w:rsid w:val="00A1309C"/>
    <w:rsid w:val="00A130C0"/>
    <w:rsid w:val="00A1343C"/>
    <w:rsid w:val="00A13487"/>
    <w:rsid w:val="00A13751"/>
    <w:rsid w:val="00A13C1E"/>
    <w:rsid w:val="00A13C64"/>
    <w:rsid w:val="00A13E9C"/>
    <w:rsid w:val="00A13EC9"/>
    <w:rsid w:val="00A1404C"/>
    <w:rsid w:val="00A14305"/>
    <w:rsid w:val="00A14469"/>
    <w:rsid w:val="00A14480"/>
    <w:rsid w:val="00A1452A"/>
    <w:rsid w:val="00A14748"/>
    <w:rsid w:val="00A147E8"/>
    <w:rsid w:val="00A1491D"/>
    <w:rsid w:val="00A14996"/>
    <w:rsid w:val="00A14B99"/>
    <w:rsid w:val="00A14D3B"/>
    <w:rsid w:val="00A14E5F"/>
    <w:rsid w:val="00A14EC7"/>
    <w:rsid w:val="00A153E9"/>
    <w:rsid w:val="00A156A6"/>
    <w:rsid w:val="00A156DD"/>
    <w:rsid w:val="00A1578E"/>
    <w:rsid w:val="00A15ABF"/>
    <w:rsid w:val="00A15AC7"/>
    <w:rsid w:val="00A15BF7"/>
    <w:rsid w:val="00A16058"/>
    <w:rsid w:val="00A161DF"/>
    <w:rsid w:val="00A1628C"/>
    <w:rsid w:val="00A1657C"/>
    <w:rsid w:val="00A167D2"/>
    <w:rsid w:val="00A16B22"/>
    <w:rsid w:val="00A16B60"/>
    <w:rsid w:val="00A16DFE"/>
    <w:rsid w:val="00A16E13"/>
    <w:rsid w:val="00A1724F"/>
    <w:rsid w:val="00A172D0"/>
    <w:rsid w:val="00A1761B"/>
    <w:rsid w:val="00A17975"/>
    <w:rsid w:val="00A17B09"/>
    <w:rsid w:val="00A17B39"/>
    <w:rsid w:val="00A17CCD"/>
    <w:rsid w:val="00A17D37"/>
    <w:rsid w:val="00A17DE3"/>
    <w:rsid w:val="00A17E69"/>
    <w:rsid w:val="00A17F24"/>
    <w:rsid w:val="00A20684"/>
    <w:rsid w:val="00A20CB1"/>
    <w:rsid w:val="00A20DB0"/>
    <w:rsid w:val="00A20F4A"/>
    <w:rsid w:val="00A20F98"/>
    <w:rsid w:val="00A21033"/>
    <w:rsid w:val="00A211F0"/>
    <w:rsid w:val="00A2125B"/>
    <w:rsid w:val="00A212FA"/>
    <w:rsid w:val="00A21347"/>
    <w:rsid w:val="00A213DD"/>
    <w:rsid w:val="00A2140D"/>
    <w:rsid w:val="00A21424"/>
    <w:rsid w:val="00A21447"/>
    <w:rsid w:val="00A215FD"/>
    <w:rsid w:val="00A21674"/>
    <w:rsid w:val="00A216C2"/>
    <w:rsid w:val="00A2185F"/>
    <w:rsid w:val="00A21879"/>
    <w:rsid w:val="00A219A2"/>
    <w:rsid w:val="00A21BE7"/>
    <w:rsid w:val="00A21E78"/>
    <w:rsid w:val="00A21F2A"/>
    <w:rsid w:val="00A21F96"/>
    <w:rsid w:val="00A22038"/>
    <w:rsid w:val="00A223D7"/>
    <w:rsid w:val="00A225FD"/>
    <w:rsid w:val="00A2282F"/>
    <w:rsid w:val="00A228BC"/>
    <w:rsid w:val="00A228C4"/>
    <w:rsid w:val="00A229C4"/>
    <w:rsid w:val="00A22D2E"/>
    <w:rsid w:val="00A23132"/>
    <w:rsid w:val="00A23179"/>
    <w:rsid w:val="00A23345"/>
    <w:rsid w:val="00A23421"/>
    <w:rsid w:val="00A2376F"/>
    <w:rsid w:val="00A23777"/>
    <w:rsid w:val="00A23791"/>
    <w:rsid w:val="00A237D8"/>
    <w:rsid w:val="00A2389B"/>
    <w:rsid w:val="00A23D65"/>
    <w:rsid w:val="00A23E17"/>
    <w:rsid w:val="00A23E5D"/>
    <w:rsid w:val="00A23F45"/>
    <w:rsid w:val="00A2453C"/>
    <w:rsid w:val="00A24A0C"/>
    <w:rsid w:val="00A24A0F"/>
    <w:rsid w:val="00A24AB1"/>
    <w:rsid w:val="00A24E42"/>
    <w:rsid w:val="00A24F8F"/>
    <w:rsid w:val="00A24F9A"/>
    <w:rsid w:val="00A2506D"/>
    <w:rsid w:val="00A25111"/>
    <w:rsid w:val="00A25366"/>
    <w:rsid w:val="00A25414"/>
    <w:rsid w:val="00A25459"/>
    <w:rsid w:val="00A25632"/>
    <w:rsid w:val="00A25665"/>
    <w:rsid w:val="00A257AE"/>
    <w:rsid w:val="00A25B36"/>
    <w:rsid w:val="00A25C45"/>
    <w:rsid w:val="00A25C8E"/>
    <w:rsid w:val="00A2603C"/>
    <w:rsid w:val="00A2610C"/>
    <w:rsid w:val="00A26184"/>
    <w:rsid w:val="00A26186"/>
    <w:rsid w:val="00A26551"/>
    <w:rsid w:val="00A2664F"/>
    <w:rsid w:val="00A2670C"/>
    <w:rsid w:val="00A267AA"/>
    <w:rsid w:val="00A267E9"/>
    <w:rsid w:val="00A26D9F"/>
    <w:rsid w:val="00A26DD1"/>
    <w:rsid w:val="00A26F5F"/>
    <w:rsid w:val="00A26FE0"/>
    <w:rsid w:val="00A271B8"/>
    <w:rsid w:val="00A271BB"/>
    <w:rsid w:val="00A2722C"/>
    <w:rsid w:val="00A2763E"/>
    <w:rsid w:val="00A27802"/>
    <w:rsid w:val="00A2793B"/>
    <w:rsid w:val="00A279BA"/>
    <w:rsid w:val="00A27F75"/>
    <w:rsid w:val="00A30084"/>
    <w:rsid w:val="00A30093"/>
    <w:rsid w:val="00A301DB"/>
    <w:rsid w:val="00A3057D"/>
    <w:rsid w:val="00A308E4"/>
    <w:rsid w:val="00A30A00"/>
    <w:rsid w:val="00A30B3C"/>
    <w:rsid w:val="00A30BDA"/>
    <w:rsid w:val="00A30C85"/>
    <w:rsid w:val="00A30EB9"/>
    <w:rsid w:val="00A30FB8"/>
    <w:rsid w:val="00A31064"/>
    <w:rsid w:val="00A310A2"/>
    <w:rsid w:val="00A31331"/>
    <w:rsid w:val="00A314A8"/>
    <w:rsid w:val="00A314FD"/>
    <w:rsid w:val="00A316DE"/>
    <w:rsid w:val="00A3187C"/>
    <w:rsid w:val="00A318B1"/>
    <w:rsid w:val="00A319B2"/>
    <w:rsid w:val="00A31C99"/>
    <w:rsid w:val="00A31E30"/>
    <w:rsid w:val="00A31E47"/>
    <w:rsid w:val="00A31FDA"/>
    <w:rsid w:val="00A32066"/>
    <w:rsid w:val="00A322B6"/>
    <w:rsid w:val="00A3252A"/>
    <w:rsid w:val="00A32718"/>
    <w:rsid w:val="00A3288D"/>
    <w:rsid w:val="00A328FD"/>
    <w:rsid w:val="00A32A1C"/>
    <w:rsid w:val="00A3301C"/>
    <w:rsid w:val="00A33044"/>
    <w:rsid w:val="00A3325E"/>
    <w:rsid w:val="00A334EE"/>
    <w:rsid w:val="00A336FF"/>
    <w:rsid w:val="00A337F3"/>
    <w:rsid w:val="00A33820"/>
    <w:rsid w:val="00A33AD1"/>
    <w:rsid w:val="00A33B81"/>
    <w:rsid w:val="00A33C28"/>
    <w:rsid w:val="00A33FC5"/>
    <w:rsid w:val="00A340BB"/>
    <w:rsid w:val="00A340C7"/>
    <w:rsid w:val="00A34115"/>
    <w:rsid w:val="00A34166"/>
    <w:rsid w:val="00A34229"/>
    <w:rsid w:val="00A3439D"/>
    <w:rsid w:val="00A343FF"/>
    <w:rsid w:val="00A346AC"/>
    <w:rsid w:val="00A34A95"/>
    <w:rsid w:val="00A34B2C"/>
    <w:rsid w:val="00A34C1F"/>
    <w:rsid w:val="00A34C3E"/>
    <w:rsid w:val="00A34C88"/>
    <w:rsid w:val="00A34DA4"/>
    <w:rsid w:val="00A34DCA"/>
    <w:rsid w:val="00A34E34"/>
    <w:rsid w:val="00A35222"/>
    <w:rsid w:val="00A35347"/>
    <w:rsid w:val="00A3541F"/>
    <w:rsid w:val="00A35477"/>
    <w:rsid w:val="00A35515"/>
    <w:rsid w:val="00A35570"/>
    <w:rsid w:val="00A355AA"/>
    <w:rsid w:val="00A355CF"/>
    <w:rsid w:val="00A356BC"/>
    <w:rsid w:val="00A356FA"/>
    <w:rsid w:val="00A35838"/>
    <w:rsid w:val="00A35B13"/>
    <w:rsid w:val="00A35C57"/>
    <w:rsid w:val="00A35D35"/>
    <w:rsid w:val="00A35F10"/>
    <w:rsid w:val="00A35F31"/>
    <w:rsid w:val="00A35F55"/>
    <w:rsid w:val="00A35F85"/>
    <w:rsid w:val="00A36199"/>
    <w:rsid w:val="00A363B6"/>
    <w:rsid w:val="00A3672E"/>
    <w:rsid w:val="00A367D3"/>
    <w:rsid w:val="00A3688E"/>
    <w:rsid w:val="00A36A80"/>
    <w:rsid w:val="00A36C0A"/>
    <w:rsid w:val="00A36EA5"/>
    <w:rsid w:val="00A37025"/>
    <w:rsid w:val="00A37277"/>
    <w:rsid w:val="00A3735D"/>
    <w:rsid w:val="00A37421"/>
    <w:rsid w:val="00A3759B"/>
    <w:rsid w:val="00A3776D"/>
    <w:rsid w:val="00A3796F"/>
    <w:rsid w:val="00A37A34"/>
    <w:rsid w:val="00A37B6C"/>
    <w:rsid w:val="00A37CD7"/>
    <w:rsid w:val="00A37D92"/>
    <w:rsid w:val="00A4006F"/>
    <w:rsid w:val="00A402FF"/>
    <w:rsid w:val="00A403BD"/>
    <w:rsid w:val="00A40810"/>
    <w:rsid w:val="00A40923"/>
    <w:rsid w:val="00A40981"/>
    <w:rsid w:val="00A40AD0"/>
    <w:rsid w:val="00A40C48"/>
    <w:rsid w:val="00A40D5A"/>
    <w:rsid w:val="00A40D6E"/>
    <w:rsid w:val="00A40EA7"/>
    <w:rsid w:val="00A40F4D"/>
    <w:rsid w:val="00A410F4"/>
    <w:rsid w:val="00A415D0"/>
    <w:rsid w:val="00A4167E"/>
    <w:rsid w:val="00A416A4"/>
    <w:rsid w:val="00A4186D"/>
    <w:rsid w:val="00A41BEE"/>
    <w:rsid w:val="00A41EBC"/>
    <w:rsid w:val="00A41F86"/>
    <w:rsid w:val="00A422B4"/>
    <w:rsid w:val="00A4238B"/>
    <w:rsid w:val="00A42454"/>
    <w:rsid w:val="00A426F9"/>
    <w:rsid w:val="00A4280D"/>
    <w:rsid w:val="00A4281F"/>
    <w:rsid w:val="00A42966"/>
    <w:rsid w:val="00A429B9"/>
    <w:rsid w:val="00A42A56"/>
    <w:rsid w:val="00A42B6F"/>
    <w:rsid w:val="00A42BBF"/>
    <w:rsid w:val="00A42C78"/>
    <w:rsid w:val="00A42CC0"/>
    <w:rsid w:val="00A42F65"/>
    <w:rsid w:val="00A432E6"/>
    <w:rsid w:val="00A432FE"/>
    <w:rsid w:val="00A43699"/>
    <w:rsid w:val="00A436DA"/>
    <w:rsid w:val="00A4386C"/>
    <w:rsid w:val="00A43875"/>
    <w:rsid w:val="00A43A1B"/>
    <w:rsid w:val="00A43A72"/>
    <w:rsid w:val="00A43AD2"/>
    <w:rsid w:val="00A43B3B"/>
    <w:rsid w:val="00A43B6A"/>
    <w:rsid w:val="00A44027"/>
    <w:rsid w:val="00A442F6"/>
    <w:rsid w:val="00A443F7"/>
    <w:rsid w:val="00A44788"/>
    <w:rsid w:val="00A448D0"/>
    <w:rsid w:val="00A44B11"/>
    <w:rsid w:val="00A44F31"/>
    <w:rsid w:val="00A44F64"/>
    <w:rsid w:val="00A44FB8"/>
    <w:rsid w:val="00A45401"/>
    <w:rsid w:val="00A457E6"/>
    <w:rsid w:val="00A45867"/>
    <w:rsid w:val="00A4586B"/>
    <w:rsid w:val="00A459F3"/>
    <w:rsid w:val="00A45F56"/>
    <w:rsid w:val="00A45FF1"/>
    <w:rsid w:val="00A45FF8"/>
    <w:rsid w:val="00A4617E"/>
    <w:rsid w:val="00A466FF"/>
    <w:rsid w:val="00A46BBE"/>
    <w:rsid w:val="00A46C66"/>
    <w:rsid w:val="00A46D6F"/>
    <w:rsid w:val="00A46DCC"/>
    <w:rsid w:val="00A46EA6"/>
    <w:rsid w:val="00A46F77"/>
    <w:rsid w:val="00A47416"/>
    <w:rsid w:val="00A47560"/>
    <w:rsid w:val="00A476F5"/>
    <w:rsid w:val="00A47889"/>
    <w:rsid w:val="00A47AFD"/>
    <w:rsid w:val="00A47C82"/>
    <w:rsid w:val="00A47CA2"/>
    <w:rsid w:val="00A47D51"/>
    <w:rsid w:val="00A47F5E"/>
    <w:rsid w:val="00A502AC"/>
    <w:rsid w:val="00A5047E"/>
    <w:rsid w:val="00A50685"/>
    <w:rsid w:val="00A508AE"/>
    <w:rsid w:val="00A50903"/>
    <w:rsid w:val="00A50991"/>
    <w:rsid w:val="00A50AA4"/>
    <w:rsid w:val="00A50AFE"/>
    <w:rsid w:val="00A50B82"/>
    <w:rsid w:val="00A50BE4"/>
    <w:rsid w:val="00A50E0E"/>
    <w:rsid w:val="00A50EA2"/>
    <w:rsid w:val="00A50F69"/>
    <w:rsid w:val="00A510C4"/>
    <w:rsid w:val="00A5125A"/>
    <w:rsid w:val="00A51364"/>
    <w:rsid w:val="00A513A7"/>
    <w:rsid w:val="00A5146C"/>
    <w:rsid w:val="00A51666"/>
    <w:rsid w:val="00A51687"/>
    <w:rsid w:val="00A516B1"/>
    <w:rsid w:val="00A51924"/>
    <w:rsid w:val="00A51DB6"/>
    <w:rsid w:val="00A51ECB"/>
    <w:rsid w:val="00A51F32"/>
    <w:rsid w:val="00A52103"/>
    <w:rsid w:val="00A52203"/>
    <w:rsid w:val="00A524CB"/>
    <w:rsid w:val="00A524DE"/>
    <w:rsid w:val="00A52684"/>
    <w:rsid w:val="00A52A49"/>
    <w:rsid w:val="00A52B45"/>
    <w:rsid w:val="00A52C75"/>
    <w:rsid w:val="00A52EAE"/>
    <w:rsid w:val="00A52FA8"/>
    <w:rsid w:val="00A53086"/>
    <w:rsid w:val="00A531AD"/>
    <w:rsid w:val="00A53357"/>
    <w:rsid w:val="00A534A0"/>
    <w:rsid w:val="00A53565"/>
    <w:rsid w:val="00A5368C"/>
    <w:rsid w:val="00A5384C"/>
    <w:rsid w:val="00A53863"/>
    <w:rsid w:val="00A53914"/>
    <w:rsid w:val="00A539A1"/>
    <w:rsid w:val="00A53ADF"/>
    <w:rsid w:val="00A53E67"/>
    <w:rsid w:val="00A53ED9"/>
    <w:rsid w:val="00A53EFF"/>
    <w:rsid w:val="00A541B3"/>
    <w:rsid w:val="00A5448A"/>
    <w:rsid w:val="00A5470E"/>
    <w:rsid w:val="00A54D87"/>
    <w:rsid w:val="00A54FA8"/>
    <w:rsid w:val="00A5503F"/>
    <w:rsid w:val="00A551A3"/>
    <w:rsid w:val="00A551D2"/>
    <w:rsid w:val="00A55380"/>
    <w:rsid w:val="00A55511"/>
    <w:rsid w:val="00A555AB"/>
    <w:rsid w:val="00A556EC"/>
    <w:rsid w:val="00A55711"/>
    <w:rsid w:val="00A557DA"/>
    <w:rsid w:val="00A55870"/>
    <w:rsid w:val="00A558C1"/>
    <w:rsid w:val="00A558E7"/>
    <w:rsid w:val="00A55C13"/>
    <w:rsid w:val="00A55C59"/>
    <w:rsid w:val="00A56372"/>
    <w:rsid w:val="00A56F3E"/>
    <w:rsid w:val="00A56F91"/>
    <w:rsid w:val="00A56FD6"/>
    <w:rsid w:val="00A5707E"/>
    <w:rsid w:val="00A572BF"/>
    <w:rsid w:val="00A5731B"/>
    <w:rsid w:val="00A574AA"/>
    <w:rsid w:val="00A5751D"/>
    <w:rsid w:val="00A5767C"/>
    <w:rsid w:val="00A57916"/>
    <w:rsid w:val="00A57972"/>
    <w:rsid w:val="00A57A9B"/>
    <w:rsid w:val="00A57CF1"/>
    <w:rsid w:val="00A6001C"/>
    <w:rsid w:val="00A6027D"/>
    <w:rsid w:val="00A602A9"/>
    <w:rsid w:val="00A602CB"/>
    <w:rsid w:val="00A60408"/>
    <w:rsid w:val="00A60527"/>
    <w:rsid w:val="00A60642"/>
    <w:rsid w:val="00A60B81"/>
    <w:rsid w:val="00A60D2D"/>
    <w:rsid w:val="00A60D78"/>
    <w:rsid w:val="00A60F96"/>
    <w:rsid w:val="00A61006"/>
    <w:rsid w:val="00A6100B"/>
    <w:rsid w:val="00A610A3"/>
    <w:rsid w:val="00A6110B"/>
    <w:rsid w:val="00A61585"/>
    <w:rsid w:val="00A615A6"/>
    <w:rsid w:val="00A61661"/>
    <w:rsid w:val="00A61762"/>
    <w:rsid w:val="00A61857"/>
    <w:rsid w:val="00A618C8"/>
    <w:rsid w:val="00A61A4E"/>
    <w:rsid w:val="00A61AED"/>
    <w:rsid w:val="00A61C23"/>
    <w:rsid w:val="00A61F48"/>
    <w:rsid w:val="00A62209"/>
    <w:rsid w:val="00A6245A"/>
    <w:rsid w:val="00A6249F"/>
    <w:rsid w:val="00A6251E"/>
    <w:rsid w:val="00A629A0"/>
    <w:rsid w:val="00A62A22"/>
    <w:rsid w:val="00A62A32"/>
    <w:rsid w:val="00A62A9E"/>
    <w:rsid w:val="00A63120"/>
    <w:rsid w:val="00A63399"/>
    <w:rsid w:val="00A635D9"/>
    <w:rsid w:val="00A63613"/>
    <w:rsid w:val="00A638AD"/>
    <w:rsid w:val="00A63AAE"/>
    <w:rsid w:val="00A63BC0"/>
    <w:rsid w:val="00A63BD9"/>
    <w:rsid w:val="00A63BFA"/>
    <w:rsid w:val="00A63C8F"/>
    <w:rsid w:val="00A63D5E"/>
    <w:rsid w:val="00A63E56"/>
    <w:rsid w:val="00A640B6"/>
    <w:rsid w:val="00A6419A"/>
    <w:rsid w:val="00A641F4"/>
    <w:rsid w:val="00A643A6"/>
    <w:rsid w:val="00A6442B"/>
    <w:rsid w:val="00A64437"/>
    <w:rsid w:val="00A644A9"/>
    <w:rsid w:val="00A644E0"/>
    <w:rsid w:val="00A64692"/>
    <w:rsid w:val="00A64762"/>
    <w:rsid w:val="00A64879"/>
    <w:rsid w:val="00A6494A"/>
    <w:rsid w:val="00A64BE6"/>
    <w:rsid w:val="00A64D48"/>
    <w:rsid w:val="00A650A5"/>
    <w:rsid w:val="00A65105"/>
    <w:rsid w:val="00A65204"/>
    <w:rsid w:val="00A65501"/>
    <w:rsid w:val="00A656FA"/>
    <w:rsid w:val="00A657D1"/>
    <w:rsid w:val="00A659EA"/>
    <w:rsid w:val="00A65CF8"/>
    <w:rsid w:val="00A66176"/>
    <w:rsid w:val="00A66389"/>
    <w:rsid w:val="00A664D4"/>
    <w:rsid w:val="00A6664A"/>
    <w:rsid w:val="00A667D5"/>
    <w:rsid w:val="00A6683E"/>
    <w:rsid w:val="00A668E9"/>
    <w:rsid w:val="00A66A13"/>
    <w:rsid w:val="00A66A7B"/>
    <w:rsid w:val="00A66B65"/>
    <w:rsid w:val="00A66E78"/>
    <w:rsid w:val="00A66FEA"/>
    <w:rsid w:val="00A671B0"/>
    <w:rsid w:val="00A67254"/>
    <w:rsid w:val="00A6735F"/>
    <w:rsid w:val="00A6736B"/>
    <w:rsid w:val="00A6739C"/>
    <w:rsid w:val="00A673F3"/>
    <w:rsid w:val="00A674D6"/>
    <w:rsid w:val="00A674E8"/>
    <w:rsid w:val="00A675D8"/>
    <w:rsid w:val="00A67742"/>
    <w:rsid w:val="00A6779E"/>
    <w:rsid w:val="00A67853"/>
    <w:rsid w:val="00A679A5"/>
    <w:rsid w:val="00A67C5E"/>
    <w:rsid w:val="00A67D0F"/>
    <w:rsid w:val="00A67EA7"/>
    <w:rsid w:val="00A7006A"/>
    <w:rsid w:val="00A7014F"/>
    <w:rsid w:val="00A701F1"/>
    <w:rsid w:val="00A70229"/>
    <w:rsid w:val="00A705AD"/>
    <w:rsid w:val="00A706C6"/>
    <w:rsid w:val="00A70786"/>
    <w:rsid w:val="00A708B1"/>
    <w:rsid w:val="00A708C3"/>
    <w:rsid w:val="00A7094B"/>
    <w:rsid w:val="00A70C8E"/>
    <w:rsid w:val="00A70D65"/>
    <w:rsid w:val="00A70DA4"/>
    <w:rsid w:val="00A70F03"/>
    <w:rsid w:val="00A7103A"/>
    <w:rsid w:val="00A71126"/>
    <w:rsid w:val="00A7121E"/>
    <w:rsid w:val="00A71315"/>
    <w:rsid w:val="00A71433"/>
    <w:rsid w:val="00A714DD"/>
    <w:rsid w:val="00A715A3"/>
    <w:rsid w:val="00A717D1"/>
    <w:rsid w:val="00A717FE"/>
    <w:rsid w:val="00A71930"/>
    <w:rsid w:val="00A71A70"/>
    <w:rsid w:val="00A71BEC"/>
    <w:rsid w:val="00A71E52"/>
    <w:rsid w:val="00A71FC4"/>
    <w:rsid w:val="00A721FA"/>
    <w:rsid w:val="00A7255D"/>
    <w:rsid w:val="00A72619"/>
    <w:rsid w:val="00A72765"/>
    <w:rsid w:val="00A729F5"/>
    <w:rsid w:val="00A72A77"/>
    <w:rsid w:val="00A72AA3"/>
    <w:rsid w:val="00A72F6B"/>
    <w:rsid w:val="00A73120"/>
    <w:rsid w:val="00A73374"/>
    <w:rsid w:val="00A7338A"/>
    <w:rsid w:val="00A733A7"/>
    <w:rsid w:val="00A735A8"/>
    <w:rsid w:val="00A735E7"/>
    <w:rsid w:val="00A735EB"/>
    <w:rsid w:val="00A73820"/>
    <w:rsid w:val="00A73A29"/>
    <w:rsid w:val="00A73AA6"/>
    <w:rsid w:val="00A73B55"/>
    <w:rsid w:val="00A73CD5"/>
    <w:rsid w:val="00A73D28"/>
    <w:rsid w:val="00A73DE3"/>
    <w:rsid w:val="00A73E26"/>
    <w:rsid w:val="00A73EA5"/>
    <w:rsid w:val="00A73F1F"/>
    <w:rsid w:val="00A740EE"/>
    <w:rsid w:val="00A7438B"/>
    <w:rsid w:val="00A745D5"/>
    <w:rsid w:val="00A746F1"/>
    <w:rsid w:val="00A74C56"/>
    <w:rsid w:val="00A74E7C"/>
    <w:rsid w:val="00A74E8C"/>
    <w:rsid w:val="00A74E97"/>
    <w:rsid w:val="00A74FA9"/>
    <w:rsid w:val="00A7504C"/>
    <w:rsid w:val="00A750FF"/>
    <w:rsid w:val="00A75267"/>
    <w:rsid w:val="00A752A8"/>
    <w:rsid w:val="00A75449"/>
    <w:rsid w:val="00A75663"/>
    <w:rsid w:val="00A758C8"/>
    <w:rsid w:val="00A75A21"/>
    <w:rsid w:val="00A75D82"/>
    <w:rsid w:val="00A75F12"/>
    <w:rsid w:val="00A75F4D"/>
    <w:rsid w:val="00A76189"/>
    <w:rsid w:val="00A761C2"/>
    <w:rsid w:val="00A762F9"/>
    <w:rsid w:val="00A768AC"/>
    <w:rsid w:val="00A76B05"/>
    <w:rsid w:val="00A76B54"/>
    <w:rsid w:val="00A76BFD"/>
    <w:rsid w:val="00A76E12"/>
    <w:rsid w:val="00A76E8B"/>
    <w:rsid w:val="00A76E8F"/>
    <w:rsid w:val="00A76FB3"/>
    <w:rsid w:val="00A77138"/>
    <w:rsid w:val="00A7718C"/>
    <w:rsid w:val="00A771D7"/>
    <w:rsid w:val="00A77270"/>
    <w:rsid w:val="00A77707"/>
    <w:rsid w:val="00A77872"/>
    <w:rsid w:val="00A778A0"/>
    <w:rsid w:val="00A77B70"/>
    <w:rsid w:val="00A77C3E"/>
    <w:rsid w:val="00A77CF5"/>
    <w:rsid w:val="00A77D87"/>
    <w:rsid w:val="00A77DCD"/>
    <w:rsid w:val="00A77E60"/>
    <w:rsid w:val="00A80058"/>
    <w:rsid w:val="00A8009B"/>
    <w:rsid w:val="00A8030E"/>
    <w:rsid w:val="00A803E5"/>
    <w:rsid w:val="00A808EC"/>
    <w:rsid w:val="00A80909"/>
    <w:rsid w:val="00A80972"/>
    <w:rsid w:val="00A80A0B"/>
    <w:rsid w:val="00A80BA9"/>
    <w:rsid w:val="00A80C61"/>
    <w:rsid w:val="00A81167"/>
    <w:rsid w:val="00A81176"/>
    <w:rsid w:val="00A814A1"/>
    <w:rsid w:val="00A814B3"/>
    <w:rsid w:val="00A816AA"/>
    <w:rsid w:val="00A817AD"/>
    <w:rsid w:val="00A817D1"/>
    <w:rsid w:val="00A818B9"/>
    <w:rsid w:val="00A81A85"/>
    <w:rsid w:val="00A81C56"/>
    <w:rsid w:val="00A81DD1"/>
    <w:rsid w:val="00A81EFD"/>
    <w:rsid w:val="00A81F8E"/>
    <w:rsid w:val="00A8209F"/>
    <w:rsid w:val="00A82320"/>
    <w:rsid w:val="00A824D3"/>
    <w:rsid w:val="00A826B9"/>
    <w:rsid w:val="00A82734"/>
    <w:rsid w:val="00A82858"/>
    <w:rsid w:val="00A829E8"/>
    <w:rsid w:val="00A82A47"/>
    <w:rsid w:val="00A82A92"/>
    <w:rsid w:val="00A82BD5"/>
    <w:rsid w:val="00A82C09"/>
    <w:rsid w:val="00A82C8B"/>
    <w:rsid w:val="00A82D03"/>
    <w:rsid w:val="00A82FFD"/>
    <w:rsid w:val="00A83047"/>
    <w:rsid w:val="00A830F4"/>
    <w:rsid w:val="00A83221"/>
    <w:rsid w:val="00A83239"/>
    <w:rsid w:val="00A8369F"/>
    <w:rsid w:val="00A836FB"/>
    <w:rsid w:val="00A8373F"/>
    <w:rsid w:val="00A837A7"/>
    <w:rsid w:val="00A839F5"/>
    <w:rsid w:val="00A83A99"/>
    <w:rsid w:val="00A83B8B"/>
    <w:rsid w:val="00A83BE6"/>
    <w:rsid w:val="00A83CEB"/>
    <w:rsid w:val="00A84017"/>
    <w:rsid w:val="00A84030"/>
    <w:rsid w:val="00A84098"/>
    <w:rsid w:val="00A844AA"/>
    <w:rsid w:val="00A846BB"/>
    <w:rsid w:val="00A84AC8"/>
    <w:rsid w:val="00A84AF6"/>
    <w:rsid w:val="00A84B06"/>
    <w:rsid w:val="00A84C83"/>
    <w:rsid w:val="00A850EF"/>
    <w:rsid w:val="00A85175"/>
    <w:rsid w:val="00A85204"/>
    <w:rsid w:val="00A85365"/>
    <w:rsid w:val="00A854A4"/>
    <w:rsid w:val="00A8560C"/>
    <w:rsid w:val="00A856C4"/>
    <w:rsid w:val="00A85A04"/>
    <w:rsid w:val="00A85BB6"/>
    <w:rsid w:val="00A8615F"/>
    <w:rsid w:val="00A862EC"/>
    <w:rsid w:val="00A866BE"/>
    <w:rsid w:val="00A867DF"/>
    <w:rsid w:val="00A86862"/>
    <w:rsid w:val="00A86864"/>
    <w:rsid w:val="00A86BF1"/>
    <w:rsid w:val="00A86E0F"/>
    <w:rsid w:val="00A86FC6"/>
    <w:rsid w:val="00A87169"/>
    <w:rsid w:val="00A8720C"/>
    <w:rsid w:val="00A8761A"/>
    <w:rsid w:val="00A8789F"/>
    <w:rsid w:val="00A878EA"/>
    <w:rsid w:val="00A878FA"/>
    <w:rsid w:val="00A87A7A"/>
    <w:rsid w:val="00A87A85"/>
    <w:rsid w:val="00A87B9E"/>
    <w:rsid w:val="00A901DF"/>
    <w:rsid w:val="00A90293"/>
    <w:rsid w:val="00A9036B"/>
    <w:rsid w:val="00A9046F"/>
    <w:rsid w:val="00A90526"/>
    <w:rsid w:val="00A90836"/>
    <w:rsid w:val="00A9085D"/>
    <w:rsid w:val="00A90BB8"/>
    <w:rsid w:val="00A90DA9"/>
    <w:rsid w:val="00A91169"/>
    <w:rsid w:val="00A9124E"/>
    <w:rsid w:val="00A91297"/>
    <w:rsid w:val="00A913E0"/>
    <w:rsid w:val="00A9159F"/>
    <w:rsid w:val="00A916F7"/>
    <w:rsid w:val="00A91AC8"/>
    <w:rsid w:val="00A91AD8"/>
    <w:rsid w:val="00A91AFB"/>
    <w:rsid w:val="00A91C51"/>
    <w:rsid w:val="00A91E1F"/>
    <w:rsid w:val="00A91FEA"/>
    <w:rsid w:val="00A9211C"/>
    <w:rsid w:val="00A922A1"/>
    <w:rsid w:val="00A922CD"/>
    <w:rsid w:val="00A924A4"/>
    <w:rsid w:val="00A927B4"/>
    <w:rsid w:val="00A92867"/>
    <w:rsid w:val="00A92FA6"/>
    <w:rsid w:val="00A93024"/>
    <w:rsid w:val="00A93119"/>
    <w:rsid w:val="00A931F3"/>
    <w:rsid w:val="00A932E9"/>
    <w:rsid w:val="00A932FD"/>
    <w:rsid w:val="00A93446"/>
    <w:rsid w:val="00A9352D"/>
    <w:rsid w:val="00A936FC"/>
    <w:rsid w:val="00A938DF"/>
    <w:rsid w:val="00A938E5"/>
    <w:rsid w:val="00A9398D"/>
    <w:rsid w:val="00A93B4E"/>
    <w:rsid w:val="00A93B5B"/>
    <w:rsid w:val="00A93B6D"/>
    <w:rsid w:val="00A93C09"/>
    <w:rsid w:val="00A93C69"/>
    <w:rsid w:val="00A93DFD"/>
    <w:rsid w:val="00A93E93"/>
    <w:rsid w:val="00A93EDE"/>
    <w:rsid w:val="00A941E3"/>
    <w:rsid w:val="00A9439D"/>
    <w:rsid w:val="00A94508"/>
    <w:rsid w:val="00A94762"/>
    <w:rsid w:val="00A947D9"/>
    <w:rsid w:val="00A949EF"/>
    <w:rsid w:val="00A94B98"/>
    <w:rsid w:val="00A94CB8"/>
    <w:rsid w:val="00A94DA3"/>
    <w:rsid w:val="00A94F6D"/>
    <w:rsid w:val="00A950EF"/>
    <w:rsid w:val="00A952C9"/>
    <w:rsid w:val="00A95368"/>
    <w:rsid w:val="00A953FB"/>
    <w:rsid w:val="00A955EA"/>
    <w:rsid w:val="00A959FE"/>
    <w:rsid w:val="00A95AF0"/>
    <w:rsid w:val="00A95F57"/>
    <w:rsid w:val="00A96116"/>
    <w:rsid w:val="00A96407"/>
    <w:rsid w:val="00A964E8"/>
    <w:rsid w:val="00A965B6"/>
    <w:rsid w:val="00A965FF"/>
    <w:rsid w:val="00A9666D"/>
    <w:rsid w:val="00A9677F"/>
    <w:rsid w:val="00A96883"/>
    <w:rsid w:val="00A969C0"/>
    <w:rsid w:val="00A96AD7"/>
    <w:rsid w:val="00A96B6F"/>
    <w:rsid w:val="00A96BBB"/>
    <w:rsid w:val="00A96C0F"/>
    <w:rsid w:val="00A96DCA"/>
    <w:rsid w:val="00A97025"/>
    <w:rsid w:val="00A97032"/>
    <w:rsid w:val="00A970DE"/>
    <w:rsid w:val="00A9761E"/>
    <w:rsid w:val="00A97797"/>
    <w:rsid w:val="00A97A7B"/>
    <w:rsid w:val="00A97C79"/>
    <w:rsid w:val="00A97C8B"/>
    <w:rsid w:val="00A97D0D"/>
    <w:rsid w:val="00A97EB5"/>
    <w:rsid w:val="00AA012A"/>
    <w:rsid w:val="00AA0160"/>
    <w:rsid w:val="00AA03A5"/>
    <w:rsid w:val="00AA0575"/>
    <w:rsid w:val="00AA06AF"/>
    <w:rsid w:val="00AA06B2"/>
    <w:rsid w:val="00AA0A4C"/>
    <w:rsid w:val="00AA0B14"/>
    <w:rsid w:val="00AA0B19"/>
    <w:rsid w:val="00AA0CB1"/>
    <w:rsid w:val="00AA0CFC"/>
    <w:rsid w:val="00AA0D6D"/>
    <w:rsid w:val="00AA0E4F"/>
    <w:rsid w:val="00AA0E9F"/>
    <w:rsid w:val="00AA12A0"/>
    <w:rsid w:val="00AA18D8"/>
    <w:rsid w:val="00AA1AC0"/>
    <w:rsid w:val="00AA1AF4"/>
    <w:rsid w:val="00AA1B8F"/>
    <w:rsid w:val="00AA1D5E"/>
    <w:rsid w:val="00AA207D"/>
    <w:rsid w:val="00AA20C4"/>
    <w:rsid w:val="00AA2143"/>
    <w:rsid w:val="00AA22C0"/>
    <w:rsid w:val="00AA2732"/>
    <w:rsid w:val="00AA28F6"/>
    <w:rsid w:val="00AA29BF"/>
    <w:rsid w:val="00AA2E31"/>
    <w:rsid w:val="00AA2E34"/>
    <w:rsid w:val="00AA3440"/>
    <w:rsid w:val="00AA369B"/>
    <w:rsid w:val="00AA379A"/>
    <w:rsid w:val="00AA37C3"/>
    <w:rsid w:val="00AA38B2"/>
    <w:rsid w:val="00AA3B6C"/>
    <w:rsid w:val="00AA3BB2"/>
    <w:rsid w:val="00AA43D1"/>
    <w:rsid w:val="00AA44E0"/>
    <w:rsid w:val="00AA4687"/>
    <w:rsid w:val="00AA4891"/>
    <w:rsid w:val="00AA4A13"/>
    <w:rsid w:val="00AA4B24"/>
    <w:rsid w:val="00AA5137"/>
    <w:rsid w:val="00AA515A"/>
    <w:rsid w:val="00AA519A"/>
    <w:rsid w:val="00AA559F"/>
    <w:rsid w:val="00AA55FF"/>
    <w:rsid w:val="00AA560D"/>
    <w:rsid w:val="00AA5753"/>
    <w:rsid w:val="00AA5824"/>
    <w:rsid w:val="00AA5879"/>
    <w:rsid w:val="00AA5AB1"/>
    <w:rsid w:val="00AA5C15"/>
    <w:rsid w:val="00AA5C1B"/>
    <w:rsid w:val="00AA5E10"/>
    <w:rsid w:val="00AA5E9D"/>
    <w:rsid w:val="00AA5F8F"/>
    <w:rsid w:val="00AA6240"/>
    <w:rsid w:val="00AA6453"/>
    <w:rsid w:val="00AA645F"/>
    <w:rsid w:val="00AA6478"/>
    <w:rsid w:val="00AA64BB"/>
    <w:rsid w:val="00AA660E"/>
    <w:rsid w:val="00AA6786"/>
    <w:rsid w:val="00AA67C2"/>
    <w:rsid w:val="00AA696E"/>
    <w:rsid w:val="00AA69C1"/>
    <w:rsid w:val="00AA6B12"/>
    <w:rsid w:val="00AA6B4F"/>
    <w:rsid w:val="00AA6B73"/>
    <w:rsid w:val="00AA6BBC"/>
    <w:rsid w:val="00AA6F1F"/>
    <w:rsid w:val="00AA7004"/>
    <w:rsid w:val="00AA7053"/>
    <w:rsid w:val="00AA712E"/>
    <w:rsid w:val="00AA7409"/>
    <w:rsid w:val="00AA741A"/>
    <w:rsid w:val="00AA76E6"/>
    <w:rsid w:val="00AA7723"/>
    <w:rsid w:val="00AA77DE"/>
    <w:rsid w:val="00AB0126"/>
    <w:rsid w:val="00AB0600"/>
    <w:rsid w:val="00AB0831"/>
    <w:rsid w:val="00AB0CF0"/>
    <w:rsid w:val="00AB0D70"/>
    <w:rsid w:val="00AB0D9A"/>
    <w:rsid w:val="00AB105B"/>
    <w:rsid w:val="00AB1120"/>
    <w:rsid w:val="00AB126B"/>
    <w:rsid w:val="00AB1463"/>
    <w:rsid w:val="00AB15A5"/>
    <w:rsid w:val="00AB167B"/>
    <w:rsid w:val="00AB181C"/>
    <w:rsid w:val="00AB1A64"/>
    <w:rsid w:val="00AB1BB8"/>
    <w:rsid w:val="00AB1C83"/>
    <w:rsid w:val="00AB1CF0"/>
    <w:rsid w:val="00AB1D41"/>
    <w:rsid w:val="00AB201B"/>
    <w:rsid w:val="00AB203E"/>
    <w:rsid w:val="00AB2050"/>
    <w:rsid w:val="00AB2294"/>
    <w:rsid w:val="00AB238C"/>
    <w:rsid w:val="00AB2725"/>
    <w:rsid w:val="00AB27D2"/>
    <w:rsid w:val="00AB2867"/>
    <w:rsid w:val="00AB2979"/>
    <w:rsid w:val="00AB2A24"/>
    <w:rsid w:val="00AB2C78"/>
    <w:rsid w:val="00AB2CAD"/>
    <w:rsid w:val="00AB2D23"/>
    <w:rsid w:val="00AB2D9D"/>
    <w:rsid w:val="00AB2E8F"/>
    <w:rsid w:val="00AB2F1B"/>
    <w:rsid w:val="00AB2F2E"/>
    <w:rsid w:val="00AB3197"/>
    <w:rsid w:val="00AB336B"/>
    <w:rsid w:val="00AB356B"/>
    <w:rsid w:val="00AB3682"/>
    <w:rsid w:val="00AB384E"/>
    <w:rsid w:val="00AB3853"/>
    <w:rsid w:val="00AB3893"/>
    <w:rsid w:val="00AB3945"/>
    <w:rsid w:val="00AB397B"/>
    <w:rsid w:val="00AB3A1B"/>
    <w:rsid w:val="00AB3A62"/>
    <w:rsid w:val="00AB3C77"/>
    <w:rsid w:val="00AB3CB0"/>
    <w:rsid w:val="00AB3DBB"/>
    <w:rsid w:val="00AB3E12"/>
    <w:rsid w:val="00AB428D"/>
    <w:rsid w:val="00AB441E"/>
    <w:rsid w:val="00AB47CD"/>
    <w:rsid w:val="00AB47E6"/>
    <w:rsid w:val="00AB48B3"/>
    <w:rsid w:val="00AB4C9C"/>
    <w:rsid w:val="00AB4CB4"/>
    <w:rsid w:val="00AB4CDE"/>
    <w:rsid w:val="00AB4D8D"/>
    <w:rsid w:val="00AB4E7B"/>
    <w:rsid w:val="00AB4F8D"/>
    <w:rsid w:val="00AB5078"/>
    <w:rsid w:val="00AB5127"/>
    <w:rsid w:val="00AB525E"/>
    <w:rsid w:val="00AB52AB"/>
    <w:rsid w:val="00AB5461"/>
    <w:rsid w:val="00AB54A5"/>
    <w:rsid w:val="00AB559B"/>
    <w:rsid w:val="00AB574D"/>
    <w:rsid w:val="00AB58D8"/>
    <w:rsid w:val="00AB5ACF"/>
    <w:rsid w:val="00AB5E9E"/>
    <w:rsid w:val="00AB5ED8"/>
    <w:rsid w:val="00AB5F3E"/>
    <w:rsid w:val="00AB5FE0"/>
    <w:rsid w:val="00AB6208"/>
    <w:rsid w:val="00AB62B9"/>
    <w:rsid w:val="00AB6350"/>
    <w:rsid w:val="00AB63C3"/>
    <w:rsid w:val="00AB6546"/>
    <w:rsid w:val="00AB693B"/>
    <w:rsid w:val="00AB69C2"/>
    <w:rsid w:val="00AB6A5D"/>
    <w:rsid w:val="00AB6F77"/>
    <w:rsid w:val="00AB71E7"/>
    <w:rsid w:val="00AB7466"/>
    <w:rsid w:val="00AB752B"/>
    <w:rsid w:val="00AB7549"/>
    <w:rsid w:val="00AB75C0"/>
    <w:rsid w:val="00AB7748"/>
    <w:rsid w:val="00AB79AE"/>
    <w:rsid w:val="00AB7A00"/>
    <w:rsid w:val="00AB7BD1"/>
    <w:rsid w:val="00AB7C81"/>
    <w:rsid w:val="00AB7F94"/>
    <w:rsid w:val="00AC04C2"/>
    <w:rsid w:val="00AC0530"/>
    <w:rsid w:val="00AC05ED"/>
    <w:rsid w:val="00AC06AE"/>
    <w:rsid w:val="00AC0A9A"/>
    <w:rsid w:val="00AC0AA7"/>
    <w:rsid w:val="00AC0B8F"/>
    <w:rsid w:val="00AC0E32"/>
    <w:rsid w:val="00AC0EFF"/>
    <w:rsid w:val="00AC0F34"/>
    <w:rsid w:val="00AC1158"/>
    <w:rsid w:val="00AC1204"/>
    <w:rsid w:val="00AC160E"/>
    <w:rsid w:val="00AC1A98"/>
    <w:rsid w:val="00AC1BB6"/>
    <w:rsid w:val="00AC1E0D"/>
    <w:rsid w:val="00AC1E76"/>
    <w:rsid w:val="00AC20B9"/>
    <w:rsid w:val="00AC2232"/>
    <w:rsid w:val="00AC22E3"/>
    <w:rsid w:val="00AC2469"/>
    <w:rsid w:val="00AC24D5"/>
    <w:rsid w:val="00AC2580"/>
    <w:rsid w:val="00AC25F1"/>
    <w:rsid w:val="00AC2656"/>
    <w:rsid w:val="00AC26FF"/>
    <w:rsid w:val="00AC2748"/>
    <w:rsid w:val="00AC27E5"/>
    <w:rsid w:val="00AC28F2"/>
    <w:rsid w:val="00AC294A"/>
    <w:rsid w:val="00AC2B72"/>
    <w:rsid w:val="00AC3197"/>
    <w:rsid w:val="00AC323D"/>
    <w:rsid w:val="00AC326B"/>
    <w:rsid w:val="00AC34E9"/>
    <w:rsid w:val="00AC35FD"/>
    <w:rsid w:val="00AC3852"/>
    <w:rsid w:val="00AC38C0"/>
    <w:rsid w:val="00AC393C"/>
    <w:rsid w:val="00AC3AE8"/>
    <w:rsid w:val="00AC3CD1"/>
    <w:rsid w:val="00AC3D59"/>
    <w:rsid w:val="00AC3F1B"/>
    <w:rsid w:val="00AC3F50"/>
    <w:rsid w:val="00AC3F89"/>
    <w:rsid w:val="00AC40ED"/>
    <w:rsid w:val="00AC433D"/>
    <w:rsid w:val="00AC44B9"/>
    <w:rsid w:val="00AC48E9"/>
    <w:rsid w:val="00AC49EF"/>
    <w:rsid w:val="00AC4B04"/>
    <w:rsid w:val="00AC4BBD"/>
    <w:rsid w:val="00AC4C5A"/>
    <w:rsid w:val="00AC4F0E"/>
    <w:rsid w:val="00AC4F13"/>
    <w:rsid w:val="00AC4F82"/>
    <w:rsid w:val="00AC5447"/>
    <w:rsid w:val="00AC5473"/>
    <w:rsid w:val="00AC5499"/>
    <w:rsid w:val="00AC549A"/>
    <w:rsid w:val="00AC550A"/>
    <w:rsid w:val="00AC5626"/>
    <w:rsid w:val="00AC56D0"/>
    <w:rsid w:val="00AC582E"/>
    <w:rsid w:val="00AC59F2"/>
    <w:rsid w:val="00AC5AC6"/>
    <w:rsid w:val="00AC5D59"/>
    <w:rsid w:val="00AC6138"/>
    <w:rsid w:val="00AC630C"/>
    <w:rsid w:val="00AC6813"/>
    <w:rsid w:val="00AC6C43"/>
    <w:rsid w:val="00AC6D0E"/>
    <w:rsid w:val="00AC6E2C"/>
    <w:rsid w:val="00AC6E5F"/>
    <w:rsid w:val="00AC6EB8"/>
    <w:rsid w:val="00AC7238"/>
    <w:rsid w:val="00AC728A"/>
    <w:rsid w:val="00AC76B5"/>
    <w:rsid w:val="00AC77C0"/>
    <w:rsid w:val="00AC7AB4"/>
    <w:rsid w:val="00AC7B96"/>
    <w:rsid w:val="00AC7D99"/>
    <w:rsid w:val="00AC7E42"/>
    <w:rsid w:val="00AC7EF9"/>
    <w:rsid w:val="00AC7F1A"/>
    <w:rsid w:val="00AD00B3"/>
    <w:rsid w:val="00AD0252"/>
    <w:rsid w:val="00AD02E3"/>
    <w:rsid w:val="00AD0394"/>
    <w:rsid w:val="00AD04F8"/>
    <w:rsid w:val="00AD0527"/>
    <w:rsid w:val="00AD0916"/>
    <w:rsid w:val="00AD0BCB"/>
    <w:rsid w:val="00AD0C51"/>
    <w:rsid w:val="00AD0EFD"/>
    <w:rsid w:val="00AD154F"/>
    <w:rsid w:val="00AD16B2"/>
    <w:rsid w:val="00AD1718"/>
    <w:rsid w:val="00AD17C7"/>
    <w:rsid w:val="00AD18D4"/>
    <w:rsid w:val="00AD1A2F"/>
    <w:rsid w:val="00AD1B14"/>
    <w:rsid w:val="00AD1B30"/>
    <w:rsid w:val="00AD1C9A"/>
    <w:rsid w:val="00AD1DC9"/>
    <w:rsid w:val="00AD2064"/>
    <w:rsid w:val="00AD22C9"/>
    <w:rsid w:val="00AD233B"/>
    <w:rsid w:val="00AD2401"/>
    <w:rsid w:val="00AD2464"/>
    <w:rsid w:val="00AD2472"/>
    <w:rsid w:val="00AD26A6"/>
    <w:rsid w:val="00AD2749"/>
    <w:rsid w:val="00AD2AB6"/>
    <w:rsid w:val="00AD2C16"/>
    <w:rsid w:val="00AD2C3C"/>
    <w:rsid w:val="00AD304B"/>
    <w:rsid w:val="00AD315F"/>
    <w:rsid w:val="00AD32D1"/>
    <w:rsid w:val="00AD3921"/>
    <w:rsid w:val="00AD397A"/>
    <w:rsid w:val="00AD3C68"/>
    <w:rsid w:val="00AD3CDB"/>
    <w:rsid w:val="00AD3DE1"/>
    <w:rsid w:val="00AD41C2"/>
    <w:rsid w:val="00AD42AE"/>
    <w:rsid w:val="00AD4645"/>
    <w:rsid w:val="00AD476C"/>
    <w:rsid w:val="00AD47D8"/>
    <w:rsid w:val="00AD48FE"/>
    <w:rsid w:val="00AD4D30"/>
    <w:rsid w:val="00AD4E31"/>
    <w:rsid w:val="00AD4E69"/>
    <w:rsid w:val="00AD4E83"/>
    <w:rsid w:val="00AD50B4"/>
    <w:rsid w:val="00AD51F7"/>
    <w:rsid w:val="00AD528E"/>
    <w:rsid w:val="00AD540E"/>
    <w:rsid w:val="00AD5568"/>
    <w:rsid w:val="00AD5621"/>
    <w:rsid w:val="00AD572B"/>
    <w:rsid w:val="00AD5900"/>
    <w:rsid w:val="00AD5A82"/>
    <w:rsid w:val="00AD5F9C"/>
    <w:rsid w:val="00AD611E"/>
    <w:rsid w:val="00AD61BF"/>
    <w:rsid w:val="00AD6915"/>
    <w:rsid w:val="00AD6AC5"/>
    <w:rsid w:val="00AD6BF0"/>
    <w:rsid w:val="00AD6D9F"/>
    <w:rsid w:val="00AD6E55"/>
    <w:rsid w:val="00AD6F41"/>
    <w:rsid w:val="00AD6F91"/>
    <w:rsid w:val="00AD7039"/>
    <w:rsid w:val="00AD7190"/>
    <w:rsid w:val="00AD7229"/>
    <w:rsid w:val="00AD733D"/>
    <w:rsid w:val="00AD73F2"/>
    <w:rsid w:val="00AD7459"/>
    <w:rsid w:val="00AD7779"/>
    <w:rsid w:val="00AD7785"/>
    <w:rsid w:val="00AD7DDD"/>
    <w:rsid w:val="00AE0812"/>
    <w:rsid w:val="00AE085E"/>
    <w:rsid w:val="00AE0891"/>
    <w:rsid w:val="00AE0A30"/>
    <w:rsid w:val="00AE0BB8"/>
    <w:rsid w:val="00AE0D70"/>
    <w:rsid w:val="00AE1094"/>
    <w:rsid w:val="00AE10CA"/>
    <w:rsid w:val="00AE1202"/>
    <w:rsid w:val="00AE1390"/>
    <w:rsid w:val="00AE140C"/>
    <w:rsid w:val="00AE17FA"/>
    <w:rsid w:val="00AE1C00"/>
    <w:rsid w:val="00AE1D80"/>
    <w:rsid w:val="00AE1E23"/>
    <w:rsid w:val="00AE1E6D"/>
    <w:rsid w:val="00AE1FA3"/>
    <w:rsid w:val="00AE2025"/>
    <w:rsid w:val="00AE209B"/>
    <w:rsid w:val="00AE20C3"/>
    <w:rsid w:val="00AE2190"/>
    <w:rsid w:val="00AE227B"/>
    <w:rsid w:val="00AE22DC"/>
    <w:rsid w:val="00AE237D"/>
    <w:rsid w:val="00AE2453"/>
    <w:rsid w:val="00AE2782"/>
    <w:rsid w:val="00AE2868"/>
    <w:rsid w:val="00AE2BED"/>
    <w:rsid w:val="00AE2C7E"/>
    <w:rsid w:val="00AE2E0F"/>
    <w:rsid w:val="00AE2FA1"/>
    <w:rsid w:val="00AE30EA"/>
    <w:rsid w:val="00AE3132"/>
    <w:rsid w:val="00AE3339"/>
    <w:rsid w:val="00AE35A4"/>
    <w:rsid w:val="00AE36DE"/>
    <w:rsid w:val="00AE383F"/>
    <w:rsid w:val="00AE38D3"/>
    <w:rsid w:val="00AE3B99"/>
    <w:rsid w:val="00AE3C2D"/>
    <w:rsid w:val="00AE3E6A"/>
    <w:rsid w:val="00AE3F4E"/>
    <w:rsid w:val="00AE4278"/>
    <w:rsid w:val="00AE4405"/>
    <w:rsid w:val="00AE4429"/>
    <w:rsid w:val="00AE4432"/>
    <w:rsid w:val="00AE46AD"/>
    <w:rsid w:val="00AE4B49"/>
    <w:rsid w:val="00AE4B8C"/>
    <w:rsid w:val="00AE4C7C"/>
    <w:rsid w:val="00AE5124"/>
    <w:rsid w:val="00AE5191"/>
    <w:rsid w:val="00AE51EC"/>
    <w:rsid w:val="00AE52B8"/>
    <w:rsid w:val="00AE5655"/>
    <w:rsid w:val="00AE58E4"/>
    <w:rsid w:val="00AE5917"/>
    <w:rsid w:val="00AE5995"/>
    <w:rsid w:val="00AE59E2"/>
    <w:rsid w:val="00AE5AB0"/>
    <w:rsid w:val="00AE5B0C"/>
    <w:rsid w:val="00AE622B"/>
    <w:rsid w:val="00AE6247"/>
    <w:rsid w:val="00AE6298"/>
    <w:rsid w:val="00AE62BD"/>
    <w:rsid w:val="00AE62E6"/>
    <w:rsid w:val="00AE63B7"/>
    <w:rsid w:val="00AE63E7"/>
    <w:rsid w:val="00AE69AB"/>
    <w:rsid w:val="00AE6EBE"/>
    <w:rsid w:val="00AE6F17"/>
    <w:rsid w:val="00AE72C5"/>
    <w:rsid w:val="00AE72DB"/>
    <w:rsid w:val="00AE780F"/>
    <w:rsid w:val="00AE789C"/>
    <w:rsid w:val="00AE79E0"/>
    <w:rsid w:val="00AE7C6C"/>
    <w:rsid w:val="00AE7DDD"/>
    <w:rsid w:val="00AE7F2A"/>
    <w:rsid w:val="00AE7F67"/>
    <w:rsid w:val="00AF020B"/>
    <w:rsid w:val="00AF0220"/>
    <w:rsid w:val="00AF03EA"/>
    <w:rsid w:val="00AF04C4"/>
    <w:rsid w:val="00AF095F"/>
    <w:rsid w:val="00AF125D"/>
    <w:rsid w:val="00AF1337"/>
    <w:rsid w:val="00AF1571"/>
    <w:rsid w:val="00AF1686"/>
    <w:rsid w:val="00AF1EEB"/>
    <w:rsid w:val="00AF202C"/>
    <w:rsid w:val="00AF2202"/>
    <w:rsid w:val="00AF22F5"/>
    <w:rsid w:val="00AF24A0"/>
    <w:rsid w:val="00AF2520"/>
    <w:rsid w:val="00AF27D4"/>
    <w:rsid w:val="00AF27F9"/>
    <w:rsid w:val="00AF2BA6"/>
    <w:rsid w:val="00AF2D73"/>
    <w:rsid w:val="00AF2D7B"/>
    <w:rsid w:val="00AF30AD"/>
    <w:rsid w:val="00AF3248"/>
    <w:rsid w:val="00AF333B"/>
    <w:rsid w:val="00AF37B3"/>
    <w:rsid w:val="00AF3827"/>
    <w:rsid w:val="00AF3AB2"/>
    <w:rsid w:val="00AF3E51"/>
    <w:rsid w:val="00AF4085"/>
    <w:rsid w:val="00AF42CF"/>
    <w:rsid w:val="00AF443C"/>
    <w:rsid w:val="00AF4513"/>
    <w:rsid w:val="00AF4515"/>
    <w:rsid w:val="00AF463C"/>
    <w:rsid w:val="00AF4741"/>
    <w:rsid w:val="00AF48D3"/>
    <w:rsid w:val="00AF4981"/>
    <w:rsid w:val="00AF4BB9"/>
    <w:rsid w:val="00AF4EB8"/>
    <w:rsid w:val="00AF5105"/>
    <w:rsid w:val="00AF511F"/>
    <w:rsid w:val="00AF5235"/>
    <w:rsid w:val="00AF5251"/>
    <w:rsid w:val="00AF52F8"/>
    <w:rsid w:val="00AF5390"/>
    <w:rsid w:val="00AF557A"/>
    <w:rsid w:val="00AF563F"/>
    <w:rsid w:val="00AF58AC"/>
    <w:rsid w:val="00AF58EA"/>
    <w:rsid w:val="00AF59F7"/>
    <w:rsid w:val="00AF5EAE"/>
    <w:rsid w:val="00AF5F9D"/>
    <w:rsid w:val="00AF5FCA"/>
    <w:rsid w:val="00AF60DA"/>
    <w:rsid w:val="00AF621D"/>
    <w:rsid w:val="00AF631B"/>
    <w:rsid w:val="00AF63C7"/>
    <w:rsid w:val="00AF64F8"/>
    <w:rsid w:val="00AF666B"/>
    <w:rsid w:val="00AF66C0"/>
    <w:rsid w:val="00AF686E"/>
    <w:rsid w:val="00AF6ACE"/>
    <w:rsid w:val="00AF6BBD"/>
    <w:rsid w:val="00AF6CB2"/>
    <w:rsid w:val="00AF6D0A"/>
    <w:rsid w:val="00AF6E3B"/>
    <w:rsid w:val="00AF7067"/>
    <w:rsid w:val="00AF7244"/>
    <w:rsid w:val="00AF73ED"/>
    <w:rsid w:val="00AF74BF"/>
    <w:rsid w:val="00AF74EE"/>
    <w:rsid w:val="00AF754F"/>
    <w:rsid w:val="00AF782E"/>
    <w:rsid w:val="00AF7924"/>
    <w:rsid w:val="00AF7976"/>
    <w:rsid w:val="00AF7BCE"/>
    <w:rsid w:val="00AF7BDF"/>
    <w:rsid w:val="00AF7BFC"/>
    <w:rsid w:val="00AF7D51"/>
    <w:rsid w:val="00AF7E2D"/>
    <w:rsid w:val="00AF7E30"/>
    <w:rsid w:val="00AF7E7C"/>
    <w:rsid w:val="00AF7FFD"/>
    <w:rsid w:val="00B002A7"/>
    <w:rsid w:val="00B002C7"/>
    <w:rsid w:val="00B003C0"/>
    <w:rsid w:val="00B007EB"/>
    <w:rsid w:val="00B00CFC"/>
    <w:rsid w:val="00B00D5C"/>
    <w:rsid w:val="00B010FD"/>
    <w:rsid w:val="00B01411"/>
    <w:rsid w:val="00B0158D"/>
    <w:rsid w:val="00B015F8"/>
    <w:rsid w:val="00B01652"/>
    <w:rsid w:val="00B01660"/>
    <w:rsid w:val="00B01890"/>
    <w:rsid w:val="00B018C1"/>
    <w:rsid w:val="00B01AF4"/>
    <w:rsid w:val="00B01B29"/>
    <w:rsid w:val="00B01EF3"/>
    <w:rsid w:val="00B02051"/>
    <w:rsid w:val="00B0239D"/>
    <w:rsid w:val="00B0240A"/>
    <w:rsid w:val="00B0244E"/>
    <w:rsid w:val="00B02A9A"/>
    <w:rsid w:val="00B02C7C"/>
    <w:rsid w:val="00B02D8C"/>
    <w:rsid w:val="00B02E79"/>
    <w:rsid w:val="00B030C8"/>
    <w:rsid w:val="00B030F5"/>
    <w:rsid w:val="00B0372C"/>
    <w:rsid w:val="00B03793"/>
    <w:rsid w:val="00B03865"/>
    <w:rsid w:val="00B038BF"/>
    <w:rsid w:val="00B03A0F"/>
    <w:rsid w:val="00B03AD2"/>
    <w:rsid w:val="00B03AE4"/>
    <w:rsid w:val="00B03ECB"/>
    <w:rsid w:val="00B03F9C"/>
    <w:rsid w:val="00B04064"/>
    <w:rsid w:val="00B042BC"/>
    <w:rsid w:val="00B0455E"/>
    <w:rsid w:val="00B04725"/>
    <w:rsid w:val="00B048C9"/>
    <w:rsid w:val="00B04BF9"/>
    <w:rsid w:val="00B05243"/>
    <w:rsid w:val="00B054EA"/>
    <w:rsid w:val="00B055DC"/>
    <w:rsid w:val="00B056A2"/>
    <w:rsid w:val="00B0589A"/>
    <w:rsid w:val="00B0591C"/>
    <w:rsid w:val="00B05961"/>
    <w:rsid w:val="00B059C3"/>
    <w:rsid w:val="00B05B11"/>
    <w:rsid w:val="00B05BCD"/>
    <w:rsid w:val="00B05BF0"/>
    <w:rsid w:val="00B05C75"/>
    <w:rsid w:val="00B05C92"/>
    <w:rsid w:val="00B05CF5"/>
    <w:rsid w:val="00B05E29"/>
    <w:rsid w:val="00B05E53"/>
    <w:rsid w:val="00B05F10"/>
    <w:rsid w:val="00B05F24"/>
    <w:rsid w:val="00B060D8"/>
    <w:rsid w:val="00B063B4"/>
    <w:rsid w:val="00B06572"/>
    <w:rsid w:val="00B06581"/>
    <w:rsid w:val="00B06655"/>
    <w:rsid w:val="00B0670F"/>
    <w:rsid w:val="00B06733"/>
    <w:rsid w:val="00B067F2"/>
    <w:rsid w:val="00B068C1"/>
    <w:rsid w:val="00B06A9F"/>
    <w:rsid w:val="00B06AD0"/>
    <w:rsid w:val="00B06B04"/>
    <w:rsid w:val="00B06B4B"/>
    <w:rsid w:val="00B06C7E"/>
    <w:rsid w:val="00B06D1E"/>
    <w:rsid w:val="00B06DB2"/>
    <w:rsid w:val="00B06EF0"/>
    <w:rsid w:val="00B071B6"/>
    <w:rsid w:val="00B072B9"/>
    <w:rsid w:val="00B0744F"/>
    <w:rsid w:val="00B07894"/>
    <w:rsid w:val="00B07968"/>
    <w:rsid w:val="00B07A0A"/>
    <w:rsid w:val="00B07A8E"/>
    <w:rsid w:val="00B07B6B"/>
    <w:rsid w:val="00B1029F"/>
    <w:rsid w:val="00B10428"/>
    <w:rsid w:val="00B104F1"/>
    <w:rsid w:val="00B106EF"/>
    <w:rsid w:val="00B1078B"/>
    <w:rsid w:val="00B1089E"/>
    <w:rsid w:val="00B10C25"/>
    <w:rsid w:val="00B10D81"/>
    <w:rsid w:val="00B10EE5"/>
    <w:rsid w:val="00B10F96"/>
    <w:rsid w:val="00B10FF2"/>
    <w:rsid w:val="00B11203"/>
    <w:rsid w:val="00B1155E"/>
    <w:rsid w:val="00B1166D"/>
    <w:rsid w:val="00B11872"/>
    <w:rsid w:val="00B1194D"/>
    <w:rsid w:val="00B11A0C"/>
    <w:rsid w:val="00B11C8A"/>
    <w:rsid w:val="00B11E7A"/>
    <w:rsid w:val="00B11FE3"/>
    <w:rsid w:val="00B12104"/>
    <w:rsid w:val="00B12989"/>
    <w:rsid w:val="00B129ED"/>
    <w:rsid w:val="00B12A12"/>
    <w:rsid w:val="00B12AE1"/>
    <w:rsid w:val="00B12BE1"/>
    <w:rsid w:val="00B12D2E"/>
    <w:rsid w:val="00B12DDA"/>
    <w:rsid w:val="00B12F1C"/>
    <w:rsid w:val="00B13220"/>
    <w:rsid w:val="00B13318"/>
    <w:rsid w:val="00B13740"/>
    <w:rsid w:val="00B13759"/>
    <w:rsid w:val="00B1392D"/>
    <w:rsid w:val="00B13993"/>
    <w:rsid w:val="00B13A57"/>
    <w:rsid w:val="00B13B9D"/>
    <w:rsid w:val="00B13D2B"/>
    <w:rsid w:val="00B13D52"/>
    <w:rsid w:val="00B13EC0"/>
    <w:rsid w:val="00B13EDB"/>
    <w:rsid w:val="00B13F86"/>
    <w:rsid w:val="00B13FDA"/>
    <w:rsid w:val="00B14075"/>
    <w:rsid w:val="00B140C8"/>
    <w:rsid w:val="00B142B2"/>
    <w:rsid w:val="00B147B8"/>
    <w:rsid w:val="00B1529D"/>
    <w:rsid w:val="00B1534E"/>
    <w:rsid w:val="00B1535C"/>
    <w:rsid w:val="00B15724"/>
    <w:rsid w:val="00B1581C"/>
    <w:rsid w:val="00B15D94"/>
    <w:rsid w:val="00B15D9F"/>
    <w:rsid w:val="00B15DE6"/>
    <w:rsid w:val="00B161E7"/>
    <w:rsid w:val="00B1629A"/>
    <w:rsid w:val="00B1667D"/>
    <w:rsid w:val="00B166E2"/>
    <w:rsid w:val="00B16AA0"/>
    <w:rsid w:val="00B16C86"/>
    <w:rsid w:val="00B16CAE"/>
    <w:rsid w:val="00B16CBE"/>
    <w:rsid w:val="00B16E77"/>
    <w:rsid w:val="00B1718D"/>
    <w:rsid w:val="00B172F3"/>
    <w:rsid w:val="00B17326"/>
    <w:rsid w:val="00B17486"/>
    <w:rsid w:val="00B174B6"/>
    <w:rsid w:val="00B174BF"/>
    <w:rsid w:val="00B1755D"/>
    <w:rsid w:val="00B17873"/>
    <w:rsid w:val="00B17B53"/>
    <w:rsid w:val="00B17BA6"/>
    <w:rsid w:val="00B17D22"/>
    <w:rsid w:val="00B17F5A"/>
    <w:rsid w:val="00B17FA8"/>
    <w:rsid w:val="00B17FC9"/>
    <w:rsid w:val="00B20035"/>
    <w:rsid w:val="00B206F1"/>
    <w:rsid w:val="00B20860"/>
    <w:rsid w:val="00B2086E"/>
    <w:rsid w:val="00B20894"/>
    <w:rsid w:val="00B20A3F"/>
    <w:rsid w:val="00B20AE1"/>
    <w:rsid w:val="00B20B9C"/>
    <w:rsid w:val="00B20EA8"/>
    <w:rsid w:val="00B21152"/>
    <w:rsid w:val="00B211B7"/>
    <w:rsid w:val="00B2149D"/>
    <w:rsid w:val="00B214E3"/>
    <w:rsid w:val="00B2150F"/>
    <w:rsid w:val="00B215C2"/>
    <w:rsid w:val="00B215D2"/>
    <w:rsid w:val="00B216C2"/>
    <w:rsid w:val="00B21A58"/>
    <w:rsid w:val="00B21A9D"/>
    <w:rsid w:val="00B21AD6"/>
    <w:rsid w:val="00B21BAC"/>
    <w:rsid w:val="00B21C7E"/>
    <w:rsid w:val="00B21E98"/>
    <w:rsid w:val="00B21F38"/>
    <w:rsid w:val="00B220E5"/>
    <w:rsid w:val="00B2244A"/>
    <w:rsid w:val="00B22451"/>
    <w:rsid w:val="00B22518"/>
    <w:rsid w:val="00B225A3"/>
    <w:rsid w:val="00B225C8"/>
    <w:rsid w:val="00B2260A"/>
    <w:rsid w:val="00B2283E"/>
    <w:rsid w:val="00B2289D"/>
    <w:rsid w:val="00B22A83"/>
    <w:rsid w:val="00B22BEC"/>
    <w:rsid w:val="00B22BF1"/>
    <w:rsid w:val="00B22C7D"/>
    <w:rsid w:val="00B22CB0"/>
    <w:rsid w:val="00B22F7A"/>
    <w:rsid w:val="00B23036"/>
    <w:rsid w:val="00B2311C"/>
    <w:rsid w:val="00B231AD"/>
    <w:rsid w:val="00B23330"/>
    <w:rsid w:val="00B233A9"/>
    <w:rsid w:val="00B23430"/>
    <w:rsid w:val="00B23447"/>
    <w:rsid w:val="00B2345B"/>
    <w:rsid w:val="00B2363B"/>
    <w:rsid w:val="00B23671"/>
    <w:rsid w:val="00B23A65"/>
    <w:rsid w:val="00B23D2F"/>
    <w:rsid w:val="00B24014"/>
    <w:rsid w:val="00B24113"/>
    <w:rsid w:val="00B24317"/>
    <w:rsid w:val="00B2432A"/>
    <w:rsid w:val="00B243A5"/>
    <w:rsid w:val="00B243D7"/>
    <w:rsid w:val="00B2445A"/>
    <w:rsid w:val="00B24468"/>
    <w:rsid w:val="00B2446B"/>
    <w:rsid w:val="00B24623"/>
    <w:rsid w:val="00B24710"/>
    <w:rsid w:val="00B24817"/>
    <w:rsid w:val="00B24853"/>
    <w:rsid w:val="00B24A01"/>
    <w:rsid w:val="00B24CB0"/>
    <w:rsid w:val="00B24CB4"/>
    <w:rsid w:val="00B2511D"/>
    <w:rsid w:val="00B2512E"/>
    <w:rsid w:val="00B2527B"/>
    <w:rsid w:val="00B2527F"/>
    <w:rsid w:val="00B25543"/>
    <w:rsid w:val="00B25612"/>
    <w:rsid w:val="00B25701"/>
    <w:rsid w:val="00B258AE"/>
    <w:rsid w:val="00B25B01"/>
    <w:rsid w:val="00B25C47"/>
    <w:rsid w:val="00B25E37"/>
    <w:rsid w:val="00B25ED3"/>
    <w:rsid w:val="00B25F7F"/>
    <w:rsid w:val="00B26207"/>
    <w:rsid w:val="00B263DE"/>
    <w:rsid w:val="00B26433"/>
    <w:rsid w:val="00B26701"/>
    <w:rsid w:val="00B2672E"/>
    <w:rsid w:val="00B2696A"/>
    <w:rsid w:val="00B26986"/>
    <w:rsid w:val="00B26BEA"/>
    <w:rsid w:val="00B26C7E"/>
    <w:rsid w:val="00B26DBD"/>
    <w:rsid w:val="00B26EED"/>
    <w:rsid w:val="00B27077"/>
    <w:rsid w:val="00B27255"/>
    <w:rsid w:val="00B2746C"/>
    <w:rsid w:val="00B27570"/>
    <w:rsid w:val="00B27692"/>
    <w:rsid w:val="00B27826"/>
    <w:rsid w:val="00B3019E"/>
    <w:rsid w:val="00B3030D"/>
    <w:rsid w:val="00B30324"/>
    <w:rsid w:val="00B304DE"/>
    <w:rsid w:val="00B30524"/>
    <w:rsid w:val="00B306A3"/>
    <w:rsid w:val="00B30801"/>
    <w:rsid w:val="00B30857"/>
    <w:rsid w:val="00B309EC"/>
    <w:rsid w:val="00B30A8A"/>
    <w:rsid w:val="00B30BAB"/>
    <w:rsid w:val="00B30D02"/>
    <w:rsid w:val="00B30EA9"/>
    <w:rsid w:val="00B31155"/>
    <w:rsid w:val="00B31192"/>
    <w:rsid w:val="00B3130B"/>
    <w:rsid w:val="00B313A4"/>
    <w:rsid w:val="00B31433"/>
    <w:rsid w:val="00B3143A"/>
    <w:rsid w:val="00B316A7"/>
    <w:rsid w:val="00B31889"/>
    <w:rsid w:val="00B3190E"/>
    <w:rsid w:val="00B31ACF"/>
    <w:rsid w:val="00B31B06"/>
    <w:rsid w:val="00B31DD5"/>
    <w:rsid w:val="00B31E2E"/>
    <w:rsid w:val="00B31E76"/>
    <w:rsid w:val="00B31EC2"/>
    <w:rsid w:val="00B31F55"/>
    <w:rsid w:val="00B3204F"/>
    <w:rsid w:val="00B32274"/>
    <w:rsid w:val="00B32298"/>
    <w:rsid w:val="00B323BD"/>
    <w:rsid w:val="00B32514"/>
    <w:rsid w:val="00B32626"/>
    <w:rsid w:val="00B328C9"/>
    <w:rsid w:val="00B3293C"/>
    <w:rsid w:val="00B3297C"/>
    <w:rsid w:val="00B32E2F"/>
    <w:rsid w:val="00B32ED3"/>
    <w:rsid w:val="00B33086"/>
    <w:rsid w:val="00B331D4"/>
    <w:rsid w:val="00B333B5"/>
    <w:rsid w:val="00B333CB"/>
    <w:rsid w:val="00B33569"/>
    <w:rsid w:val="00B337FA"/>
    <w:rsid w:val="00B33E3C"/>
    <w:rsid w:val="00B33E6B"/>
    <w:rsid w:val="00B3402A"/>
    <w:rsid w:val="00B34161"/>
    <w:rsid w:val="00B3419B"/>
    <w:rsid w:val="00B34202"/>
    <w:rsid w:val="00B34307"/>
    <w:rsid w:val="00B343C3"/>
    <w:rsid w:val="00B34427"/>
    <w:rsid w:val="00B345D4"/>
    <w:rsid w:val="00B345D5"/>
    <w:rsid w:val="00B34914"/>
    <w:rsid w:val="00B34936"/>
    <w:rsid w:val="00B34A8F"/>
    <w:rsid w:val="00B34B8F"/>
    <w:rsid w:val="00B34E1B"/>
    <w:rsid w:val="00B34ED4"/>
    <w:rsid w:val="00B34FEC"/>
    <w:rsid w:val="00B35033"/>
    <w:rsid w:val="00B35214"/>
    <w:rsid w:val="00B3543D"/>
    <w:rsid w:val="00B35751"/>
    <w:rsid w:val="00B35772"/>
    <w:rsid w:val="00B35A2A"/>
    <w:rsid w:val="00B35F2A"/>
    <w:rsid w:val="00B361B7"/>
    <w:rsid w:val="00B3629E"/>
    <w:rsid w:val="00B363C6"/>
    <w:rsid w:val="00B364AF"/>
    <w:rsid w:val="00B364C3"/>
    <w:rsid w:val="00B36503"/>
    <w:rsid w:val="00B36519"/>
    <w:rsid w:val="00B36810"/>
    <w:rsid w:val="00B368B7"/>
    <w:rsid w:val="00B36D16"/>
    <w:rsid w:val="00B36DD4"/>
    <w:rsid w:val="00B36EB9"/>
    <w:rsid w:val="00B36EC5"/>
    <w:rsid w:val="00B36EDF"/>
    <w:rsid w:val="00B36EEB"/>
    <w:rsid w:val="00B37140"/>
    <w:rsid w:val="00B3726D"/>
    <w:rsid w:val="00B37315"/>
    <w:rsid w:val="00B3739F"/>
    <w:rsid w:val="00B3744D"/>
    <w:rsid w:val="00B376A2"/>
    <w:rsid w:val="00B37ADB"/>
    <w:rsid w:val="00B37B00"/>
    <w:rsid w:val="00B37CE3"/>
    <w:rsid w:val="00B37DCF"/>
    <w:rsid w:val="00B37F2B"/>
    <w:rsid w:val="00B37FC2"/>
    <w:rsid w:val="00B400FB"/>
    <w:rsid w:val="00B401C3"/>
    <w:rsid w:val="00B4065C"/>
    <w:rsid w:val="00B40660"/>
    <w:rsid w:val="00B40839"/>
    <w:rsid w:val="00B40859"/>
    <w:rsid w:val="00B40BB9"/>
    <w:rsid w:val="00B40BDD"/>
    <w:rsid w:val="00B40C59"/>
    <w:rsid w:val="00B40D17"/>
    <w:rsid w:val="00B40ECE"/>
    <w:rsid w:val="00B40FC3"/>
    <w:rsid w:val="00B40FD2"/>
    <w:rsid w:val="00B40FEF"/>
    <w:rsid w:val="00B41119"/>
    <w:rsid w:val="00B4115C"/>
    <w:rsid w:val="00B41196"/>
    <w:rsid w:val="00B4159B"/>
    <w:rsid w:val="00B41A24"/>
    <w:rsid w:val="00B41C17"/>
    <w:rsid w:val="00B41DFB"/>
    <w:rsid w:val="00B41FBD"/>
    <w:rsid w:val="00B421B0"/>
    <w:rsid w:val="00B422BB"/>
    <w:rsid w:val="00B42351"/>
    <w:rsid w:val="00B4255C"/>
    <w:rsid w:val="00B42580"/>
    <w:rsid w:val="00B425F4"/>
    <w:rsid w:val="00B4264F"/>
    <w:rsid w:val="00B42832"/>
    <w:rsid w:val="00B428E0"/>
    <w:rsid w:val="00B42958"/>
    <w:rsid w:val="00B42AE0"/>
    <w:rsid w:val="00B42DA7"/>
    <w:rsid w:val="00B43017"/>
    <w:rsid w:val="00B43574"/>
    <w:rsid w:val="00B437CD"/>
    <w:rsid w:val="00B43968"/>
    <w:rsid w:val="00B43AA5"/>
    <w:rsid w:val="00B43AAB"/>
    <w:rsid w:val="00B43EF5"/>
    <w:rsid w:val="00B43F24"/>
    <w:rsid w:val="00B444DE"/>
    <w:rsid w:val="00B444DF"/>
    <w:rsid w:val="00B44746"/>
    <w:rsid w:val="00B44754"/>
    <w:rsid w:val="00B44957"/>
    <w:rsid w:val="00B4497E"/>
    <w:rsid w:val="00B44982"/>
    <w:rsid w:val="00B44994"/>
    <w:rsid w:val="00B44A52"/>
    <w:rsid w:val="00B44B6E"/>
    <w:rsid w:val="00B44E3F"/>
    <w:rsid w:val="00B44F8C"/>
    <w:rsid w:val="00B45157"/>
    <w:rsid w:val="00B45388"/>
    <w:rsid w:val="00B45545"/>
    <w:rsid w:val="00B45673"/>
    <w:rsid w:val="00B45811"/>
    <w:rsid w:val="00B4582B"/>
    <w:rsid w:val="00B45870"/>
    <w:rsid w:val="00B45A2B"/>
    <w:rsid w:val="00B45AC0"/>
    <w:rsid w:val="00B45D74"/>
    <w:rsid w:val="00B45DEA"/>
    <w:rsid w:val="00B45E24"/>
    <w:rsid w:val="00B45EAD"/>
    <w:rsid w:val="00B46118"/>
    <w:rsid w:val="00B462E7"/>
    <w:rsid w:val="00B4653F"/>
    <w:rsid w:val="00B46849"/>
    <w:rsid w:val="00B4686C"/>
    <w:rsid w:val="00B46918"/>
    <w:rsid w:val="00B46A72"/>
    <w:rsid w:val="00B46BEB"/>
    <w:rsid w:val="00B46C05"/>
    <w:rsid w:val="00B46C32"/>
    <w:rsid w:val="00B46DBD"/>
    <w:rsid w:val="00B46F22"/>
    <w:rsid w:val="00B46FE3"/>
    <w:rsid w:val="00B47037"/>
    <w:rsid w:val="00B470C0"/>
    <w:rsid w:val="00B4717D"/>
    <w:rsid w:val="00B47354"/>
    <w:rsid w:val="00B4753C"/>
    <w:rsid w:val="00B4782D"/>
    <w:rsid w:val="00B47AF0"/>
    <w:rsid w:val="00B47D8B"/>
    <w:rsid w:val="00B47E32"/>
    <w:rsid w:val="00B47E9A"/>
    <w:rsid w:val="00B47F5C"/>
    <w:rsid w:val="00B50027"/>
    <w:rsid w:val="00B50039"/>
    <w:rsid w:val="00B50055"/>
    <w:rsid w:val="00B5012D"/>
    <w:rsid w:val="00B501B0"/>
    <w:rsid w:val="00B501BE"/>
    <w:rsid w:val="00B50262"/>
    <w:rsid w:val="00B50540"/>
    <w:rsid w:val="00B50620"/>
    <w:rsid w:val="00B5067E"/>
    <w:rsid w:val="00B50B1D"/>
    <w:rsid w:val="00B50D84"/>
    <w:rsid w:val="00B50E18"/>
    <w:rsid w:val="00B50E55"/>
    <w:rsid w:val="00B51032"/>
    <w:rsid w:val="00B51111"/>
    <w:rsid w:val="00B5146F"/>
    <w:rsid w:val="00B51479"/>
    <w:rsid w:val="00B515B6"/>
    <w:rsid w:val="00B5161A"/>
    <w:rsid w:val="00B5162C"/>
    <w:rsid w:val="00B5195D"/>
    <w:rsid w:val="00B51C08"/>
    <w:rsid w:val="00B51C2C"/>
    <w:rsid w:val="00B51CE9"/>
    <w:rsid w:val="00B51D51"/>
    <w:rsid w:val="00B51D8E"/>
    <w:rsid w:val="00B51DA8"/>
    <w:rsid w:val="00B51EAD"/>
    <w:rsid w:val="00B524DE"/>
    <w:rsid w:val="00B5251B"/>
    <w:rsid w:val="00B52789"/>
    <w:rsid w:val="00B52846"/>
    <w:rsid w:val="00B52852"/>
    <w:rsid w:val="00B52A02"/>
    <w:rsid w:val="00B52AD0"/>
    <w:rsid w:val="00B52C5E"/>
    <w:rsid w:val="00B52FA7"/>
    <w:rsid w:val="00B52FC2"/>
    <w:rsid w:val="00B53113"/>
    <w:rsid w:val="00B53149"/>
    <w:rsid w:val="00B5327B"/>
    <w:rsid w:val="00B53320"/>
    <w:rsid w:val="00B53352"/>
    <w:rsid w:val="00B533C5"/>
    <w:rsid w:val="00B53644"/>
    <w:rsid w:val="00B53675"/>
    <w:rsid w:val="00B5375C"/>
    <w:rsid w:val="00B5378A"/>
    <w:rsid w:val="00B53D0D"/>
    <w:rsid w:val="00B53E5C"/>
    <w:rsid w:val="00B53FC7"/>
    <w:rsid w:val="00B54491"/>
    <w:rsid w:val="00B5489D"/>
    <w:rsid w:val="00B54E59"/>
    <w:rsid w:val="00B54F15"/>
    <w:rsid w:val="00B54FEA"/>
    <w:rsid w:val="00B5508B"/>
    <w:rsid w:val="00B5517D"/>
    <w:rsid w:val="00B5560D"/>
    <w:rsid w:val="00B55B77"/>
    <w:rsid w:val="00B55F75"/>
    <w:rsid w:val="00B56088"/>
    <w:rsid w:val="00B56352"/>
    <w:rsid w:val="00B564E3"/>
    <w:rsid w:val="00B56515"/>
    <w:rsid w:val="00B5663C"/>
    <w:rsid w:val="00B5672F"/>
    <w:rsid w:val="00B5681B"/>
    <w:rsid w:val="00B5683D"/>
    <w:rsid w:val="00B568BE"/>
    <w:rsid w:val="00B56906"/>
    <w:rsid w:val="00B5696B"/>
    <w:rsid w:val="00B569E9"/>
    <w:rsid w:val="00B56A81"/>
    <w:rsid w:val="00B56C47"/>
    <w:rsid w:val="00B56CA6"/>
    <w:rsid w:val="00B56D94"/>
    <w:rsid w:val="00B56DB9"/>
    <w:rsid w:val="00B56E0C"/>
    <w:rsid w:val="00B570CD"/>
    <w:rsid w:val="00B57612"/>
    <w:rsid w:val="00B57731"/>
    <w:rsid w:val="00B578C1"/>
    <w:rsid w:val="00B5793E"/>
    <w:rsid w:val="00B57A9B"/>
    <w:rsid w:val="00B57CEF"/>
    <w:rsid w:val="00B57F7D"/>
    <w:rsid w:val="00B601AD"/>
    <w:rsid w:val="00B60322"/>
    <w:rsid w:val="00B604BE"/>
    <w:rsid w:val="00B6055F"/>
    <w:rsid w:val="00B606BF"/>
    <w:rsid w:val="00B6081F"/>
    <w:rsid w:val="00B609A6"/>
    <w:rsid w:val="00B60CC3"/>
    <w:rsid w:val="00B60DA6"/>
    <w:rsid w:val="00B60E63"/>
    <w:rsid w:val="00B60F38"/>
    <w:rsid w:val="00B6105D"/>
    <w:rsid w:val="00B61110"/>
    <w:rsid w:val="00B61173"/>
    <w:rsid w:val="00B612CF"/>
    <w:rsid w:val="00B6145A"/>
    <w:rsid w:val="00B615A7"/>
    <w:rsid w:val="00B61613"/>
    <w:rsid w:val="00B616FE"/>
    <w:rsid w:val="00B61A32"/>
    <w:rsid w:val="00B61A55"/>
    <w:rsid w:val="00B61BEF"/>
    <w:rsid w:val="00B61D1E"/>
    <w:rsid w:val="00B61DCB"/>
    <w:rsid w:val="00B61DD6"/>
    <w:rsid w:val="00B61EB5"/>
    <w:rsid w:val="00B61F2A"/>
    <w:rsid w:val="00B62092"/>
    <w:rsid w:val="00B62114"/>
    <w:rsid w:val="00B62132"/>
    <w:rsid w:val="00B6218C"/>
    <w:rsid w:val="00B62251"/>
    <w:rsid w:val="00B626AC"/>
    <w:rsid w:val="00B62AB9"/>
    <w:rsid w:val="00B62D3A"/>
    <w:rsid w:val="00B6328F"/>
    <w:rsid w:val="00B632DE"/>
    <w:rsid w:val="00B634A9"/>
    <w:rsid w:val="00B6353A"/>
    <w:rsid w:val="00B6353C"/>
    <w:rsid w:val="00B636BB"/>
    <w:rsid w:val="00B637A9"/>
    <w:rsid w:val="00B6391A"/>
    <w:rsid w:val="00B63C87"/>
    <w:rsid w:val="00B63CC9"/>
    <w:rsid w:val="00B640F1"/>
    <w:rsid w:val="00B64371"/>
    <w:rsid w:val="00B643C9"/>
    <w:rsid w:val="00B644FF"/>
    <w:rsid w:val="00B64522"/>
    <w:rsid w:val="00B645F2"/>
    <w:rsid w:val="00B646F4"/>
    <w:rsid w:val="00B6476D"/>
    <w:rsid w:val="00B647BB"/>
    <w:rsid w:val="00B6481C"/>
    <w:rsid w:val="00B64851"/>
    <w:rsid w:val="00B648CA"/>
    <w:rsid w:val="00B6499E"/>
    <w:rsid w:val="00B64A57"/>
    <w:rsid w:val="00B64B84"/>
    <w:rsid w:val="00B64B94"/>
    <w:rsid w:val="00B64CAB"/>
    <w:rsid w:val="00B64CF3"/>
    <w:rsid w:val="00B64D82"/>
    <w:rsid w:val="00B64DFF"/>
    <w:rsid w:val="00B650DB"/>
    <w:rsid w:val="00B65125"/>
    <w:rsid w:val="00B65163"/>
    <w:rsid w:val="00B6532A"/>
    <w:rsid w:val="00B65363"/>
    <w:rsid w:val="00B65372"/>
    <w:rsid w:val="00B653F8"/>
    <w:rsid w:val="00B65BD9"/>
    <w:rsid w:val="00B65BF9"/>
    <w:rsid w:val="00B65D01"/>
    <w:rsid w:val="00B65DC9"/>
    <w:rsid w:val="00B65EAE"/>
    <w:rsid w:val="00B65F22"/>
    <w:rsid w:val="00B660D1"/>
    <w:rsid w:val="00B6672A"/>
    <w:rsid w:val="00B6690C"/>
    <w:rsid w:val="00B6693D"/>
    <w:rsid w:val="00B66A94"/>
    <w:rsid w:val="00B66B18"/>
    <w:rsid w:val="00B66B83"/>
    <w:rsid w:val="00B66D61"/>
    <w:rsid w:val="00B670A7"/>
    <w:rsid w:val="00B67199"/>
    <w:rsid w:val="00B67363"/>
    <w:rsid w:val="00B6771D"/>
    <w:rsid w:val="00B678DB"/>
    <w:rsid w:val="00B6791A"/>
    <w:rsid w:val="00B67A37"/>
    <w:rsid w:val="00B67A69"/>
    <w:rsid w:val="00B67B34"/>
    <w:rsid w:val="00B67D19"/>
    <w:rsid w:val="00B67DD4"/>
    <w:rsid w:val="00B67DE7"/>
    <w:rsid w:val="00B67E80"/>
    <w:rsid w:val="00B70285"/>
    <w:rsid w:val="00B70537"/>
    <w:rsid w:val="00B70562"/>
    <w:rsid w:val="00B707D7"/>
    <w:rsid w:val="00B7093A"/>
    <w:rsid w:val="00B7093E"/>
    <w:rsid w:val="00B709E5"/>
    <w:rsid w:val="00B70A8C"/>
    <w:rsid w:val="00B70E22"/>
    <w:rsid w:val="00B70F20"/>
    <w:rsid w:val="00B7108B"/>
    <w:rsid w:val="00B712F3"/>
    <w:rsid w:val="00B71414"/>
    <w:rsid w:val="00B71623"/>
    <w:rsid w:val="00B718D1"/>
    <w:rsid w:val="00B71A07"/>
    <w:rsid w:val="00B71B1F"/>
    <w:rsid w:val="00B71EFF"/>
    <w:rsid w:val="00B71F6F"/>
    <w:rsid w:val="00B7215A"/>
    <w:rsid w:val="00B72397"/>
    <w:rsid w:val="00B724F4"/>
    <w:rsid w:val="00B72528"/>
    <w:rsid w:val="00B72595"/>
    <w:rsid w:val="00B726B0"/>
    <w:rsid w:val="00B727A5"/>
    <w:rsid w:val="00B728A0"/>
    <w:rsid w:val="00B729FC"/>
    <w:rsid w:val="00B72CD4"/>
    <w:rsid w:val="00B731E9"/>
    <w:rsid w:val="00B73209"/>
    <w:rsid w:val="00B732DC"/>
    <w:rsid w:val="00B737F6"/>
    <w:rsid w:val="00B7393F"/>
    <w:rsid w:val="00B73A76"/>
    <w:rsid w:val="00B73B8F"/>
    <w:rsid w:val="00B73BE3"/>
    <w:rsid w:val="00B73D1C"/>
    <w:rsid w:val="00B73D25"/>
    <w:rsid w:val="00B73D2E"/>
    <w:rsid w:val="00B73D87"/>
    <w:rsid w:val="00B73E32"/>
    <w:rsid w:val="00B73F15"/>
    <w:rsid w:val="00B74129"/>
    <w:rsid w:val="00B74205"/>
    <w:rsid w:val="00B7422E"/>
    <w:rsid w:val="00B7446E"/>
    <w:rsid w:val="00B74483"/>
    <w:rsid w:val="00B7451F"/>
    <w:rsid w:val="00B7471C"/>
    <w:rsid w:val="00B74A2E"/>
    <w:rsid w:val="00B74B32"/>
    <w:rsid w:val="00B74BE1"/>
    <w:rsid w:val="00B74CB0"/>
    <w:rsid w:val="00B7504D"/>
    <w:rsid w:val="00B7506B"/>
    <w:rsid w:val="00B75172"/>
    <w:rsid w:val="00B7529B"/>
    <w:rsid w:val="00B752E8"/>
    <w:rsid w:val="00B7534B"/>
    <w:rsid w:val="00B755B0"/>
    <w:rsid w:val="00B75631"/>
    <w:rsid w:val="00B7570B"/>
    <w:rsid w:val="00B75922"/>
    <w:rsid w:val="00B75976"/>
    <w:rsid w:val="00B760ED"/>
    <w:rsid w:val="00B76118"/>
    <w:rsid w:val="00B764FD"/>
    <w:rsid w:val="00B7691B"/>
    <w:rsid w:val="00B7694D"/>
    <w:rsid w:val="00B76AD2"/>
    <w:rsid w:val="00B771EF"/>
    <w:rsid w:val="00B778EB"/>
    <w:rsid w:val="00B77964"/>
    <w:rsid w:val="00B77A45"/>
    <w:rsid w:val="00B77CFC"/>
    <w:rsid w:val="00B77D87"/>
    <w:rsid w:val="00B77E5A"/>
    <w:rsid w:val="00B77F69"/>
    <w:rsid w:val="00B80163"/>
    <w:rsid w:val="00B80472"/>
    <w:rsid w:val="00B80544"/>
    <w:rsid w:val="00B80622"/>
    <w:rsid w:val="00B80805"/>
    <w:rsid w:val="00B80B43"/>
    <w:rsid w:val="00B80C18"/>
    <w:rsid w:val="00B80DA4"/>
    <w:rsid w:val="00B811C1"/>
    <w:rsid w:val="00B815C4"/>
    <w:rsid w:val="00B816BA"/>
    <w:rsid w:val="00B81796"/>
    <w:rsid w:val="00B81A90"/>
    <w:rsid w:val="00B81C13"/>
    <w:rsid w:val="00B81C55"/>
    <w:rsid w:val="00B82092"/>
    <w:rsid w:val="00B820EF"/>
    <w:rsid w:val="00B8225F"/>
    <w:rsid w:val="00B822CD"/>
    <w:rsid w:val="00B82331"/>
    <w:rsid w:val="00B82405"/>
    <w:rsid w:val="00B8274E"/>
    <w:rsid w:val="00B82879"/>
    <w:rsid w:val="00B828EB"/>
    <w:rsid w:val="00B82A27"/>
    <w:rsid w:val="00B82A2B"/>
    <w:rsid w:val="00B82A33"/>
    <w:rsid w:val="00B82D83"/>
    <w:rsid w:val="00B82DCD"/>
    <w:rsid w:val="00B82DE4"/>
    <w:rsid w:val="00B82E10"/>
    <w:rsid w:val="00B82E9C"/>
    <w:rsid w:val="00B8311F"/>
    <w:rsid w:val="00B83326"/>
    <w:rsid w:val="00B8368A"/>
    <w:rsid w:val="00B83898"/>
    <w:rsid w:val="00B83B31"/>
    <w:rsid w:val="00B83CC9"/>
    <w:rsid w:val="00B83D4D"/>
    <w:rsid w:val="00B83D6A"/>
    <w:rsid w:val="00B83DD2"/>
    <w:rsid w:val="00B84038"/>
    <w:rsid w:val="00B842FB"/>
    <w:rsid w:val="00B845C4"/>
    <w:rsid w:val="00B84634"/>
    <w:rsid w:val="00B84730"/>
    <w:rsid w:val="00B847A9"/>
    <w:rsid w:val="00B847DD"/>
    <w:rsid w:val="00B84881"/>
    <w:rsid w:val="00B849A5"/>
    <w:rsid w:val="00B84AFA"/>
    <w:rsid w:val="00B84B75"/>
    <w:rsid w:val="00B84B7A"/>
    <w:rsid w:val="00B84E4D"/>
    <w:rsid w:val="00B84F0D"/>
    <w:rsid w:val="00B84F10"/>
    <w:rsid w:val="00B84F65"/>
    <w:rsid w:val="00B8510A"/>
    <w:rsid w:val="00B85124"/>
    <w:rsid w:val="00B851D0"/>
    <w:rsid w:val="00B852A3"/>
    <w:rsid w:val="00B8545C"/>
    <w:rsid w:val="00B85490"/>
    <w:rsid w:val="00B858D5"/>
    <w:rsid w:val="00B85C64"/>
    <w:rsid w:val="00B85E82"/>
    <w:rsid w:val="00B86005"/>
    <w:rsid w:val="00B86100"/>
    <w:rsid w:val="00B8617F"/>
    <w:rsid w:val="00B86686"/>
    <w:rsid w:val="00B867CC"/>
    <w:rsid w:val="00B869BF"/>
    <w:rsid w:val="00B86B12"/>
    <w:rsid w:val="00B86F93"/>
    <w:rsid w:val="00B86FCC"/>
    <w:rsid w:val="00B8736F"/>
    <w:rsid w:val="00B874DB"/>
    <w:rsid w:val="00B875ED"/>
    <w:rsid w:val="00B87653"/>
    <w:rsid w:val="00B87665"/>
    <w:rsid w:val="00B87783"/>
    <w:rsid w:val="00B87883"/>
    <w:rsid w:val="00B87951"/>
    <w:rsid w:val="00B87ADC"/>
    <w:rsid w:val="00B87E80"/>
    <w:rsid w:val="00B87F9E"/>
    <w:rsid w:val="00B90107"/>
    <w:rsid w:val="00B901FF"/>
    <w:rsid w:val="00B90370"/>
    <w:rsid w:val="00B903E1"/>
    <w:rsid w:val="00B90523"/>
    <w:rsid w:val="00B90785"/>
    <w:rsid w:val="00B907B2"/>
    <w:rsid w:val="00B9090F"/>
    <w:rsid w:val="00B90926"/>
    <w:rsid w:val="00B90AEB"/>
    <w:rsid w:val="00B90B56"/>
    <w:rsid w:val="00B90E39"/>
    <w:rsid w:val="00B90FA1"/>
    <w:rsid w:val="00B91233"/>
    <w:rsid w:val="00B916AB"/>
    <w:rsid w:val="00B917FF"/>
    <w:rsid w:val="00B91A8E"/>
    <w:rsid w:val="00B91C4B"/>
    <w:rsid w:val="00B921F8"/>
    <w:rsid w:val="00B92232"/>
    <w:rsid w:val="00B9225C"/>
    <w:rsid w:val="00B9247C"/>
    <w:rsid w:val="00B924F0"/>
    <w:rsid w:val="00B9256F"/>
    <w:rsid w:val="00B92731"/>
    <w:rsid w:val="00B92929"/>
    <w:rsid w:val="00B92A25"/>
    <w:rsid w:val="00B92AAC"/>
    <w:rsid w:val="00B92C87"/>
    <w:rsid w:val="00B92EB2"/>
    <w:rsid w:val="00B93037"/>
    <w:rsid w:val="00B93040"/>
    <w:rsid w:val="00B930FC"/>
    <w:rsid w:val="00B93251"/>
    <w:rsid w:val="00B932E1"/>
    <w:rsid w:val="00B93419"/>
    <w:rsid w:val="00B9343D"/>
    <w:rsid w:val="00B935F3"/>
    <w:rsid w:val="00B937DD"/>
    <w:rsid w:val="00B9393F"/>
    <w:rsid w:val="00B9399C"/>
    <w:rsid w:val="00B93A9E"/>
    <w:rsid w:val="00B93C1B"/>
    <w:rsid w:val="00B93D3D"/>
    <w:rsid w:val="00B93DF3"/>
    <w:rsid w:val="00B943D8"/>
    <w:rsid w:val="00B94460"/>
    <w:rsid w:val="00B94736"/>
    <w:rsid w:val="00B948BA"/>
    <w:rsid w:val="00B94A1F"/>
    <w:rsid w:val="00B94D2D"/>
    <w:rsid w:val="00B94E5C"/>
    <w:rsid w:val="00B94EF1"/>
    <w:rsid w:val="00B94F80"/>
    <w:rsid w:val="00B94FCE"/>
    <w:rsid w:val="00B953BC"/>
    <w:rsid w:val="00B95687"/>
    <w:rsid w:val="00B95770"/>
    <w:rsid w:val="00B95833"/>
    <w:rsid w:val="00B958F9"/>
    <w:rsid w:val="00B95934"/>
    <w:rsid w:val="00B95E97"/>
    <w:rsid w:val="00B960B7"/>
    <w:rsid w:val="00B962EC"/>
    <w:rsid w:val="00B963BE"/>
    <w:rsid w:val="00B963C1"/>
    <w:rsid w:val="00B9649C"/>
    <w:rsid w:val="00B96656"/>
    <w:rsid w:val="00B96923"/>
    <w:rsid w:val="00B969A9"/>
    <w:rsid w:val="00B96B39"/>
    <w:rsid w:val="00B96CFB"/>
    <w:rsid w:val="00B96D0A"/>
    <w:rsid w:val="00B96E16"/>
    <w:rsid w:val="00B96F34"/>
    <w:rsid w:val="00B9702A"/>
    <w:rsid w:val="00B972D1"/>
    <w:rsid w:val="00B9747C"/>
    <w:rsid w:val="00B97636"/>
    <w:rsid w:val="00B97698"/>
    <w:rsid w:val="00B976B3"/>
    <w:rsid w:val="00B9778B"/>
    <w:rsid w:val="00B97854"/>
    <w:rsid w:val="00B97ACE"/>
    <w:rsid w:val="00B97BBF"/>
    <w:rsid w:val="00B97CA4"/>
    <w:rsid w:val="00B97DAF"/>
    <w:rsid w:val="00BA0333"/>
    <w:rsid w:val="00BA04A1"/>
    <w:rsid w:val="00BA0536"/>
    <w:rsid w:val="00BA0941"/>
    <w:rsid w:val="00BA09F0"/>
    <w:rsid w:val="00BA0B57"/>
    <w:rsid w:val="00BA0C7F"/>
    <w:rsid w:val="00BA0D13"/>
    <w:rsid w:val="00BA0F6B"/>
    <w:rsid w:val="00BA0FCF"/>
    <w:rsid w:val="00BA124D"/>
    <w:rsid w:val="00BA1294"/>
    <w:rsid w:val="00BA13EB"/>
    <w:rsid w:val="00BA14DC"/>
    <w:rsid w:val="00BA196B"/>
    <w:rsid w:val="00BA1BC4"/>
    <w:rsid w:val="00BA1E2B"/>
    <w:rsid w:val="00BA2572"/>
    <w:rsid w:val="00BA2624"/>
    <w:rsid w:val="00BA296A"/>
    <w:rsid w:val="00BA29D8"/>
    <w:rsid w:val="00BA2AC7"/>
    <w:rsid w:val="00BA2BC0"/>
    <w:rsid w:val="00BA2CB8"/>
    <w:rsid w:val="00BA2EC2"/>
    <w:rsid w:val="00BA322A"/>
    <w:rsid w:val="00BA34B9"/>
    <w:rsid w:val="00BA34C3"/>
    <w:rsid w:val="00BA3854"/>
    <w:rsid w:val="00BA3856"/>
    <w:rsid w:val="00BA3862"/>
    <w:rsid w:val="00BA3B0A"/>
    <w:rsid w:val="00BA3C10"/>
    <w:rsid w:val="00BA3C16"/>
    <w:rsid w:val="00BA3D92"/>
    <w:rsid w:val="00BA3DA5"/>
    <w:rsid w:val="00BA3EA9"/>
    <w:rsid w:val="00BA3F74"/>
    <w:rsid w:val="00BA3F7C"/>
    <w:rsid w:val="00BA4083"/>
    <w:rsid w:val="00BA40B3"/>
    <w:rsid w:val="00BA4535"/>
    <w:rsid w:val="00BA458E"/>
    <w:rsid w:val="00BA47C3"/>
    <w:rsid w:val="00BA492E"/>
    <w:rsid w:val="00BA49D4"/>
    <w:rsid w:val="00BA4A08"/>
    <w:rsid w:val="00BA4AA4"/>
    <w:rsid w:val="00BA4AD8"/>
    <w:rsid w:val="00BA4AF7"/>
    <w:rsid w:val="00BA4DA7"/>
    <w:rsid w:val="00BA4EFC"/>
    <w:rsid w:val="00BA4F96"/>
    <w:rsid w:val="00BA5252"/>
    <w:rsid w:val="00BA532B"/>
    <w:rsid w:val="00BA537D"/>
    <w:rsid w:val="00BA560C"/>
    <w:rsid w:val="00BA578E"/>
    <w:rsid w:val="00BA57A8"/>
    <w:rsid w:val="00BA5862"/>
    <w:rsid w:val="00BA5AA4"/>
    <w:rsid w:val="00BA5AB0"/>
    <w:rsid w:val="00BA5B21"/>
    <w:rsid w:val="00BA5BA3"/>
    <w:rsid w:val="00BA5BA4"/>
    <w:rsid w:val="00BA5D3B"/>
    <w:rsid w:val="00BA5FBB"/>
    <w:rsid w:val="00BA611E"/>
    <w:rsid w:val="00BA62EB"/>
    <w:rsid w:val="00BA6733"/>
    <w:rsid w:val="00BA67DE"/>
    <w:rsid w:val="00BA69A4"/>
    <w:rsid w:val="00BA6A9A"/>
    <w:rsid w:val="00BA6C25"/>
    <w:rsid w:val="00BA73D6"/>
    <w:rsid w:val="00BA7455"/>
    <w:rsid w:val="00BA746F"/>
    <w:rsid w:val="00BA75BB"/>
    <w:rsid w:val="00BA7CF2"/>
    <w:rsid w:val="00BA7F3A"/>
    <w:rsid w:val="00BB0006"/>
    <w:rsid w:val="00BB019C"/>
    <w:rsid w:val="00BB034C"/>
    <w:rsid w:val="00BB04EE"/>
    <w:rsid w:val="00BB0667"/>
    <w:rsid w:val="00BB0829"/>
    <w:rsid w:val="00BB0880"/>
    <w:rsid w:val="00BB0938"/>
    <w:rsid w:val="00BB0A5F"/>
    <w:rsid w:val="00BB0B9D"/>
    <w:rsid w:val="00BB0CFF"/>
    <w:rsid w:val="00BB0E8B"/>
    <w:rsid w:val="00BB0ED2"/>
    <w:rsid w:val="00BB0F86"/>
    <w:rsid w:val="00BB121A"/>
    <w:rsid w:val="00BB149D"/>
    <w:rsid w:val="00BB156E"/>
    <w:rsid w:val="00BB1831"/>
    <w:rsid w:val="00BB1851"/>
    <w:rsid w:val="00BB18A8"/>
    <w:rsid w:val="00BB1A39"/>
    <w:rsid w:val="00BB1A6A"/>
    <w:rsid w:val="00BB1D91"/>
    <w:rsid w:val="00BB1E74"/>
    <w:rsid w:val="00BB1EB8"/>
    <w:rsid w:val="00BB207F"/>
    <w:rsid w:val="00BB279B"/>
    <w:rsid w:val="00BB2A41"/>
    <w:rsid w:val="00BB2B3C"/>
    <w:rsid w:val="00BB2D13"/>
    <w:rsid w:val="00BB2FF6"/>
    <w:rsid w:val="00BB3001"/>
    <w:rsid w:val="00BB3280"/>
    <w:rsid w:val="00BB3ECC"/>
    <w:rsid w:val="00BB3F8C"/>
    <w:rsid w:val="00BB4173"/>
    <w:rsid w:val="00BB421D"/>
    <w:rsid w:val="00BB44BA"/>
    <w:rsid w:val="00BB44DD"/>
    <w:rsid w:val="00BB4644"/>
    <w:rsid w:val="00BB48F7"/>
    <w:rsid w:val="00BB495F"/>
    <w:rsid w:val="00BB4AEA"/>
    <w:rsid w:val="00BB4B28"/>
    <w:rsid w:val="00BB4B2B"/>
    <w:rsid w:val="00BB4C43"/>
    <w:rsid w:val="00BB4CDA"/>
    <w:rsid w:val="00BB4E35"/>
    <w:rsid w:val="00BB527E"/>
    <w:rsid w:val="00BB52C1"/>
    <w:rsid w:val="00BB5396"/>
    <w:rsid w:val="00BB57D9"/>
    <w:rsid w:val="00BB598C"/>
    <w:rsid w:val="00BB59C1"/>
    <w:rsid w:val="00BB59F8"/>
    <w:rsid w:val="00BB5B40"/>
    <w:rsid w:val="00BB5BFD"/>
    <w:rsid w:val="00BB6118"/>
    <w:rsid w:val="00BB61B5"/>
    <w:rsid w:val="00BB6468"/>
    <w:rsid w:val="00BB64D6"/>
    <w:rsid w:val="00BB6AA9"/>
    <w:rsid w:val="00BB6B09"/>
    <w:rsid w:val="00BB6BD8"/>
    <w:rsid w:val="00BB6BF1"/>
    <w:rsid w:val="00BB6CEB"/>
    <w:rsid w:val="00BB6FAE"/>
    <w:rsid w:val="00BB7010"/>
    <w:rsid w:val="00BB7124"/>
    <w:rsid w:val="00BB721A"/>
    <w:rsid w:val="00BB725F"/>
    <w:rsid w:val="00BB7266"/>
    <w:rsid w:val="00BB72CB"/>
    <w:rsid w:val="00BB72F5"/>
    <w:rsid w:val="00BB74F8"/>
    <w:rsid w:val="00BB7727"/>
    <w:rsid w:val="00BB774B"/>
    <w:rsid w:val="00BB776E"/>
    <w:rsid w:val="00BB7964"/>
    <w:rsid w:val="00BB796D"/>
    <w:rsid w:val="00BB7C75"/>
    <w:rsid w:val="00BB7D82"/>
    <w:rsid w:val="00BB7D96"/>
    <w:rsid w:val="00BC0424"/>
    <w:rsid w:val="00BC070D"/>
    <w:rsid w:val="00BC0806"/>
    <w:rsid w:val="00BC08BA"/>
    <w:rsid w:val="00BC08D3"/>
    <w:rsid w:val="00BC0980"/>
    <w:rsid w:val="00BC0AC5"/>
    <w:rsid w:val="00BC0B8E"/>
    <w:rsid w:val="00BC0EFE"/>
    <w:rsid w:val="00BC108A"/>
    <w:rsid w:val="00BC170C"/>
    <w:rsid w:val="00BC177D"/>
    <w:rsid w:val="00BC17DE"/>
    <w:rsid w:val="00BC1A28"/>
    <w:rsid w:val="00BC1AF1"/>
    <w:rsid w:val="00BC1C64"/>
    <w:rsid w:val="00BC1D25"/>
    <w:rsid w:val="00BC1ED9"/>
    <w:rsid w:val="00BC1F28"/>
    <w:rsid w:val="00BC211D"/>
    <w:rsid w:val="00BC214A"/>
    <w:rsid w:val="00BC2454"/>
    <w:rsid w:val="00BC2474"/>
    <w:rsid w:val="00BC27AD"/>
    <w:rsid w:val="00BC27C2"/>
    <w:rsid w:val="00BC27C9"/>
    <w:rsid w:val="00BC2A49"/>
    <w:rsid w:val="00BC2A76"/>
    <w:rsid w:val="00BC2C18"/>
    <w:rsid w:val="00BC2C27"/>
    <w:rsid w:val="00BC2D93"/>
    <w:rsid w:val="00BC2FF1"/>
    <w:rsid w:val="00BC32C9"/>
    <w:rsid w:val="00BC3468"/>
    <w:rsid w:val="00BC35FF"/>
    <w:rsid w:val="00BC3BA7"/>
    <w:rsid w:val="00BC3BE8"/>
    <w:rsid w:val="00BC3C7E"/>
    <w:rsid w:val="00BC3DDA"/>
    <w:rsid w:val="00BC41AC"/>
    <w:rsid w:val="00BC4371"/>
    <w:rsid w:val="00BC4431"/>
    <w:rsid w:val="00BC454F"/>
    <w:rsid w:val="00BC4712"/>
    <w:rsid w:val="00BC49C6"/>
    <w:rsid w:val="00BC4A49"/>
    <w:rsid w:val="00BC4AE7"/>
    <w:rsid w:val="00BC4D6E"/>
    <w:rsid w:val="00BC4E03"/>
    <w:rsid w:val="00BC4F34"/>
    <w:rsid w:val="00BC50BF"/>
    <w:rsid w:val="00BC5352"/>
    <w:rsid w:val="00BC5469"/>
    <w:rsid w:val="00BC5591"/>
    <w:rsid w:val="00BC56AE"/>
    <w:rsid w:val="00BC57DE"/>
    <w:rsid w:val="00BC5889"/>
    <w:rsid w:val="00BC59DE"/>
    <w:rsid w:val="00BC5A5E"/>
    <w:rsid w:val="00BC5F09"/>
    <w:rsid w:val="00BC5F9F"/>
    <w:rsid w:val="00BC616E"/>
    <w:rsid w:val="00BC62D1"/>
    <w:rsid w:val="00BC6384"/>
    <w:rsid w:val="00BC6426"/>
    <w:rsid w:val="00BC655B"/>
    <w:rsid w:val="00BC6617"/>
    <w:rsid w:val="00BC66D1"/>
    <w:rsid w:val="00BC6905"/>
    <w:rsid w:val="00BC69FA"/>
    <w:rsid w:val="00BC6A30"/>
    <w:rsid w:val="00BC6D2E"/>
    <w:rsid w:val="00BC6E7D"/>
    <w:rsid w:val="00BC6EFC"/>
    <w:rsid w:val="00BC6F13"/>
    <w:rsid w:val="00BC6FC0"/>
    <w:rsid w:val="00BC72D9"/>
    <w:rsid w:val="00BC75FF"/>
    <w:rsid w:val="00BC7640"/>
    <w:rsid w:val="00BC7686"/>
    <w:rsid w:val="00BC7807"/>
    <w:rsid w:val="00BC7A9B"/>
    <w:rsid w:val="00BC7C74"/>
    <w:rsid w:val="00BC7E44"/>
    <w:rsid w:val="00BC7E94"/>
    <w:rsid w:val="00BD01E7"/>
    <w:rsid w:val="00BD02AF"/>
    <w:rsid w:val="00BD06D6"/>
    <w:rsid w:val="00BD06F9"/>
    <w:rsid w:val="00BD0754"/>
    <w:rsid w:val="00BD0C56"/>
    <w:rsid w:val="00BD0FE6"/>
    <w:rsid w:val="00BD113F"/>
    <w:rsid w:val="00BD12C6"/>
    <w:rsid w:val="00BD1494"/>
    <w:rsid w:val="00BD14F1"/>
    <w:rsid w:val="00BD15E8"/>
    <w:rsid w:val="00BD1EA2"/>
    <w:rsid w:val="00BD1EC7"/>
    <w:rsid w:val="00BD1F7A"/>
    <w:rsid w:val="00BD2077"/>
    <w:rsid w:val="00BD20A2"/>
    <w:rsid w:val="00BD2397"/>
    <w:rsid w:val="00BD2424"/>
    <w:rsid w:val="00BD2498"/>
    <w:rsid w:val="00BD2511"/>
    <w:rsid w:val="00BD2592"/>
    <w:rsid w:val="00BD2658"/>
    <w:rsid w:val="00BD27AB"/>
    <w:rsid w:val="00BD27DB"/>
    <w:rsid w:val="00BD27F9"/>
    <w:rsid w:val="00BD283E"/>
    <w:rsid w:val="00BD2A26"/>
    <w:rsid w:val="00BD2CF9"/>
    <w:rsid w:val="00BD2DB9"/>
    <w:rsid w:val="00BD325E"/>
    <w:rsid w:val="00BD335C"/>
    <w:rsid w:val="00BD343E"/>
    <w:rsid w:val="00BD3465"/>
    <w:rsid w:val="00BD3491"/>
    <w:rsid w:val="00BD3C80"/>
    <w:rsid w:val="00BD3E58"/>
    <w:rsid w:val="00BD40AB"/>
    <w:rsid w:val="00BD4491"/>
    <w:rsid w:val="00BD46EE"/>
    <w:rsid w:val="00BD475D"/>
    <w:rsid w:val="00BD4A5B"/>
    <w:rsid w:val="00BD4CEB"/>
    <w:rsid w:val="00BD4DF1"/>
    <w:rsid w:val="00BD54B0"/>
    <w:rsid w:val="00BD54DA"/>
    <w:rsid w:val="00BD57EC"/>
    <w:rsid w:val="00BD5859"/>
    <w:rsid w:val="00BD5910"/>
    <w:rsid w:val="00BD59F8"/>
    <w:rsid w:val="00BD5C3E"/>
    <w:rsid w:val="00BD5CC4"/>
    <w:rsid w:val="00BD5D1E"/>
    <w:rsid w:val="00BD5D97"/>
    <w:rsid w:val="00BD5DED"/>
    <w:rsid w:val="00BD63B4"/>
    <w:rsid w:val="00BD6657"/>
    <w:rsid w:val="00BD66E7"/>
    <w:rsid w:val="00BD679D"/>
    <w:rsid w:val="00BD679F"/>
    <w:rsid w:val="00BD688F"/>
    <w:rsid w:val="00BD68FB"/>
    <w:rsid w:val="00BD69B9"/>
    <w:rsid w:val="00BD6B9D"/>
    <w:rsid w:val="00BD6BA1"/>
    <w:rsid w:val="00BD6C4C"/>
    <w:rsid w:val="00BD6C4D"/>
    <w:rsid w:val="00BD6DA6"/>
    <w:rsid w:val="00BD6DD4"/>
    <w:rsid w:val="00BD6E68"/>
    <w:rsid w:val="00BD705C"/>
    <w:rsid w:val="00BD70C1"/>
    <w:rsid w:val="00BD713C"/>
    <w:rsid w:val="00BD71F9"/>
    <w:rsid w:val="00BD731A"/>
    <w:rsid w:val="00BD736B"/>
    <w:rsid w:val="00BD73A4"/>
    <w:rsid w:val="00BD744E"/>
    <w:rsid w:val="00BD7457"/>
    <w:rsid w:val="00BD759F"/>
    <w:rsid w:val="00BD75EA"/>
    <w:rsid w:val="00BD7636"/>
    <w:rsid w:val="00BD792F"/>
    <w:rsid w:val="00BD7AFB"/>
    <w:rsid w:val="00BD7C59"/>
    <w:rsid w:val="00BD7D02"/>
    <w:rsid w:val="00BD7D9D"/>
    <w:rsid w:val="00BD7DFB"/>
    <w:rsid w:val="00BD7E93"/>
    <w:rsid w:val="00BE0221"/>
    <w:rsid w:val="00BE04BF"/>
    <w:rsid w:val="00BE055B"/>
    <w:rsid w:val="00BE0560"/>
    <w:rsid w:val="00BE0AFE"/>
    <w:rsid w:val="00BE0B02"/>
    <w:rsid w:val="00BE0C63"/>
    <w:rsid w:val="00BE0CD4"/>
    <w:rsid w:val="00BE0FB4"/>
    <w:rsid w:val="00BE120A"/>
    <w:rsid w:val="00BE12BD"/>
    <w:rsid w:val="00BE146A"/>
    <w:rsid w:val="00BE15A6"/>
    <w:rsid w:val="00BE161F"/>
    <w:rsid w:val="00BE1991"/>
    <w:rsid w:val="00BE1A98"/>
    <w:rsid w:val="00BE1B40"/>
    <w:rsid w:val="00BE1B93"/>
    <w:rsid w:val="00BE1DB3"/>
    <w:rsid w:val="00BE2019"/>
    <w:rsid w:val="00BE2088"/>
    <w:rsid w:val="00BE2158"/>
    <w:rsid w:val="00BE2161"/>
    <w:rsid w:val="00BE228F"/>
    <w:rsid w:val="00BE22DA"/>
    <w:rsid w:val="00BE2400"/>
    <w:rsid w:val="00BE24CD"/>
    <w:rsid w:val="00BE2669"/>
    <w:rsid w:val="00BE26D2"/>
    <w:rsid w:val="00BE29EA"/>
    <w:rsid w:val="00BE2C8D"/>
    <w:rsid w:val="00BE2DB6"/>
    <w:rsid w:val="00BE2EA5"/>
    <w:rsid w:val="00BE2EEA"/>
    <w:rsid w:val="00BE3037"/>
    <w:rsid w:val="00BE30F0"/>
    <w:rsid w:val="00BE3272"/>
    <w:rsid w:val="00BE3497"/>
    <w:rsid w:val="00BE34D1"/>
    <w:rsid w:val="00BE351B"/>
    <w:rsid w:val="00BE364B"/>
    <w:rsid w:val="00BE38FA"/>
    <w:rsid w:val="00BE3AB1"/>
    <w:rsid w:val="00BE3AD1"/>
    <w:rsid w:val="00BE3BC1"/>
    <w:rsid w:val="00BE3C35"/>
    <w:rsid w:val="00BE3CB8"/>
    <w:rsid w:val="00BE3E0B"/>
    <w:rsid w:val="00BE3EEF"/>
    <w:rsid w:val="00BE4016"/>
    <w:rsid w:val="00BE402C"/>
    <w:rsid w:val="00BE43BE"/>
    <w:rsid w:val="00BE446B"/>
    <w:rsid w:val="00BE453A"/>
    <w:rsid w:val="00BE4A42"/>
    <w:rsid w:val="00BE4BB8"/>
    <w:rsid w:val="00BE4BC0"/>
    <w:rsid w:val="00BE4DA9"/>
    <w:rsid w:val="00BE4DFC"/>
    <w:rsid w:val="00BE5068"/>
    <w:rsid w:val="00BE50C0"/>
    <w:rsid w:val="00BE50D8"/>
    <w:rsid w:val="00BE53DE"/>
    <w:rsid w:val="00BE556E"/>
    <w:rsid w:val="00BE56E8"/>
    <w:rsid w:val="00BE579E"/>
    <w:rsid w:val="00BE58B3"/>
    <w:rsid w:val="00BE5B0F"/>
    <w:rsid w:val="00BE5C07"/>
    <w:rsid w:val="00BE5C58"/>
    <w:rsid w:val="00BE5CEA"/>
    <w:rsid w:val="00BE6295"/>
    <w:rsid w:val="00BE6659"/>
    <w:rsid w:val="00BE668A"/>
    <w:rsid w:val="00BE67CE"/>
    <w:rsid w:val="00BE680A"/>
    <w:rsid w:val="00BE68C8"/>
    <w:rsid w:val="00BE68F2"/>
    <w:rsid w:val="00BE6945"/>
    <w:rsid w:val="00BE6A80"/>
    <w:rsid w:val="00BE6B54"/>
    <w:rsid w:val="00BE6BB7"/>
    <w:rsid w:val="00BE6C4B"/>
    <w:rsid w:val="00BE6CA9"/>
    <w:rsid w:val="00BE6CB4"/>
    <w:rsid w:val="00BE6E8A"/>
    <w:rsid w:val="00BE6EB8"/>
    <w:rsid w:val="00BE72BE"/>
    <w:rsid w:val="00BE73E4"/>
    <w:rsid w:val="00BE77B2"/>
    <w:rsid w:val="00BE7878"/>
    <w:rsid w:val="00BE7915"/>
    <w:rsid w:val="00BE7A84"/>
    <w:rsid w:val="00BE7CA0"/>
    <w:rsid w:val="00BE7E8C"/>
    <w:rsid w:val="00BF0246"/>
    <w:rsid w:val="00BF02E9"/>
    <w:rsid w:val="00BF0683"/>
    <w:rsid w:val="00BF084B"/>
    <w:rsid w:val="00BF0995"/>
    <w:rsid w:val="00BF0B17"/>
    <w:rsid w:val="00BF0D12"/>
    <w:rsid w:val="00BF0D27"/>
    <w:rsid w:val="00BF0EE9"/>
    <w:rsid w:val="00BF0F1A"/>
    <w:rsid w:val="00BF1205"/>
    <w:rsid w:val="00BF1216"/>
    <w:rsid w:val="00BF130A"/>
    <w:rsid w:val="00BF1368"/>
    <w:rsid w:val="00BF16EC"/>
    <w:rsid w:val="00BF182E"/>
    <w:rsid w:val="00BF1870"/>
    <w:rsid w:val="00BF18AB"/>
    <w:rsid w:val="00BF1A1F"/>
    <w:rsid w:val="00BF1AD6"/>
    <w:rsid w:val="00BF1AF0"/>
    <w:rsid w:val="00BF1C4A"/>
    <w:rsid w:val="00BF1C6C"/>
    <w:rsid w:val="00BF1CC6"/>
    <w:rsid w:val="00BF1FCC"/>
    <w:rsid w:val="00BF2040"/>
    <w:rsid w:val="00BF23D6"/>
    <w:rsid w:val="00BF2588"/>
    <w:rsid w:val="00BF28CE"/>
    <w:rsid w:val="00BF2926"/>
    <w:rsid w:val="00BF2B7F"/>
    <w:rsid w:val="00BF2D1B"/>
    <w:rsid w:val="00BF2D29"/>
    <w:rsid w:val="00BF2D69"/>
    <w:rsid w:val="00BF2DE8"/>
    <w:rsid w:val="00BF2E8D"/>
    <w:rsid w:val="00BF2EE3"/>
    <w:rsid w:val="00BF2F3E"/>
    <w:rsid w:val="00BF3121"/>
    <w:rsid w:val="00BF3155"/>
    <w:rsid w:val="00BF31CC"/>
    <w:rsid w:val="00BF33D9"/>
    <w:rsid w:val="00BF34C5"/>
    <w:rsid w:val="00BF38A1"/>
    <w:rsid w:val="00BF38E0"/>
    <w:rsid w:val="00BF3948"/>
    <w:rsid w:val="00BF3B5D"/>
    <w:rsid w:val="00BF3C7A"/>
    <w:rsid w:val="00BF401C"/>
    <w:rsid w:val="00BF42C2"/>
    <w:rsid w:val="00BF4672"/>
    <w:rsid w:val="00BF4891"/>
    <w:rsid w:val="00BF4898"/>
    <w:rsid w:val="00BF4A26"/>
    <w:rsid w:val="00BF4C46"/>
    <w:rsid w:val="00BF4ECD"/>
    <w:rsid w:val="00BF4ED1"/>
    <w:rsid w:val="00BF4EFD"/>
    <w:rsid w:val="00BF52A6"/>
    <w:rsid w:val="00BF533B"/>
    <w:rsid w:val="00BF5418"/>
    <w:rsid w:val="00BF56C7"/>
    <w:rsid w:val="00BF5873"/>
    <w:rsid w:val="00BF58FA"/>
    <w:rsid w:val="00BF5B5E"/>
    <w:rsid w:val="00BF605C"/>
    <w:rsid w:val="00BF632E"/>
    <w:rsid w:val="00BF63F8"/>
    <w:rsid w:val="00BF6486"/>
    <w:rsid w:val="00BF64EB"/>
    <w:rsid w:val="00BF67D3"/>
    <w:rsid w:val="00BF6964"/>
    <w:rsid w:val="00BF6A9E"/>
    <w:rsid w:val="00BF6B3C"/>
    <w:rsid w:val="00BF6D58"/>
    <w:rsid w:val="00BF6ECD"/>
    <w:rsid w:val="00BF70DF"/>
    <w:rsid w:val="00BF7145"/>
    <w:rsid w:val="00BF71AB"/>
    <w:rsid w:val="00BF73EB"/>
    <w:rsid w:val="00BF73F5"/>
    <w:rsid w:val="00BF7492"/>
    <w:rsid w:val="00BF74BC"/>
    <w:rsid w:val="00BF74D5"/>
    <w:rsid w:val="00BF755A"/>
    <w:rsid w:val="00BF757C"/>
    <w:rsid w:val="00BF77ED"/>
    <w:rsid w:val="00BF7C0C"/>
    <w:rsid w:val="00BF7C11"/>
    <w:rsid w:val="00BF7E51"/>
    <w:rsid w:val="00BF7FAB"/>
    <w:rsid w:val="00C00038"/>
    <w:rsid w:val="00C00044"/>
    <w:rsid w:val="00C0055F"/>
    <w:rsid w:val="00C00581"/>
    <w:rsid w:val="00C00600"/>
    <w:rsid w:val="00C006F6"/>
    <w:rsid w:val="00C007E9"/>
    <w:rsid w:val="00C008EA"/>
    <w:rsid w:val="00C00956"/>
    <w:rsid w:val="00C00AD3"/>
    <w:rsid w:val="00C00B62"/>
    <w:rsid w:val="00C00BC9"/>
    <w:rsid w:val="00C00BCF"/>
    <w:rsid w:val="00C00C05"/>
    <w:rsid w:val="00C00DA7"/>
    <w:rsid w:val="00C00DC4"/>
    <w:rsid w:val="00C00DD9"/>
    <w:rsid w:val="00C00E19"/>
    <w:rsid w:val="00C00EEE"/>
    <w:rsid w:val="00C00F0A"/>
    <w:rsid w:val="00C00F97"/>
    <w:rsid w:val="00C01058"/>
    <w:rsid w:val="00C012FB"/>
    <w:rsid w:val="00C0136A"/>
    <w:rsid w:val="00C01405"/>
    <w:rsid w:val="00C01624"/>
    <w:rsid w:val="00C01E0F"/>
    <w:rsid w:val="00C02180"/>
    <w:rsid w:val="00C02184"/>
    <w:rsid w:val="00C021D1"/>
    <w:rsid w:val="00C0221E"/>
    <w:rsid w:val="00C0236E"/>
    <w:rsid w:val="00C027D7"/>
    <w:rsid w:val="00C02C03"/>
    <w:rsid w:val="00C02CEB"/>
    <w:rsid w:val="00C02DAC"/>
    <w:rsid w:val="00C02FD8"/>
    <w:rsid w:val="00C032E1"/>
    <w:rsid w:val="00C0337B"/>
    <w:rsid w:val="00C03420"/>
    <w:rsid w:val="00C038FD"/>
    <w:rsid w:val="00C039F5"/>
    <w:rsid w:val="00C03F4A"/>
    <w:rsid w:val="00C04513"/>
    <w:rsid w:val="00C04A56"/>
    <w:rsid w:val="00C04AF6"/>
    <w:rsid w:val="00C04CDB"/>
    <w:rsid w:val="00C04F1E"/>
    <w:rsid w:val="00C050AC"/>
    <w:rsid w:val="00C0512B"/>
    <w:rsid w:val="00C051D5"/>
    <w:rsid w:val="00C05336"/>
    <w:rsid w:val="00C0570C"/>
    <w:rsid w:val="00C0570D"/>
    <w:rsid w:val="00C05AC4"/>
    <w:rsid w:val="00C05B26"/>
    <w:rsid w:val="00C05B43"/>
    <w:rsid w:val="00C05D49"/>
    <w:rsid w:val="00C05E40"/>
    <w:rsid w:val="00C05E6A"/>
    <w:rsid w:val="00C06038"/>
    <w:rsid w:val="00C0624F"/>
    <w:rsid w:val="00C062D1"/>
    <w:rsid w:val="00C06385"/>
    <w:rsid w:val="00C06407"/>
    <w:rsid w:val="00C066DF"/>
    <w:rsid w:val="00C0672C"/>
    <w:rsid w:val="00C068E4"/>
    <w:rsid w:val="00C069EF"/>
    <w:rsid w:val="00C06D73"/>
    <w:rsid w:val="00C06DB0"/>
    <w:rsid w:val="00C06ED4"/>
    <w:rsid w:val="00C06F3E"/>
    <w:rsid w:val="00C07206"/>
    <w:rsid w:val="00C07291"/>
    <w:rsid w:val="00C073EC"/>
    <w:rsid w:val="00C07641"/>
    <w:rsid w:val="00C07721"/>
    <w:rsid w:val="00C07745"/>
    <w:rsid w:val="00C077AA"/>
    <w:rsid w:val="00C078F8"/>
    <w:rsid w:val="00C0793E"/>
    <w:rsid w:val="00C079B5"/>
    <w:rsid w:val="00C07A3F"/>
    <w:rsid w:val="00C07D0D"/>
    <w:rsid w:val="00C07E5E"/>
    <w:rsid w:val="00C10029"/>
    <w:rsid w:val="00C1042E"/>
    <w:rsid w:val="00C1087B"/>
    <w:rsid w:val="00C109E0"/>
    <w:rsid w:val="00C10E7C"/>
    <w:rsid w:val="00C10F33"/>
    <w:rsid w:val="00C11351"/>
    <w:rsid w:val="00C11539"/>
    <w:rsid w:val="00C11541"/>
    <w:rsid w:val="00C11727"/>
    <w:rsid w:val="00C11BDC"/>
    <w:rsid w:val="00C11C22"/>
    <w:rsid w:val="00C11C8F"/>
    <w:rsid w:val="00C11D2A"/>
    <w:rsid w:val="00C11F46"/>
    <w:rsid w:val="00C12033"/>
    <w:rsid w:val="00C120BB"/>
    <w:rsid w:val="00C12198"/>
    <w:rsid w:val="00C12356"/>
    <w:rsid w:val="00C124AE"/>
    <w:rsid w:val="00C12755"/>
    <w:rsid w:val="00C12838"/>
    <w:rsid w:val="00C12907"/>
    <w:rsid w:val="00C1298D"/>
    <w:rsid w:val="00C12BF9"/>
    <w:rsid w:val="00C12D19"/>
    <w:rsid w:val="00C12D2C"/>
    <w:rsid w:val="00C12DA7"/>
    <w:rsid w:val="00C12E9F"/>
    <w:rsid w:val="00C12EEA"/>
    <w:rsid w:val="00C135F6"/>
    <w:rsid w:val="00C1366E"/>
    <w:rsid w:val="00C13724"/>
    <w:rsid w:val="00C1399F"/>
    <w:rsid w:val="00C139C3"/>
    <w:rsid w:val="00C13A25"/>
    <w:rsid w:val="00C13A84"/>
    <w:rsid w:val="00C13A98"/>
    <w:rsid w:val="00C13AD0"/>
    <w:rsid w:val="00C13CE4"/>
    <w:rsid w:val="00C13D13"/>
    <w:rsid w:val="00C13D88"/>
    <w:rsid w:val="00C14075"/>
    <w:rsid w:val="00C14112"/>
    <w:rsid w:val="00C14120"/>
    <w:rsid w:val="00C1419C"/>
    <w:rsid w:val="00C14276"/>
    <w:rsid w:val="00C14462"/>
    <w:rsid w:val="00C14660"/>
    <w:rsid w:val="00C148DC"/>
    <w:rsid w:val="00C148F3"/>
    <w:rsid w:val="00C14AAE"/>
    <w:rsid w:val="00C14B2A"/>
    <w:rsid w:val="00C14B80"/>
    <w:rsid w:val="00C14BB3"/>
    <w:rsid w:val="00C14C9E"/>
    <w:rsid w:val="00C14CE8"/>
    <w:rsid w:val="00C14E17"/>
    <w:rsid w:val="00C14EEB"/>
    <w:rsid w:val="00C15080"/>
    <w:rsid w:val="00C151E1"/>
    <w:rsid w:val="00C15279"/>
    <w:rsid w:val="00C153B0"/>
    <w:rsid w:val="00C15469"/>
    <w:rsid w:val="00C15740"/>
    <w:rsid w:val="00C158BB"/>
    <w:rsid w:val="00C15BB0"/>
    <w:rsid w:val="00C15EE8"/>
    <w:rsid w:val="00C16336"/>
    <w:rsid w:val="00C16423"/>
    <w:rsid w:val="00C1667A"/>
    <w:rsid w:val="00C166C3"/>
    <w:rsid w:val="00C16736"/>
    <w:rsid w:val="00C168DA"/>
    <w:rsid w:val="00C168E1"/>
    <w:rsid w:val="00C1698E"/>
    <w:rsid w:val="00C16A8C"/>
    <w:rsid w:val="00C16B36"/>
    <w:rsid w:val="00C16BC8"/>
    <w:rsid w:val="00C16D0C"/>
    <w:rsid w:val="00C16E89"/>
    <w:rsid w:val="00C17106"/>
    <w:rsid w:val="00C17108"/>
    <w:rsid w:val="00C1723F"/>
    <w:rsid w:val="00C17338"/>
    <w:rsid w:val="00C174C4"/>
    <w:rsid w:val="00C174DB"/>
    <w:rsid w:val="00C175D2"/>
    <w:rsid w:val="00C176EB"/>
    <w:rsid w:val="00C17918"/>
    <w:rsid w:val="00C179B3"/>
    <w:rsid w:val="00C17B06"/>
    <w:rsid w:val="00C17BB1"/>
    <w:rsid w:val="00C17DCA"/>
    <w:rsid w:val="00C17E89"/>
    <w:rsid w:val="00C20090"/>
    <w:rsid w:val="00C2014F"/>
    <w:rsid w:val="00C202B7"/>
    <w:rsid w:val="00C202C6"/>
    <w:rsid w:val="00C203D1"/>
    <w:rsid w:val="00C20404"/>
    <w:rsid w:val="00C2047C"/>
    <w:rsid w:val="00C204E6"/>
    <w:rsid w:val="00C2054A"/>
    <w:rsid w:val="00C20936"/>
    <w:rsid w:val="00C20A44"/>
    <w:rsid w:val="00C20BE7"/>
    <w:rsid w:val="00C20C7B"/>
    <w:rsid w:val="00C20C89"/>
    <w:rsid w:val="00C20D84"/>
    <w:rsid w:val="00C20E37"/>
    <w:rsid w:val="00C20EFC"/>
    <w:rsid w:val="00C20F06"/>
    <w:rsid w:val="00C21099"/>
    <w:rsid w:val="00C2117F"/>
    <w:rsid w:val="00C211E4"/>
    <w:rsid w:val="00C21435"/>
    <w:rsid w:val="00C2147D"/>
    <w:rsid w:val="00C214D0"/>
    <w:rsid w:val="00C217AA"/>
    <w:rsid w:val="00C219C1"/>
    <w:rsid w:val="00C21CA3"/>
    <w:rsid w:val="00C21D1C"/>
    <w:rsid w:val="00C21E44"/>
    <w:rsid w:val="00C2215D"/>
    <w:rsid w:val="00C221F5"/>
    <w:rsid w:val="00C223B6"/>
    <w:rsid w:val="00C2247E"/>
    <w:rsid w:val="00C22601"/>
    <w:rsid w:val="00C226E3"/>
    <w:rsid w:val="00C22A54"/>
    <w:rsid w:val="00C22C96"/>
    <w:rsid w:val="00C23055"/>
    <w:rsid w:val="00C2317F"/>
    <w:rsid w:val="00C231C9"/>
    <w:rsid w:val="00C233A2"/>
    <w:rsid w:val="00C23636"/>
    <w:rsid w:val="00C2367A"/>
    <w:rsid w:val="00C2373C"/>
    <w:rsid w:val="00C23812"/>
    <w:rsid w:val="00C23829"/>
    <w:rsid w:val="00C23985"/>
    <w:rsid w:val="00C23AD6"/>
    <w:rsid w:val="00C23C9F"/>
    <w:rsid w:val="00C23D51"/>
    <w:rsid w:val="00C23F9D"/>
    <w:rsid w:val="00C241B2"/>
    <w:rsid w:val="00C24566"/>
    <w:rsid w:val="00C24796"/>
    <w:rsid w:val="00C247D5"/>
    <w:rsid w:val="00C247E5"/>
    <w:rsid w:val="00C24843"/>
    <w:rsid w:val="00C24869"/>
    <w:rsid w:val="00C24974"/>
    <w:rsid w:val="00C249AB"/>
    <w:rsid w:val="00C24B3B"/>
    <w:rsid w:val="00C24D25"/>
    <w:rsid w:val="00C24DC5"/>
    <w:rsid w:val="00C25001"/>
    <w:rsid w:val="00C25131"/>
    <w:rsid w:val="00C258ED"/>
    <w:rsid w:val="00C25960"/>
    <w:rsid w:val="00C25A82"/>
    <w:rsid w:val="00C25A95"/>
    <w:rsid w:val="00C25C27"/>
    <w:rsid w:val="00C25C9A"/>
    <w:rsid w:val="00C25DD2"/>
    <w:rsid w:val="00C25E30"/>
    <w:rsid w:val="00C25F3E"/>
    <w:rsid w:val="00C260FF"/>
    <w:rsid w:val="00C26423"/>
    <w:rsid w:val="00C26491"/>
    <w:rsid w:val="00C26615"/>
    <w:rsid w:val="00C26B5B"/>
    <w:rsid w:val="00C26DC3"/>
    <w:rsid w:val="00C26E3E"/>
    <w:rsid w:val="00C271A5"/>
    <w:rsid w:val="00C2735E"/>
    <w:rsid w:val="00C273DF"/>
    <w:rsid w:val="00C27580"/>
    <w:rsid w:val="00C275B5"/>
    <w:rsid w:val="00C276C9"/>
    <w:rsid w:val="00C2774F"/>
    <w:rsid w:val="00C27825"/>
    <w:rsid w:val="00C27923"/>
    <w:rsid w:val="00C27AC6"/>
    <w:rsid w:val="00C27E43"/>
    <w:rsid w:val="00C27E5A"/>
    <w:rsid w:val="00C27E9F"/>
    <w:rsid w:val="00C27ED4"/>
    <w:rsid w:val="00C303AE"/>
    <w:rsid w:val="00C3062F"/>
    <w:rsid w:val="00C306D9"/>
    <w:rsid w:val="00C30A02"/>
    <w:rsid w:val="00C30AAB"/>
    <w:rsid w:val="00C30C16"/>
    <w:rsid w:val="00C30C2B"/>
    <w:rsid w:val="00C30CF0"/>
    <w:rsid w:val="00C30D15"/>
    <w:rsid w:val="00C30D72"/>
    <w:rsid w:val="00C30F3F"/>
    <w:rsid w:val="00C311E6"/>
    <w:rsid w:val="00C312B7"/>
    <w:rsid w:val="00C31519"/>
    <w:rsid w:val="00C317F1"/>
    <w:rsid w:val="00C318BB"/>
    <w:rsid w:val="00C3193D"/>
    <w:rsid w:val="00C319E8"/>
    <w:rsid w:val="00C31A2F"/>
    <w:rsid w:val="00C31AAB"/>
    <w:rsid w:val="00C31EA0"/>
    <w:rsid w:val="00C31EA1"/>
    <w:rsid w:val="00C31F13"/>
    <w:rsid w:val="00C32192"/>
    <w:rsid w:val="00C32406"/>
    <w:rsid w:val="00C3242C"/>
    <w:rsid w:val="00C3247D"/>
    <w:rsid w:val="00C3267A"/>
    <w:rsid w:val="00C32698"/>
    <w:rsid w:val="00C32932"/>
    <w:rsid w:val="00C32B3D"/>
    <w:rsid w:val="00C32E06"/>
    <w:rsid w:val="00C32F51"/>
    <w:rsid w:val="00C3326A"/>
    <w:rsid w:val="00C332BA"/>
    <w:rsid w:val="00C335A8"/>
    <w:rsid w:val="00C335BD"/>
    <w:rsid w:val="00C33804"/>
    <w:rsid w:val="00C33839"/>
    <w:rsid w:val="00C33948"/>
    <w:rsid w:val="00C33B7D"/>
    <w:rsid w:val="00C33D09"/>
    <w:rsid w:val="00C33D0D"/>
    <w:rsid w:val="00C33E6C"/>
    <w:rsid w:val="00C33F0B"/>
    <w:rsid w:val="00C33F5C"/>
    <w:rsid w:val="00C3407A"/>
    <w:rsid w:val="00C340A7"/>
    <w:rsid w:val="00C340E5"/>
    <w:rsid w:val="00C34104"/>
    <w:rsid w:val="00C34633"/>
    <w:rsid w:val="00C346A6"/>
    <w:rsid w:val="00C346BD"/>
    <w:rsid w:val="00C3473C"/>
    <w:rsid w:val="00C347A2"/>
    <w:rsid w:val="00C34804"/>
    <w:rsid w:val="00C348D2"/>
    <w:rsid w:val="00C34A2F"/>
    <w:rsid w:val="00C34B32"/>
    <w:rsid w:val="00C34BBF"/>
    <w:rsid w:val="00C34C77"/>
    <w:rsid w:val="00C34D74"/>
    <w:rsid w:val="00C35051"/>
    <w:rsid w:val="00C350E8"/>
    <w:rsid w:val="00C352D5"/>
    <w:rsid w:val="00C352E7"/>
    <w:rsid w:val="00C35481"/>
    <w:rsid w:val="00C3549C"/>
    <w:rsid w:val="00C354B3"/>
    <w:rsid w:val="00C35565"/>
    <w:rsid w:val="00C35A11"/>
    <w:rsid w:val="00C35C8B"/>
    <w:rsid w:val="00C35CC9"/>
    <w:rsid w:val="00C35E76"/>
    <w:rsid w:val="00C361E3"/>
    <w:rsid w:val="00C3633F"/>
    <w:rsid w:val="00C36564"/>
    <w:rsid w:val="00C365A7"/>
    <w:rsid w:val="00C36669"/>
    <w:rsid w:val="00C36703"/>
    <w:rsid w:val="00C36706"/>
    <w:rsid w:val="00C36879"/>
    <w:rsid w:val="00C36894"/>
    <w:rsid w:val="00C36912"/>
    <w:rsid w:val="00C36A0F"/>
    <w:rsid w:val="00C36A32"/>
    <w:rsid w:val="00C36B47"/>
    <w:rsid w:val="00C36F1D"/>
    <w:rsid w:val="00C37000"/>
    <w:rsid w:val="00C371A9"/>
    <w:rsid w:val="00C37211"/>
    <w:rsid w:val="00C37490"/>
    <w:rsid w:val="00C374A5"/>
    <w:rsid w:val="00C374D7"/>
    <w:rsid w:val="00C375A7"/>
    <w:rsid w:val="00C3762B"/>
    <w:rsid w:val="00C37795"/>
    <w:rsid w:val="00C379D2"/>
    <w:rsid w:val="00C37AE1"/>
    <w:rsid w:val="00C37D68"/>
    <w:rsid w:val="00C37E2A"/>
    <w:rsid w:val="00C37F9F"/>
    <w:rsid w:val="00C37FA9"/>
    <w:rsid w:val="00C400F5"/>
    <w:rsid w:val="00C403C1"/>
    <w:rsid w:val="00C405A7"/>
    <w:rsid w:val="00C4060E"/>
    <w:rsid w:val="00C407B6"/>
    <w:rsid w:val="00C4097D"/>
    <w:rsid w:val="00C40A67"/>
    <w:rsid w:val="00C40AD8"/>
    <w:rsid w:val="00C40C96"/>
    <w:rsid w:val="00C40EE7"/>
    <w:rsid w:val="00C40F79"/>
    <w:rsid w:val="00C41035"/>
    <w:rsid w:val="00C41268"/>
    <w:rsid w:val="00C41480"/>
    <w:rsid w:val="00C4156B"/>
    <w:rsid w:val="00C415AE"/>
    <w:rsid w:val="00C41707"/>
    <w:rsid w:val="00C41828"/>
    <w:rsid w:val="00C41963"/>
    <w:rsid w:val="00C419B7"/>
    <w:rsid w:val="00C41A70"/>
    <w:rsid w:val="00C41B2D"/>
    <w:rsid w:val="00C41C22"/>
    <w:rsid w:val="00C41C7D"/>
    <w:rsid w:val="00C41D37"/>
    <w:rsid w:val="00C41D92"/>
    <w:rsid w:val="00C42006"/>
    <w:rsid w:val="00C42071"/>
    <w:rsid w:val="00C421A6"/>
    <w:rsid w:val="00C4231B"/>
    <w:rsid w:val="00C42862"/>
    <w:rsid w:val="00C42896"/>
    <w:rsid w:val="00C4289A"/>
    <w:rsid w:val="00C4295E"/>
    <w:rsid w:val="00C429A5"/>
    <w:rsid w:val="00C431E0"/>
    <w:rsid w:val="00C4355C"/>
    <w:rsid w:val="00C437E5"/>
    <w:rsid w:val="00C4385D"/>
    <w:rsid w:val="00C43AC1"/>
    <w:rsid w:val="00C43BC7"/>
    <w:rsid w:val="00C43C7F"/>
    <w:rsid w:val="00C43FC0"/>
    <w:rsid w:val="00C44050"/>
    <w:rsid w:val="00C44064"/>
    <w:rsid w:val="00C44232"/>
    <w:rsid w:val="00C44270"/>
    <w:rsid w:val="00C446DE"/>
    <w:rsid w:val="00C449D8"/>
    <w:rsid w:val="00C44A6C"/>
    <w:rsid w:val="00C44D4B"/>
    <w:rsid w:val="00C44E17"/>
    <w:rsid w:val="00C44F19"/>
    <w:rsid w:val="00C44F3B"/>
    <w:rsid w:val="00C45353"/>
    <w:rsid w:val="00C45372"/>
    <w:rsid w:val="00C453E7"/>
    <w:rsid w:val="00C455A3"/>
    <w:rsid w:val="00C45A84"/>
    <w:rsid w:val="00C45AC3"/>
    <w:rsid w:val="00C45B15"/>
    <w:rsid w:val="00C45B51"/>
    <w:rsid w:val="00C45C97"/>
    <w:rsid w:val="00C460E8"/>
    <w:rsid w:val="00C463EE"/>
    <w:rsid w:val="00C46899"/>
    <w:rsid w:val="00C46988"/>
    <w:rsid w:val="00C46AE5"/>
    <w:rsid w:val="00C46B47"/>
    <w:rsid w:val="00C46DF7"/>
    <w:rsid w:val="00C47055"/>
    <w:rsid w:val="00C47169"/>
    <w:rsid w:val="00C4728F"/>
    <w:rsid w:val="00C477D7"/>
    <w:rsid w:val="00C47860"/>
    <w:rsid w:val="00C47908"/>
    <w:rsid w:val="00C47A46"/>
    <w:rsid w:val="00C47AE0"/>
    <w:rsid w:val="00C47E47"/>
    <w:rsid w:val="00C47F87"/>
    <w:rsid w:val="00C47F8B"/>
    <w:rsid w:val="00C50005"/>
    <w:rsid w:val="00C5010F"/>
    <w:rsid w:val="00C501C1"/>
    <w:rsid w:val="00C503D5"/>
    <w:rsid w:val="00C504DA"/>
    <w:rsid w:val="00C505EA"/>
    <w:rsid w:val="00C50933"/>
    <w:rsid w:val="00C50AAE"/>
    <w:rsid w:val="00C50AF4"/>
    <w:rsid w:val="00C50B03"/>
    <w:rsid w:val="00C50C5C"/>
    <w:rsid w:val="00C50CC5"/>
    <w:rsid w:val="00C50D3D"/>
    <w:rsid w:val="00C50DAA"/>
    <w:rsid w:val="00C510C1"/>
    <w:rsid w:val="00C51255"/>
    <w:rsid w:val="00C514C7"/>
    <w:rsid w:val="00C5155D"/>
    <w:rsid w:val="00C51575"/>
    <w:rsid w:val="00C51A4E"/>
    <w:rsid w:val="00C51ACA"/>
    <w:rsid w:val="00C51B99"/>
    <w:rsid w:val="00C51EB7"/>
    <w:rsid w:val="00C5209B"/>
    <w:rsid w:val="00C522A2"/>
    <w:rsid w:val="00C523C6"/>
    <w:rsid w:val="00C524CA"/>
    <w:rsid w:val="00C52699"/>
    <w:rsid w:val="00C528EC"/>
    <w:rsid w:val="00C52ABB"/>
    <w:rsid w:val="00C52B9D"/>
    <w:rsid w:val="00C52DD6"/>
    <w:rsid w:val="00C52FA9"/>
    <w:rsid w:val="00C53080"/>
    <w:rsid w:val="00C530A4"/>
    <w:rsid w:val="00C5322D"/>
    <w:rsid w:val="00C5331B"/>
    <w:rsid w:val="00C53330"/>
    <w:rsid w:val="00C53428"/>
    <w:rsid w:val="00C5351C"/>
    <w:rsid w:val="00C53629"/>
    <w:rsid w:val="00C536DB"/>
    <w:rsid w:val="00C53774"/>
    <w:rsid w:val="00C53A23"/>
    <w:rsid w:val="00C53A64"/>
    <w:rsid w:val="00C53D9C"/>
    <w:rsid w:val="00C53E64"/>
    <w:rsid w:val="00C53F3D"/>
    <w:rsid w:val="00C5415B"/>
    <w:rsid w:val="00C54300"/>
    <w:rsid w:val="00C545EE"/>
    <w:rsid w:val="00C5478C"/>
    <w:rsid w:val="00C54915"/>
    <w:rsid w:val="00C54BCF"/>
    <w:rsid w:val="00C54C24"/>
    <w:rsid w:val="00C54F68"/>
    <w:rsid w:val="00C55126"/>
    <w:rsid w:val="00C55312"/>
    <w:rsid w:val="00C55339"/>
    <w:rsid w:val="00C554D0"/>
    <w:rsid w:val="00C555D8"/>
    <w:rsid w:val="00C5579D"/>
    <w:rsid w:val="00C557C1"/>
    <w:rsid w:val="00C55860"/>
    <w:rsid w:val="00C559D7"/>
    <w:rsid w:val="00C55A1A"/>
    <w:rsid w:val="00C55CC0"/>
    <w:rsid w:val="00C55F02"/>
    <w:rsid w:val="00C55FAB"/>
    <w:rsid w:val="00C56177"/>
    <w:rsid w:val="00C5626F"/>
    <w:rsid w:val="00C562B6"/>
    <w:rsid w:val="00C562D5"/>
    <w:rsid w:val="00C563C2"/>
    <w:rsid w:val="00C56488"/>
    <w:rsid w:val="00C56603"/>
    <w:rsid w:val="00C56710"/>
    <w:rsid w:val="00C567EE"/>
    <w:rsid w:val="00C56B12"/>
    <w:rsid w:val="00C56B53"/>
    <w:rsid w:val="00C56CC2"/>
    <w:rsid w:val="00C56D95"/>
    <w:rsid w:val="00C56DAE"/>
    <w:rsid w:val="00C56E2D"/>
    <w:rsid w:val="00C57847"/>
    <w:rsid w:val="00C57A8C"/>
    <w:rsid w:val="00C57ACB"/>
    <w:rsid w:val="00C57CAB"/>
    <w:rsid w:val="00C600F0"/>
    <w:rsid w:val="00C6060C"/>
    <w:rsid w:val="00C6077B"/>
    <w:rsid w:val="00C6082A"/>
    <w:rsid w:val="00C60924"/>
    <w:rsid w:val="00C60D0D"/>
    <w:rsid w:val="00C60E6F"/>
    <w:rsid w:val="00C60E89"/>
    <w:rsid w:val="00C60FBE"/>
    <w:rsid w:val="00C610F5"/>
    <w:rsid w:val="00C61299"/>
    <w:rsid w:val="00C614C4"/>
    <w:rsid w:val="00C6154A"/>
    <w:rsid w:val="00C61911"/>
    <w:rsid w:val="00C61A71"/>
    <w:rsid w:val="00C61E98"/>
    <w:rsid w:val="00C61F90"/>
    <w:rsid w:val="00C62003"/>
    <w:rsid w:val="00C6213E"/>
    <w:rsid w:val="00C6225F"/>
    <w:rsid w:val="00C62321"/>
    <w:rsid w:val="00C62634"/>
    <w:rsid w:val="00C62655"/>
    <w:rsid w:val="00C62699"/>
    <w:rsid w:val="00C62753"/>
    <w:rsid w:val="00C628B7"/>
    <w:rsid w:val="00C62A64"/>
    <w:rsid w:val="00C62B33"/>
    <w:rsid w:val="00C62CD5"/>
    <w:rsid w:val="00C62EEE"/>
    <w:rsid w:val="00C62EF8"/>
    <w:rsid w:val="00C62FA4"/>
    <w:rsid w:val="00C630AE"/>
    <w:rsid w:val="00C63770"/>
    <w:rsid w:val="00C63A34"/>
    <w:rsid w:val="00C63B80"/>
    <w:rsid w:val="00C63E1B"/>
    <w:rsid w:val="00C64265"/>
    <w:rsid w:val="00C64370"/>
    <w:rsid w:val="00C64477"/>
    <w:rsid w:val="00C645A3"/>
    <w:rsid w:val="00C647CF"/>
    <w:rsid w:val="00C649F4"/>
    <w:rsid w:val="00C64B89"/>
    <w:rsid w:val="00C64BAC"/>
    <w:rsid w:val="00C64D9D"/>
    <w:rsid w:val="00C64FDD"/>
    <w:rsid w:val="00C6522A"/>
    <w:rsid w:val="00C654B2"/>
    <w:rsid w:val="00C655A0"/>
    <w:rsid w:val="00C656FA"/>
    <w:rsid w:val="00C659A7"/>
    <w:rsid w:val="00C65E59"/>
    <w:rsid w:val="00C660BE"/>
    <w:rsid w:val="00C6619C"/>
    <w:rsid w:val="00C66226"/>
    <w:rsid w:val="00C66231"/>
    <w:rsid w:val="00C66334"/>
    <w:rsid w:val="00C66569"/>
    <w:rsid w:val="00C666E3"/>
    <w:rsid w:val="00C66732"/>
    <w:rsid w:val="00C668E9"/>
    <w:rsid w:val="00C66F1E"/>
    <w:rsid w:val="00C66FB9"/>
    <w:rsid w:val="00C67031"/>
    <w:rsid w:val="00C6707D"/>
    <w:rsid w:val="00C671D1"/>
    <w:rsid w:val="00C6722E"/>
    <w:rsid w:val="00C673AA"/>
    <w:rsid w:val="00C67823"/>
    <w:rsid w:val="00C678CC"/>
    <w:rsid w:val="00C67997"/>
    <w:rsid w:val="00C67B31"/>
    <w:rsid w:val="00C67F54"/>
    <w:rsid w:val="00C70035"/>
    <w:rsid w:val="00C70432"/>
    <w:rsid w:val="00C705A8"/>
    <w:rsid w:val="00C707FF"/>
    <w:rsid w:val="00C709C8"/>
    <w:rsid w:val="00C70A5F"/>
    <w:rsid w:val="00C70BA7"/>
    <w:rsid w:val="00C70D13"/>
    <w:rsid w:val="00C70E5F"/>
    <w:rsid w:val="00C70E6B"/>
    <w:rsid w:val="00C70F10"/>
    <w:rsid w:val="00C70F40"/>
    <w:rsid w:val="00C70F45"/>
    <w:rsid w:val="00C70FDF"/>
    <w:rsid w:val="00C713D4"/>
    <w:rsid w:val="00C713F9"/>
    <w:rsid w:val="00C716F9"/>
    <w:rsid w:val="00C71713"/>
    <w:rsid w:val="00C71759"/>
    <w:rsid w:val="00C71995"/>
    <w:rsid w:val="00C71E62"/>
    <w:rsid w:val="00C72247"/>
    <w:rsid w:val="00C72343"/>
    <w:rsid w:val="00C724B9"/>
    <w:rsid w:val="00C724C5"/>
    <w:rsid w:val="00C7269E"/>
    <w:rsid w:val="00C72AC1"/>
    <w:rsid w:val="00C72C33"/>
    <w:rsid w:val="00C72C65"/>
    <w:rsid w:val="00C72D13"/>
    <w:rsid w:val="00C72D7B"/>
    <w:rsid w:val="00C7320D"/>
    <w:rsid w:val="00C7329F"/>
    <w:rsid w:val="00C73399"/>
    <w:rsid w:val="00C73495"/>
    <w:rsid w:val="00C738A8"/>
    <w:rsid w:val="00C738D6"/>
    <w:rsid w:val="00C73AA5"/>
    <w:rsid w:val="00C73DE7"/>
    <w:rsid w:val="00C73ED3"/>
    <w:rsid w:val="00C73EDD"/>
    <w:rsid w:val="00C73F00"/>
    <w:rsid w:val="00C74042"/>
    <w:rsid w:val="00C740E8"/>
    <w:rsid w:val="00C741C4"/>
    <w:rsid w:val="00C74299"/>
    <w:rsid w:val="00C7431E"/>
    <w:rsid w:val="00C74334"/>
    <w:rsid w:val="00C74456"/>
    <w:rsid w:val="00C74585"/>
    <w:rsid w:val="00C747AD"/>
    <w:rsid w:val="00C749D2"/>
    <w:rsid w:val="00C74D44"/>
    <w:rsid w:val="00C74EDA"/>
    <w:rsid w:val="00C74FBC"/>
    <w:rsid w:val="00C75060"/>
    <w:rsid w:val="00C750AC"/>
    <w:rsid w:val="00C75267"/>
    <w:rsid w:val="00C7530B"/>
    <w:rsid w:val="00C75AE2"/>
    <w:rsid w:val="00C75C3A"/>
    <w:rsid w:val="00C75E2B"/>
    <w:rsid w:val="00C75EBF"/>
    <w:rsid w:val="00C75F92"/>
    <w:rsid w:val="00C75FC9"/>
    <w:rsid w:val="00C76080"/>
    <w:rsid w:val="00C766F5"/>
    <w:rsid w:val="00C7670C"/>
    <w:rsid w:val="00C76859"/>
    <w:rsid w:val="00C768DC"/>
    <w:rsid w:val="00C76A80"/>
    <w:rsid w:val="00C76AFE"/>
    <w:rsid w:val="00C76E25"/>
    <w:rsid w:val="00C7735D"/>
    <w:rsid w:val="00C77450"/>
    <w:rsid w:val="00C774B0"/>
    <w:rsid w:val="00C774DD"/>
    <w:rsid w:val="00C77530"/>
    <w:rsid w:val="00C775AC"/>
    <w:rsid w:val="00C775ED"/>
    <w:rsid w:val="00C77677"/>
    <w:rsid w:val="00C777C3"/>
    <w:rsid w:val="00C77836"/>
    <w:rsid w:val="00C77AF2"/>
    <w:rsid w:val="00C77E0E"/>
    <w:rsid w:val="00C77F8D"/>
    <w:rsid w:val="00C800ED"/>
    <w:rsid w:val="00C800FC"/>
    <w:rsid w:val="00C8018F"/>
    <w:rsid w:val="00C803DE"/>
    <w:rsid w:val="00C80522"/>
    <w:rsid w:val="00C806E8"/>
    <w:rsid w:val="00C80ABB"/>
    <w:rsid w:val="00C80BCA"/>
    <w:rsid w:val="00C80D17"/>
    <w:rsid w:val="00C80E56"/>
    <w:rsid w:val="00C8122A"/>
    <w:rsid w:val="00C81258"/>
    <w:rsid w:val="00C817FF"/>
    <w:rsid w:val="00C81955"/>
    <w:rsid w:val="00C819B2"/>
    <w:rsid w:val="00C81AEA"/>
    <w:rsid w:val="00C81B64"/>
    <w:rsid w:val="00C81BA7"/>
    <w:rsid w:val="00C81DBC"/>
    <w:rsid w:val="00C81EAE"/>
    <w:rsid w:val="00C8229C"/>
    <w:rsid w:val="00C82603"/>
    <w:rsid w:val="00C82878"/>
    <w:rsid w:val="00C82A5A"/>
    <w:rsid w:val="00C82AE5"/>
    <w:rsid w:val="00C82DBB"/>
    <w:rsid w:val="00C82E38"/>
    <w:rsid w:val="00C82FE0"/>
    <w:rsid w:val="00C8324B"/>
    <w:rsid w:val="00C83276"/>
    <w:rsid w:val="00C832C0"/>
    <w:rsid w:val="00C83721"/>
    <w:rsid w:val="00C8382F"/>
    <w:rsid w:val="00C83AA6"/>
    <w:rsid w:val="00C83C5A"/>
    <w:rsid w:val="00C83DF9"/>
    <w:rsid w:val="00C84039"/>
    <w:rsid w:val="00C843F4"/>
    <w:rsid w:val="00C844A3"/>
    <w:rsid w:val="00C849B9"/>
    <w:rsid w:val="00C84A54"/>
    <w:rsid w:val="00C84C26"/>
    <w:rsid w:val="00C84D93"/>
    <w:rsid w:val="00C84E66"/>
    <w:rsid w:val="00C84E73"/>
    <w:rsid w:val="00C85036"/>
    <w:rsid w:val="00C85325"/>
    <w:rsid w:val="00C853A5"/>
    <w:rsid w:val="00C855CA"/>
    <w:rsid w:val="00C85653"/>
    <w:rsid w:val="00C85E21"/>
    <w:rsid w:val="00C85E34"/>
    <w:rsid w:val="00C862BF"/>
    <w:rsid w:val="00C86406"/>
    <w:rsid w:val="00C865DB"/>
    <w:rsid w:val="00C86D6A"/>
    <w:rsid w:val="00C87172"/>
    <w:rsid w:val="00C87494"/>
    <w:rsid w:val="00C875E2"/>
    <w:rsid w:val="00C87816"/>
    <w:rsid w:val="00C87908"/>
    <w:rsid w:val="00C879CA"/>
    <w:rsid w:val="00C87B2A"/>
    <w:rsid w:val="00C87B5F"/>
    <w:rsid w:val="00C87BCB"/>
    <w:rsid w:val="00C87CA7"/>
    <w:rsid w:val="00C87DA2"/>
    <w:rsid w:val="00C87DE1"/>
    <w:rsid w:val="00C87F4D"/>
    <w:rsid w:val="00C87FCD"/>
    <w:rsid w:val="00C901F8"/>
    <w:rsid w:val="00C903FF"/>
    <w:rsid w:val="00C906E0"/>
    <w:rsid w:val="00C9092E"/>
    <w:rsid w:val="00C90D6D"/>
    <w:rsid w:val="00C90D8E"/>
    <w:rsid w:val="00C90E4A"/>
    <w:rsid w:val="00C90FED"/>
    <w:rsid w:val="00C91244"/>
    <w:rsid w:val="00C9128A"/>
    <w:rsid w:val="00C9143B"/>
    <w:rsid w:val="00C9148E"/>
    <w:rsid w:val="00C91837"/>
    <w:rsid w:val="00C919EA"/>
    <w:rsid w:val="00C91A52"/>
    <w:rsid w:val="00C91A6B"/>
    <w:rsid w:val="00C91B8E"/>
    <w:rsid w:val="00C91BB2"/>
    <w:rsid w:val="00C91E87"/>
    <w:rsid w:val="00C91FD1"/>
    <w:rsid w:val="00C922BA"/>
    <w:rsid w:val="00C9263D"/>
    <w:rsid w:val="00C92783"/>
    <w:rsid w:val="00C92958"/>
    <w:rsid w:val="00C9295E"/>
    <w:rsid w:val="00C92A10"/>
    <w:rsid w:val="00C92B66"/>
    <w:rsid w:val="00C92B6A"/>
    <w:rsid w:val="00C92DF1"/>
    <w:rsid w:val="00C92EDE"/>
    <w:rsid w:val="00C92FB4"/>
    <w:rsid w:val="00C932F7"/>
    <w:rsid w:val="00C93445"/>
    <w:rsid w:val="00C9359E"/>
    <w:rsid w:val="00C93719"/>
    <w:rsid w:val="00C93893"/>
    <w:rsid w:val="00C93C37"/>
    <w:rsid w:val="00C93D21"/>
    <w:rsid w:val="00C93D28"/>
    <w:rsid w:val="00C93FB8"/>
    <w:rsid w:val="00C940A4"/>
    <w:rsid w:val="00C944D0"/>
    <w:rsid w:val="00C94554"/>
    <w:rsid w:val="00C94679"/>
    <w:rsid w:val="00C94708"/>
    <w:rsid w:val="00C9477C"/>
    <w:rsid w:val="00C94793"/>
    <w:rsid w:val="00C948E1"/>
    <w:rsid w:val="00C94912"/>
    <w:rsid w:val="00C94A76"/>
    <w:rsid w:val="00C94A7E"/>
    <w:rsid w:val="00C94B45"/>
    <w:rsid w:val="00C94C40"/>
    <w:rsid w:val="00C94DA0"/>
    <w:rsid w:val="00C95191"/>
    <w:rsid w:val="00C957BF"/>
    <w:rsid w:val="00C95811"/>
    <w:rsid w:val="00C95862"/>
    <w:rsid w:val="00C95B58"/>
    <w:rsid w:val="00C95F7C"/>
    <w:rsid w:val="00C960BE"/>
    <w:rsid w:val="00C96132"/>
    <w:rsid w:val="00C963E2"/>
    <w:rsid w:val="00C96624"/>
    <w:rsid w:val="00C9663A"/>
    <w:rsid w:val="00C96666"/>
    <w:rsid w:val="00C9687A"/>
    <w:rsid w:val="00C968A0"/>
    <w:rsid w:val="00C968B0"/>
    <w:rsid w:val="00C96AB4"/>
    <w:rsid w:val="00C96C58"/>
    <w:rsid w:val="00C96DBB"/>
    <w:rsid w:val="00C96E20"/>
    <w:rsid w:val="00C96E92"/>
    <w:rsid w:val="00C96F01"/>
    <w:rsid w:val="00C9714D"/>
    <w:rsid w:val="00C973C4"/>
    <w:rsid w:val="00C9757F"/>
    <w:rsid w:val="00C975F4"/>
    <w:rsid w:val="00C9762C"/>
    <w:rsid w:val="00C97837"/>
    <w:rsid w:val="00C97FD5"/>
    <w:rsid w:val="00CA03A3"/>
    <w:rsid w:val="00CA03EB"/>
    <w:rsid w:val="00CA04ED"/>
    <w:rsid w:val="00CA0988"/>
    <w:rsid w:val="00CA0A44"/>
    <w:rsid w:val="00CA0AD0"/>
    <w:rsid w:val="00CA0B92"/>
    <w:rsid w:val="00CA0DCF"/>
    <w:rsid w:val="00CA127C"/>
    <w:rsid w:val="00CA14F7"/>
    <w:rsid w:val="00CA1588"/>
    <w:rsid w:val="00CA176A"/>
    <w:rsid w:val="00CA1933"/>
    <w:rsid w:val="00CA1AA1"/>
    <w:rsid w:val="00CA1E12"/>
    <w:rsid w:val="00CA1F17"/>
    <w:rsid w:val="00CA1FE7"/>
    <w:rsid w:val="00CA1FFA"/>
    <w:rsid w:val="00CA211C"/>
    <w:rsid w:val="00CA226C"/>
    <w:rsid w:val="00CA2623"/>
    <w:rsid w:val="00CA26C4"/>
    <w:rsid w:val="00CA27D6"/>
    <w:rsid w:val="00CA2B8C"/>
    <w:rsid w:val="00CA2C81"/>
    <w:rsid w:val="00CA2F97"/>
    <w:rsid w:val="00CA31FF"/>
    <w:rsid w:val="00CA32A9"/>
    <w:rsid w:val="00CA3406"/>
    <w:rsid w:val="00CA3588"/>
    <w:rsid w:val="00CA35C4"/>
    <w:rsid w:val="00CA36AC"/>
    <w:rsid w:val="00CA37FA"/>
    <w:rsid w:val="00CA38D3"/>
    <w:rsid w:val="00CA3AF0"/>
    <w:rsid w:val="00CA3E2E"/>
    <w:rsid w:val="00CA3E9A"/>
    <w:rsid w:val="00CA3FAB"/>
    <w:rsid w:val="00CA414E"/>
    <w:rsid w:val="00CA453A"/>
    <w:rsid w:val="00CA4649"/>
    <w:rsid w:val="00CA48A2"/>
    <w:rsid w:val="00CA48E4"/>
    <w:rsid w:val="00CA49D8"/>
    <w:rsid w:val="00CA4AE2"/>
    <w:rsid w:val="00CA4C2D"/>
    <w:rsid w:val="00CA4EFB"/>
    <w:rsid w:val="00CA517D"/>
    <w:rsid w:val="00CA54E5"/>
    <w:rsid w:val="00CA57FF"/>
    <w:rsid w:val="00CA589F"/>
    <w:rsid w:val="00CA5A3B"/>
    <w:rsid w:val="00CA5A66"/>
    <w:rsid w:val="00CA5B00"/>
    <w:rsid w:val="00CA5B1E"/>
    <w:rsid w:val="00CA5B34"/>
    <w:rsid w:val="00CA5B4E"/>
    <w:rsid w:val="00CA5FD6"/>
    <w:rsid w:val="00CA604F"/>
    <w:rsid w:val="00CA6164"/>
    <w:rsid w:val="00CA6686"/>
    <w:rsid w:val="00CA6823"/>
    <w:rsid w:val="00CA6851"/>
    <w:rsid w:val="00CA68E8"/>
    <w:rsid w:val="00CA699F"/>
    <w:rsid w:val="00CA69A9"/>
    <w:rsid w:val="00CA6A10"/>
    <w:rsid w:val="00CA6BBA"/>
    <w:rsid w:val="00CA6C7D"/>
    <w:rsid w:val="00CA6CAF"/>
    <w:rsid w:val="00CA6CB4"/>
    <w:rsid w:val="00CA6F21"/>
    <w:rsid w:val="00CA7003"/>
    <w:rsid w:val="00CA70C6"/>
    <w:rsid w:val="00CA71F2"/>
    <w:rsid w:val="00CA7498"/>
    <w:rsid w:val="00CA7543"/>
    <w:rsid w:val="00CA7A43"/>
    <w:rsid w:val="00CA7AF5"/>
    <w:rsid w:val="00CA7C19"/>
    <w:rsid w:val="00CA7C3B"/>
    <w:rsid w:val="00CA7D79"/>
    <w:rsid w:val="00CA7E47"/>
    <w:rsid w:val="00CA7EA3"/>
    <w:rsid w:val="00CB0106"/>
    <w:rsid w:val="00CB01EA"/>
    <w:rsid w:val="00CB0252"/>
    <w:rsid w:val="00CB0653"/>
    <w:rsid w:val="00CB09E8"/>
    <w:rsid w:val="00CB0B85"/>
    <w:rsid w:val="00CB0E0B"/>
    <w:rsid w:val="00CB0E30"/>
    <w:rsid w:val="00CB0E84"/>
    <w:rsid w:val="00CB0F4F"/>
    <w:rsid w:val="00CB0F65"/>
    <w:rsid w:val="00CB0F72"/>
    <w:rsid w:val="00CB11E0"/>
    <w:rsid w:val="00CB126C"/>
    <w:rsid w:val="00CB137B"/>
    <w:rsid w:val="00CB13A4"/>
    <w:rsid w:val="00CB15C5"/>
    <w:rsid w:val="00CB1960"/>
    <w:rsid w:val="00CB1974"/>
    <w:rsid w:val="00CB1AB4"/>
    <w:rsid w:val="00CB1D59"/>
    <w:rsid w:val="00CB1E5D"/>
    <w:rsid w:val="00CB1F8F"/>
    <w:rsid w:val="00CB2025"/>
    <w:rsid w:val="00CB202D"/>
    <w:rsid w:val="00CB2062"/>
    <w:rsid w:val="00CB21C0"/>
    <w:rsid w:val="00CB21EB"/>
    <w:rsid w:val="00CB2357"/>
    <w:rsid w:val="00CB28C2"/>
    <w:rsid w:val="00CB28D9"/>
    <w:rsid w:val="00CB2ADF"/>
    <w:rsid w:val="00CB2B4B"/>
    <w:rsid w:val="00CB2BE9"/>
    <w:rsid w:val="00CB2C83"/>
    <w:rsid w:val="00CB2CCC"/>
    <w:rsid w:val="00CB2ED3"/>
    <w:rsid w:val="00CB2F87"/>
    <w:rsid w:val="00CB2FB9"/>
    <w:rsid w:val="00CB3135"/>
    <w:rsid w:val="00CB32DA"/>
    <w:rsid w:val="00CB3307"/>
    <w:rsid w:val="00CB33D7"/>
    <w:rsid w:val="00CB35EF"/>
    <w:rsid w:val="00CB38BA"/>
    <w:rsid w:val="00CB3972"/>
    <w:rsid w:val="00CB39A0"/>
    <w:rsid w:val="00CB3A7B"/>
    <w:rsid w:val="00CB3F0F"/>
    <w:rsid w:val="00CB43EF"/>
    <w:rsid w:val="00CB4441"/>
    <w:rsid w:val="00CB44BE"/>
    <w:rsid w:val="00CB4599"/>
    <w:rsid w:val="00CB478F"/>
    <w:rsid w:val="00CB47C4"/>
    <w:rsid w:val="00CB48A8"/>
    <w:rsid w:val="00CB4CA8"/>
    <w:rsid w:val="00CB4EA2"/>
    <w:rsid w:val="00CB4F60"/>
    <w:rsid w:val="00CB4FAD"/>
    <w:rsid w:val="00CB51C0"/>
    <w:rsid w:val="00CB51C9"/>
    <w:rsid w:val="00CB52C5"/>
    <w:rsid w:val="00CB57F4"/>
    <w:rsid w:val="00CB581A"/>
    <w:rsid w:val="00CB5A53"/>
    <w:rsid w:val="00CB5BFD"/>
    <w:rsid w:val="00CB5D34"/>
    <w:rsid w:val="00CB5F39"/>
    <w:rsid w:val="00CB5F91"/>
    <w:rsid w:val="00CB5FCE"/>
    <w:rsid w:val="00CB6180"/>
    <w:rsid w:val="00CB6357"/>
    <w:rsid w:val="00CB6415"/>
    <w:rsid w:val="00CB6585"/>
    <w:rsid w:val="00CB6899"/>
    <w:rsid w:val="00CB6977"/>
    <w:rsid w:val="00CB6A5A"/>
    <w:rsid w:val="00CB6AA0"/>
    <w:rsid w:val="00CB6AE5"/>
    <w:rsid w:val="00CB6DC5"/>
    <w:rsid w:val="00CB7083"/>
    <w:rsid w:val="00CB726C"/>
    <w:rsid w:val="00CB7414"/>
    <w:rsid w:val="00CB74CD"/>
    <w:rsid w:val="00CB74EA"/>
    <w:rsid w:val="00CB75F4"/>
    <w:rsid w:val="00CB7601"/>
    <w:rsid w:val="00CB777B"/>
    <w:rsid w:val="00CB7813"/>
    <w:rsid w:val="00CB790F"/>
    <w:rsid w:val="00CB7A7E"/>
    <w:rsid w:val="00CB7A96"/>
    <w:rsid w:val="00CB7C92"/>
    <w:rsid w:val="00CB7D30"/>
    <w:rsid w:val="00CB7F83"/>
    <w:rsid w:val="00CB7FFC"/>
    <w:rsid w:val="00CC0068"/>
    <w:rsid w:val="00CC0675"/>
    <w:rsid w:val="00CC06F0"/>
    <w:rsid w:val="00CC06F2"/>
    <w:rsid w:val="00CC0CF0"/>
    <w:rsid w:val="00CC0D38"/>
    <w:rsid w:val="00CC0D71"/>
    <w:rsid w:val="00CC0D8A"/>
    <w:rsid w:val="00CC0E1C"/>
    <w:rsid w:val="00CC0F38"/>
    <w:rsid w:val="00CC11A2"/>
    <w:rsid w:val="00CC11E1"/>
    <w:rsid w:val="00CC15C2"/>
    <w:rsid w:val="00CC16AC"/>
    <w:rsid w:val="00CC17FE"/>
    <w:rsid w:val="00CC188B"/>
    <w:rsid w:val="00CC19F9"/>
    <w:rsid w:val="00CC1BC0"/>
    <w:rsid w:val="00CC1BDE"/>
    <w:rsid w:val="00CC1D3D"/>
    <w:rsid w:val="00CC1D43"/>
    <w:rsid w:val="00CC1D73"/>
    <w:rsid w:val="00CC232A"/>
    <w:rsid w:val="00CC24EA"/>
    <w:rsid w:val="00CC2521"/>
    <w:rsid w:val="00CC282D"/>
    <w:rsid w:val="00CC2858"/>
    <w:rsid w:val="00CC2A3C"/>
    <w:rsid w:val="00CC2B2F"/>
    <w:rsid w:val="00CC2BD8"/>
    <w:rsid w:val="00CC2D96"/>
    <w:rsid w:val="00CC31C8"/>
    <w:rsid w:val="00CC355C"/>
    <w:rsid w:val="00CC3890"/>
    <w:rsid w:val="00CC3908"/>
    <w:rsid w:val="00CC3980"/>
    <w:rsid w:val="00CC3A04"/>
    <w:rsid w:val="00CC3A35"/>
    <w:rsid w:val="00CC3AC2"/>
    <w:rsid w:val="00CC3C0A"/>
    <w:rsid w:val="00CC3E4C"/>
    <w:rsid w:val="00CC4052"/>
    <w:rsid w:val="00CC423B"/>
    <w:rsid w:val="00CC4382"/>
    <w:rsid w:val="00CC4465"/>
    <w:rsid w:val="00CC4713"/>
    <w:rsid w:val="00CC4721"/>
    <w:rsid w:val="00CC4B5F"/>
    <w:rsid w:val="00CC4C50"/>
    <w:rsid w:val="00CC4C81"/>
    <w:rsid w:val="00CC4DE0"/>
    <w:rsid w:val="00CC4E3A"/>
    <w:rsid w:val="00CC5201"/>
    <w:rsid w:val="00CC5250"/>
    <w:rsid w:val="00CC527B"/>
    <w:rsid w:val="00CC5443"/>
    <w:rsid w:val="00CC5488"/>
    <w:rsid w:val="00CC5514"/>
    <w:rsid w:val="00CC5584"/>
    <w:rsid w:val="00CC5744"/>
    <w:rsid w:val="00CC584F"/>
    <w:rsid w:val="00CC5925"/>
    <w:rsid w:val="00CC5A08"/>
    <w:rsid w:val="00CC5B1C"/>
    <w:rsid w:val="00CC5B45"/>
    <w:rsid w:val="00CC5C73"/>
    <w:rsid w:val="00CC5DAC"/>
    <w:rsid w:val="00CC61A1"/>
    <w:rsid w:val="00CC61F2"/>
    <w:rsid w:val="00CC63BB"/>
    <w:rsid w:val="00CC6484"/>
    <w:rsid w:val="00CC64A5"/>
    <w:rsid w:val="00CC6605"/>
    <w:rsid w:val="00CC6953"/>
    <w:rsid w:val="00CC6AA3"/>
    <w:rsid w:val="00CC716D"/>
    <w:rsid w:val="00CC723D"/>
    <w:rsid w:val="00CC72A2"/>
    <w:rsid w:val="00CC72BF"/>
    <w:rsid w:val="00CC76A3"/>
    <w:rsid w:val="00CC792F"/>
    <w:rsid w:val="00CC7A15"/>
    <w:rsid w:val="00CC7B0A"/>
    <w:rsid w:val="00CC7D7E"/>
    <w:rsid w:val="00CC7E3D"/>
    <w:rsid w:val="00CD026B"/>
    <w:rsid w:val="00CD03F2"/>
    <w:rsid w:val="00CD0468"/>
    <w:rsid w:val="00CD060D"/>
    <w:rsid w:val="00CD0658"/>
    <w:rsid w:val="00CD07C8"/>
    <w:rsid w:val="00CD08C1"/>
    <w:rsid w:val="00CD0918"/>
    <w:rsid w:val="00CD0919"/>
    <w:rsid w:val="00CD09DB"/>
    <w:rsid w:val="00CD0B95"/>
    <w:rsid w:val="00CD0C1F"/>
    <w:rsid w:val="00CD0CFF"/>
    <w:rsid w:val="00CD0D22"/>
    <w:rsid w:val="00CD0EFC"/>
    <w:rsid w:val="00CD1740"/>
    <w:rsid w:val="00CD18AD"/>
    <w:rsid w:val="00CD1A50"/>
    <w:rsid w:val="00CD1D4F"/>
    <w:rsid w:val="00CD2030"/>
    <w:rsid w:val="00CD215D"/>
    <w:rsid w:val="00CD23BD"/>
    <w:rsid w:val="00CD24C9"/>
    <w:rsid w:val="00CD2543"/>
    <w:rsid w:val="00CD2655"/>
    <w:rsid w:val="00CD27FC"/>
    <w:rsid w:val="00CD2C0D"/>
    <w:rsid w:val="00CD2FDE"/>
    <w:rsid w:val="00CD314D"/>
    <w:rsid w:val="00CD3202"/>
    <w:rsid w:val="00CD3245"/>
    <w:rsid w:val="00CD3301"/>
    <w:rsid w:val="00CD3321"/>
    <w:rsid w:val="00CD35FB"/>
    <w:rsid w:val="00CD3637"/>
    <w:rsid w:val="00CD3689"/>
    <w:rsid w:val="00CD3870"/>
    <w:rsid w:val="00CD3974"/>
    <w:rsid w:val="00CD39C0"/>
    <w:rsid w:val="00CD3A26"/>
    <w:rsid w:val="00CD3B09"/>
    <w:rsid w:val="00CD3D21"/>
    <w:rsid w:val="00CD3E9A"/>
    <w:rsid w:val="00CD4136"/>
    <w:rsid w:val="00CD435F"/>
    <w:rsid w:val="00CD43AC"/>
    <w:rsid w:val="00CD444B"/>
    <w:rsid w:val="00CD44F4"/>
    <w:rsid w:val="00CD471B"/>
    <w:rsid w:val="00CD4769"/>
    <w:rsid w:val="00CD4818"/>
    <w:rsid w:val="00CD4A2A"/>
    <w:rsid w:val="00CD4B04"/>
    <w:rsid w:val="00CD4B86"/>
    <w:rsid w:val="00CD4B8C"/>
    <w:rsid w:val="00CD4B96"/>
    <w:rsid w:val="00CD4EF3"/>
    <w:rsid w:val="00CD4F20"/>
    <w:rsid w:val="00CD4F89"/>
    <w:rsid w:val="00CD5259"/>
    <w:rsid w:val="00CD52DE"/>
    <w:rsid w:val="00CD5386"/>
    <w:rsid w:val="00CD53F8"/>
    <w:rsid w:val="00CD5438"/>
    <w:rsid w:val="00CD55EC"/>
    <w:rsid w:val="00CD569C"/>
    <w:rsid w:val="00CD57FD"/>
    <w:rsid w:val="00CD590F"/>
    <w:rsid w:val="00CD5937"/>
    <w:rsid w:val="00CD5C95"/>
    <w:rsid w:val="00CD5D26"/>
    <w:rsid w:val="00CD5D3A"/>
    <w:rsid w:val="00CD5DBF"/>
    <w:rsid w:val="00CD5FFA"/>
    <w:rsid w:val="00CD6121"/>
    <w:rsid w:val="00CD614E"/>
    <w:rsid w:val="00CD63B5"/>
    <w:rsid w:val="00CD647D"/>
    <w:rsid w:val="00CD6851"/>
    <w:rsid w:val="00CD6B2B"/>
    <w:rsid w:val="00CD6C93"/>
    <w:rsid w:val="00CD6DAA"/>
    <w:rsid w:val="00CD6E7C"/>
    <w:rsid w:val="00CD7039"/>
    <w:rsid w:val="00CD741F"/>
    <w:rsid w:val="00CD754A"/>
    <w:rsid w:val="00CD7802"/>
    <w:rsid w:val="00CD7862"/>
    <w:rsid w:val="00CD789B"/>
    <w:rsid w:val="00CD791E"/>
    <w:rsid w:val="00CD7974"/>
    <w:rsid w:val="00CD79A1"/>
    <w:rsid w:val="00CD79C8"/>
    <w:rsid w:val="00CD7B10"/>
    <w:rsid w:val="00CD7C41"/>
    <w:rsid w:val="00CD7D6D"/>
    <w:rsid w:val="00CD7DC7"/>
    <w:rsid w:val="00CD7DE2"/>
    <w:rsid w:val="00CD7E2C"/>
    <w:rsid w:val="00CE011A"/>
    <w:rsid w:val="00CE0330"/>
    <w:rsid w:val="00CE03FF"/>
    <w:rsid w:val="00CE0464"/>
    <w:rsid w:val="00CE0472"/>
    <w:rsid w:val="00CE04BD"/>
    <w:rsid w:val="00CE0550"/>
    <w:rsid w:val="00CE084A"/>
    <w:rsid w:val="00CE0D98"/>
    <w:rsid w:val="00CE0E55"/>
    <w:rsid w:val="00CE10B7"/>
    <w:rsid w:val="00CE10FA"/>
    <w:rsid w:val="00CE11D9"/>
    <w:rsid w:val="00CE11DC"/>
    <w:rsid w:val="00CE1224"/>
    <w:rsid w:val="00CE1237"/>
    <w:rsid w:val="00CE123C"/>
    <w:rsid w:val="00CE131E"/>
    <w:rsid w:val="00CE147B"/>
    <w:rsid w:val="00CE156C"/>
    <w:rsid w:val="00CE1654"/>
    <w:rsid w:val="00CE1728"/>
    <w:rsid w:val="00CE1917"/>
    <w:rsid w:val="00CE19B3"/>
    <w:rsid w:val="00CE19FF"/>
    <w:rsid w:val="00CE1BB3"/>
    <w:rsid w:val="00CE1C98"/>
    <w:rsid w:val="00CE1E3D"/>
    <w:rsid w:val="00CE1F95"/>
    <w:rsid w:val="00CE21B7"/>
    <w:rsid w:val="00CE22E5"/>
    <w:rsid w:val="00CE25C1"/>
    <w:rsid w:val="00CE27A6"/>
    <w:rsid w:val="00CE27C0"/>
    <w:rsid w:val="00CE2976"/>
    <w:rsid w:val="00CE2D03"/>
    <w:rsid w:val="00CE2E67"/>
    <w:rsid w:val="00CE2EA9"/>
    <w:rsid w:val="00CE305D"/>
    <w:rsid w:val="00CE3077"/>
    <w:rsid w:val="00CE3117"/>
    <w:rsid w:val="00CE329E"/>
    <w:rsid w:val="00CE3457"/>
    <w:rsid w:val="00CE3679"/>
    <w:rsid w:val="00CE3787"/>
    <w:rsid w:val="00CE38ED"/>
    <w:rsid w:val="00CE3A40"/>
    <w:rsid w:val="00CE3CAA"/>
    <w:rsid w:val="00CE3F96"/>
    <w:rsid w:val="00CE414B"/>
    <w:rsid w:val="00CE41DA"/>
    <w:rsid w:val="00CE4384"/>
    <w:rsid w:val="00CE4596"/>
    <w:rsid w:val="00CE45A0"/>
    <w:rsid w:val="00CE4642"/>
    <w:rsid w:val="00CE46BE"/>
    <w:rsid w:val="00CE471B"/>
    <w:rsid w:val="00CE4933"/>
    <w:rsid w:val="00CE4AF7"/>
    <w:rsid w:val="00CE4BF1"/>
    <w:rsid w:val="00CE4E12"/>
    <w:rsid w:val="00CE4FAB"/>
    <w:rsid w:val="00CE5007"/>
    <w:rsid w:val="00CE5059"/>
    <w:rsid w:val="00CE50BF"/>
    <w:rsid w:val="00CE50D8"/>
    <w:rsid w:val="00CE5128"/>
    <w:rsid w:val="00CE5176"/>
    <w:rsid w:val="00CE5245"/>
    <w:rsid w:val="00CE54F5"/>
    <w:rsid w:val="00CE5684"/>
    <w:rsid w:val="00CE5A94"/>
    <w:rsid w:val="00CE5B59"/>
    <w:rsid w:val="00CE5B8E"/>
    <w:rsid w:val="00CE5EFE"/>
    <w:rsid w:val="00CE5F6E"/>
    <w:rsid w:val="00CE6097"/>
    <w:rsid w:val="00CE60F6"/>
    <w:rsid w:val="00CE61C3"/>
    <w:rsid w:val="00CE6277"/>
    <w:rsid w:val="00CE62BF"/>
    <w:rsid w:val="00CE633A"/>
    <w:rsid w:val="00CE640F"/>
    <w:rsid w:val="00CE67C2"/>
    <w:rsid w:val="00CE6900"/>
    <w:rsid w:val="00CE6944"/>
    <w:rsid w:val="00CE696C"/>
    <w:rsid w:val="00CE6CD2"/>
    <w:rsid w:val="00CE6E06"/>
    <w:rsid w:val="00CE6FBB"/>
    <w:rsid w:val="00CE6FC0"/>
    <w:rsid w:val="00CE742F"/>
    <w:rsid w:val="00CE7430"/>
    <w:rsid w:val="00CE75CF"/>
    <w:rsid w:val="00CE762A"/>
    <w:rsid w:val="00CE76C1"/>
    <w:rsid w:val="00CE795D"/>
    <w:rsid w:val="00CE7999"/>
    <w:rsid w:val="00CE79AB"/>
    <w:rsid w:val="00CF0027"/>
    <w:rsid w:val="00CF068C"/>
    <w:rsid w:val="00CF06BC"/>
    <w:rsid w:val="00CF06F0"/>
    <w:rsid w:val="00CF07F9"/>
    <w:rsid w:val="00CF0846"/>
    <w:rsid w:val="00CF089F"/>
    <w:rsid w:val="00CF08E1"/>
    <w:rsid w:val="00CF09AF"/>
    <w:rsid w:val="00CF09FC"/>
    <w:rsid w:val="00CF0A52"/>
    <w:rsid w:val="00CF0A82"/>
    <w:rsid w:val="00CF0A99"/>
    <w:rsid w:val="00CF0B7B"/>
    <w:rsid w:val="00CF0BE7"/>
    <w:rsid w:val="00CF0F24"/>
    <w:rsid w:val="00CF0F41"/>
    <w:rsid w:val="00CF1043"/>
    <w:rsid w:val="00CF1227"/>
    <w:rsid w:val="00CF131C"/>
    <w:rsid w:val="00CF1868"/>
    <w:rsid w:val="00CF197B"/>
    <w:rsid w:val="00CF1AFB"/>
    <w:rsid w:val="00CF1CAB"/>
    <w:rsid w:val="00CF1F1E"/>
    <w:rsid w:val="00CF1FCB"/>
    <w:rsid w:val="00CF2018"/>
    <w:rsid w:val="00CF2112"/>
    <w:rsid w:val="00CF21AF"/>
    <w:rsid w:val="00CF21D3"/>
    <w:rsid w:val="00CF2360"/>
    <w:rsid w:val="00CF23F6"/>
    <w:rsid w:val="00CF246B"/>
    <w:rsid w:val="00CF267C"/>
    <w:rsid w:val="00CF2819"/>
    <w:rsid w:val="00CF2A6E"/>
    <w:rsid w:val="00CF2D42"/>
    <w:rsid w:val="00CF2E7D"/>
    <w:rsid w:val="00CF2EC4"/>
    <w:rsid w:val="00CF330E"/>
    <w:rsid w:val="00CF3516"/>
    <w:rsid w:val="00CF35E6"/>
    <w:rsid w:val="00CF3773"/>
    <w:rsid w:val="00CF390A"/>
    <w:rsid w:val="00CF3A29"/>
    <w:rsid w:val="00CF3A4A"/>
    <w:rsid w:val="00CF3C8E"/>
    <w:rsid w:val="00CF3D27"/>
    <w:rsid w:val="00CF3D34"/>
    <w:rsid w:val="00CF3D99"/>
    <w:rsid w:val="00CF3E00"/>
    <w:rsid w:val="00CF400A"/>
    <w:rsid w:val="00CF42D5"/>
    <w:rsid w:val="00CF42F0"/>
    <w:rsid w:val="00CF4350"/>
    <w:rsid w:val="00CF437C"/>
    <w:rsid w:val="00CF473D"/>
    <w:rsid w:val="00CF49EC"/>
    <w:rsid w:val="00CF4CB3"/>
    <w:rsid w:val="00CF4EC7"/>
    <w:rsid w:val="00CF4F44"/>
    <w:rsid w:val="00CF50D1"/>
    <w:rsid w:val="00CF5102"/>
    <w:rsid w:val="00CF5161"/>
    <w:rsid w:val="00CF5309"/>
    <w:rsid w:val="00CF54E4"/>
    <w:rsid w:val="00CF5666"/>
    <w:rsid w:val="00CF567F"/>
    <w:rsid w:val="00CF5712"/>
    <w:rsid w:val="00CF580D"/>
    <w:rsid w:val="00CF59C4"/>
    <w:rsid w:val="00CF5ABA"/>
    <w:rsid w:val="00CF5AD6"/>
    <w:rsid w:val="00CF5CE2"/>
    <w:rsid w:val="00CF5DD2"/>
    <w:rsid w:val="00CF5E5C"/>
    <w:rsid w:val="00CF5FCA"/>
    <w:rsid w:val="00CF614D"/>
    <w:rsid w:val="00CF6167"/>
    <w:rsid w:val="00CF6440"/>
    <w:rsid w:val="00CF656F"/>
    <w:rsid w:val="00CF657C"/>
    <w:rsid w:val="00CF6960"/>
    <w:rsid w:val="00CF69DE"/>
    <w:rsid w:val="00CF6AE8"/>
    <w:rsid w:val="00CF6D26"/>
    <w:rsid w:val="00CF6F41"/>
    <w:rsid w:val="00CF7089"/>
    <w:rsid w:val="00CF71D4"/>
    <w:rsid w:val="00CF722D"/>
    <w:rsid w:val="00CF73A8"/>
    <w:rsid w:val="00CF755E"/>
    <w:rsid w:val="00CF764E"/>
    <w:rsid w:val="00CF76A3"/>
    <w:rsid w:val="00CF7822"/>
    <w:rsid w:val="00CF794F"/>
    <w:rsid w:val="00D0025C"/>
    <w:rsid w:val="00D002BC"/>
    <w:rsid w:val="00D002DB"/>
    <w:rsid w:val="00D0030B"/>
    <w:rsid w:val="00D00472"/>
    <w:rsid w:val="00D0047A"/>
    <w:rsid w:val="00D004E8"/>
    <w:rsid w:val="00D00653"/>
    <w:rsid w:val="00D0068B"/>
    <w:rsid w:val="00D00799"/>
    <w:rsid w:val="00D007CB"/>
    <w:rsid w:val="00D0080D"/>
    <w:rsid w:val="00D00C01"/>
    <w:rsid w:val="00D00DBD"/>
    <w:rsid w:val="00D00F40"/>
    <w:rsid w:val="00D00FA2"/>
    <w:rsid w:val="00D01132"/>
    <w:rsid w:val="00D01172"/>
    <w:rsid w:val="00D01254"/>
    <w:rsid w:val="00D0125B"/>
    <w:rsid w:val="00D012E8"/>
    <w:rsid w:val="00D016AB"/>
    <w:rsid w:val="00D01996"/>
    <w:rsid w:val="00D01C11"/>
    <w:rsid w:val="00D01C39"/>
    <w:rsid w:val="00D01D5D"/>
    <w:rsid w:val="00D01E16"/>
    <w:rsid w:val="00D01E17"/>
    <w:rsid w:val="00D01E1E"/>
    <w:rsid w:val="00D02081"/>
    <w:rsid w:val="00D02137"/>
    <w:rsid w:val="00D024D1"/>
    <w:rsid w:val="00D0259A"/>
    <w:rsid w:val="00D0260A"/>
    <w:rsid w:val="00D02C4B"/>
    <w:rsid w:val="00D02EF1"/>
    <w:rsid w:val="00D03079"/>
    <w:rsid w:val="00D0307D"/>
    <w:rsid w:val="00D03244"/>
    <w:rsid w:val="00D032D4"/>
    <w:rsid w:val="00D03434"/>
    <w:rsid w:val="00D035EF"/>
    <w:rsid w:val="00D03A40"/>
    <w:rsid w:val="00D03AE7"/>
    <w:rsid w:val="00D03BEF"/>
    <w:rsid w:val="00D03D9C"/>
    <w:rsid w:val="00D03DBB"/>
    <w:rsid w:val="00D03E8B"/>
    <w:rsid w:val="00D04158"/>
    <w:rsid w:val="00D0423A"/>
    <w:rsid w:val="00D043C7"/>
    <w:rsid w:val="00D04489"/>
    <w:rsid w:val="00D0476F"/>
    <w:rsid w:val="00D0497E"/>
    <w:rsid w:val="00D049C0"/>
    <w:rsid w:val="00D04D0A"/>
    <w:rsid w:val="00D04D52"/>
    <w:rsid w:val="00D04D6C"/>
    <w:rsid w:val="00D054DF"/>
    <w:rsid w:val="00D0553D"/>
    <w:rsid w:val="00D0559C"/>
    <w:rsid w:val="00D056BE"/>
    <w:rsid w:val="00D05782"/>
    <w:rsid w:val="00D057A9"/>
    <w:rsid w:val="00D05918"/>
    <w:rsid w:val="00D05A63"/>
    <w:rsid w:val="00D05AB6"/>
    <w:rsid w:val="00D05C93"/>
    <w:rsid w:val="00D05CB2"/>
    <w:rsid w:val="00D05FDD"/>
    <w:rsid w:val="00D06035"/>
    <w:rsid w:val="00D06309"/>
    <w:rsid w:val="00D06361"/>
    <w:rsid w:val="00D0638B"/>
    <w:rsid w:val="00D0647B"/>
    <w:rsid w:val="00D0666D"/>
    <w:rsid w:val="00D066A2"/>
    <w:rsid w:val="00D0675F"/>
    <w:rsid w:val="00D06975"/>
    <w:rsid w:val="00D06992"/>
    <w:rsid w:val="00D06A97"/>
    <w:rsid w:val="00D06C4D"/>
    <w:rsid w:val="00D06D0D"/>
    <w:rsid w:val="00D06ED1"/>
    <w:rsid w:val="00D0733B"/>
    <w:rsid w:val="00D0743F"/>
    <w:rsid w:val="00D0760D"/>
    <w:rsid w:val="00D0773B"/>
    <w:rsid w:val="00D077ED"/>
    <w:rsid w:val="00D078CE"/>
    <w:rsid w:val="00D078DA"/>
    <w:rsid w:val="00D079E0"/>
    <w:rsid w:val="00D07D90"/>
    <w:rsid w:val="00D07E60"/>
    <w:rsid w:val="00D07EB8"/>
    <w:rsid w:val="00D10164"/>
    <w:rsid w:val="00D10216"/>
    <w:rsid w:val="00D10234"/>
    <w:rsid w:val="00D103CA"/>
    <w:rsid w:val="00D1042F"/>
    <w:rsid w:val="00D104E6"/>
    <w:rsid w:val="00D105E5"/>
    <w:rsid w:val="00D1066A"/>
    <w:rsid w:val="00D106F9"/>
    <w:rsid w:val="00D10A3C"/>
    <w:rsid w:val="00D10B78"/>
    <w:rsid w:val="00D10D5C"/>
    <w:rsid w:val="00D10D87"/>
    <w:rsid w:val="00D1101A"/>
    <w:rsid w:val="00D1137F"/>
    <w:rsid w:val="00D11457"/>
    <w:rsid w:val="00D114E8"/>
    <w:rsid w:val="00D11521"/>
    <w:rsid w:val="00D115EA"/>
    <w:rsid w:val="00D1164B"/>
    <w:rsid w:val="00D117CB"/>
    <w:rsid w:val="00D118A8"/>
    <w:rsid w:val="00D11B19"/>
    <w:rsid w:val="00D11B26"/>
    <w:rsid w:val="00D11E61"/>
    <w:rsid w:val="00D1209C"/>
    <w:rsid w:val="00D121E8"/>
    <w:rsid w:val="00D12836"/>
    <w:rsid w:val="00D12927"/>
    <w:rsid w:val="00D12D6C"/>
    <w:rsid w:val="00D132A6"/>
    <w:rsid w:val="00D1331E"/>
    <w:rsid w:val="00D13633"/>
    <w:rsid w:val="00D13970"/>
    <w:rsid w:val="00D13B7E"/>
    <w:rsid w:val="00D13BE6"/>
    <w:rsid w:val="00D13C0A"/>
    <w:rsid w:val="00D13D2C"/>
    <w:rsid w:val="00D13D56"/>
    <w:rsid w:val="00D13D7D"/>
    <w:rsid w:val="00D13DBA"/>
    <w:rsid w:val="00D13EA4"/>
    <w:rsid w:val="00D140E1"/>
    <w:rsid w:val="00D1416B"/>
    <w:rsid w:val="00D145CC"/>
    <w:rsid w:val="00D146B6"/>
    <w:rsid w:val="00D1470D"/>
    <w:rsid w:val="00D1474D"/>
    <w:rsid w:val="00D147CE"/>
    <w:rsid w:val="00D14876"/>
    <w:rsid w:val="00D14B54"/>
    <w:rsid w:val="00D14B67"/>
    <w:rsid w:val="00D14BC4"/>
    <w:rsid w:val="00D14CAF"/>
    <w:rsid w:val="00D14DB0"/>
    <w:rsid w:val="00D14DBB"/>
    <w:rsid w:val="00D150AD"/>
    <w:rsid w:val="00D150B5"/>
    <w:rsid w:val="00D150D9"/>
    <w:rsid w:val="00D15200"/>
    <w:rsid w:val="00D15422"/>
    <w:rsid w:val="00D15433"/>
    <w:rsid w:val="00D158B6"/>
    <w:rsid w:val="00D159CB"/>
    <w:rsid w:val="00D15C5F"/>
    <w:rsid w:val="00D15D1E"/>
    <w:rsid w:val="00D15D71"/>
    <w:rsid w:val="00D15DB9"/>
    <w:rsid w:val="00D15F5F"/>
    <w:rsid w:val="00D16835"/>
    <w:rsid w:val="00D16894"/>
    <w:rsid w:val="00D16920"/>
    <w:rsid w:val="00D16CAF"/>
    <w:rsid w:val="00D16E9A"/>
    <w:rsid w:val="00D16FAD"/>
    <w:rsid w:val="00D17066"/>
    <w:rsid w:val="00D170BB"/>
    <w:rsid w:val="00D170CE"/>
    <w:rsid w:val="00D17135"/>
    <w:rsid w:val="00D1742B"/>
    <w:rsid w:val="00D1771D"/>
    <w:rsid w:val="00D177CC"/>
    <w:rsid w:val="00D1788E"/>
    <w:rsid w:val="00D17B93"/>
    <w:rsid w:val="00D17D72"/>
    <w:rsid w:val="00D17DB6"/>
    <w:rsid w:val="00D17E5A"/>
    <w:rsid w:val="00D17E81"/>
    <w:rsid w:val="00D17F61"/>
    <w:rsid w:val="00D201DF"/>
    <w:rsid w:val="00D20290"/>
    <w:rsid w:val="00D2030F"/>
    <w:rsid w:val="00D2046C"/>
    <w:rsid w:val="00D2050A"/>
    <w:rsid w:val="00D20C68"/>
    <w:rsid w:val="00D20DD4"/>
    <w:rsid w:val="00D20EBE"/>
    <w:rsid w:val="00D20F75"/>
    <w:rsid w:val="00D20FD7"/>
    <w:rsid w:val="00D2105B"/>
    <w:rsid w:val="00D210C3"/>
    <w:rsid w:val="00D21313"/>
    <w:rsid w:val="00D2150D"/>
    <w:rsid w:val="00D218C6"/>
    <w:rsid w:val="00D219E2"/>
    <w:rsid w:val="00D21B7D"/>
    <w:rsid w:val="00D21C7D"/>
    <w:rsid w:val="00D21DED"/>
    <w:rsid w:val="00D21FDF"/>
    <w:rsid w:val="00D21FE3"/>
    <w:rsid w:val="00D220B3"/>
    <w:rsid w:val="00D22825"/>
    <w:rsid w:val="00D2282C"/>
    <w:rsid w:val="00D2294D"/>
    <w:rsid w:val="00D22B3C"/>
    <w:rsid w:val="00D22BCA"/>
    <w:rsid w:val="00D22D20"/>
    <w:rsid w:val="00D22F7F"/>
    <w:rsid w:val="00D22FC1"/>
    <w:rsid w:val="00D2320E"/>
    <w:rsid w:val="00D233D8"/>
    <w:rsid w:val="00D2343B"/>
    <w:rsid w:val="00D234C4"/>
    <w:rsid w:val="00D234D8"/>
    <w:rsid w:val="00D236DC"/>
    <w:rsid w:val="00D23768"/>
    <w:rsid w:val="00D237BA"/>
    <w:rsid w:val="00D239D8"/>
    <w:rsid w:val="00D23BD2"/>
    <w:rsid w:val="00D23D50"/>
    <w:rsid w:val="00D24092"/>
    <w:rsid w:val="00D24654"/>
    <w:rsid w:val="00D24658"/>
    <w:rsid w:val="00D24848"/>
    <w:rsid w:val="00D24C96"/>
    <w:rsid w:val="00D24CED"/>
    <w:rsid w:val="00D24DC2"/>
    <w:rsid w:val="00D25081"/>
    <w:rsid w:val="00D250C9"/>
    <w:rsid w:val="00D251BF"/>
    <w:rsid w:val="00D253A5"/>
    <w:rsid w:val="00D253D2"/>
    <w:rsid w:val="00D256FA"/>
    <w:rsid w:val="00D25798"/>
    <w:rsid w:val="00D25923"/>
    <w:rsid w:val="00D2598D"/>
    <w:rsid w:val="00D25B00"/>
    <w:rsid w:val="00D25C3E"/>
    <w:rsid w:val="00D25CA9"/>
    <w:rsid w:val="00D25D2F"/>
    <w:rsid w:val="00D25D58"/>
    <w:rsid w:val="00D25D5C"/>
    <w:rsid w:val="00D25E53"/>
    <w:rsid w:val="00D25EA0"/>
    <w:rsid w:val="00D26132"/>
    <w:rsid w:val="00D261FD"/>
    <w:rsid w:val="00D2638F"/>
    <w:rsid w:val="00D26443"/>
    <w:rsid w:val="00D265A4"/>
    <w:rsid w:val="00D26A52"/>
    <w:rsid w:val="00D26A75"/>
    <w:rsid w:val="00D26A7B"/>
    <w:rsid w:val="00D26B94"/>
    <w:rsid w:val="00D26E05"/>
    <w:rsid w:val="00D26F14"/>
    <w:rsid w:val="00D271E8"/>
    <w:rsid w:val="00D27443"/>
    <w:rsid w:val="00D27622"/>
    <w:rsid w:val="00D276B1"/>
    <w:rsid w:val="00D2779D"/>
    <w:rsid w:val="00D278F4"/>
    <w:rsid w:val="00D27AAF"/>
    <w:rsid w:val="00D27C5D"/>
    <w:rsid w:val="00D27D46"/>
    <w:rsid w:val="00D27F36"/>
    <w:rsid w:val="00D3036A"/>
    <w:rsid w:val="00D30442"/>
    <w:rsid w:val="00D30450"/>
    <w:rsid w:val="00D3050E"/>
    <w:rsid w:val="00D305A0"/>
    <w:rsid w:val="00D305F1"/>
    <w:rsid w:val="00D308F1"/>
    <w:rsid w:val="00D3091D"/>
    <w:rsid w:val="00D30947"/>
    <w:rsid w:val="00D30998"/>
    <w:rsid w:val="00D30B67"/>
    <w:rsid w:val="00D30B9D"/>
    <w:rsid w:val="00D30BE1"/>
    <w:rsid w:val="00D30C89"/>
    <w:rsid w:val="00D30EA0"/>
    <w:rsid w:val="00D31342"/>
    <w:rsid w:val="00D3134A"/>
    <w:rsid w:val="00D314C9"/>
    <w:rsid w:val="00D318EE"/>
    <w:rsid w:val="00D31A1F"/>
    <w:rsid w:val="00D31A2F"/>
    <w:rsid w:val="00D32082"/>
    <w:rsid w:val="00D322A0"/>
    <w:rsid w:val="00D322C0"/>
    <w:rsid w:val="00D323A5"/>
    <w:rsid w:val="00D32442"/>
    <w:rsid w:val="00D326D4"/>
    <w:rsid w:val="00D327B4"/>
    <w:rsid w:val="00D328C6"/>
    <w:rsid w:val="00D32A38"/>
    <w:rsid w:val="00D32B04"/>
    <w:rsid w:val="00D32B3B"/>
    <w:rsid w:val="00D32BD9"/>
    <w:rsid w:val="00D32D3C"/>
    <w:rsid w:val="00D32E93"/>
    <w:rsid w:val="00D32FB8"/>
    <w:rsid w:val="00D330A1"/>
    <w:rsid w:val="00D3337D"/>
    <w:rsid w:val="00D33508"/>
    <w:rsid w:val="00D337A3"/>
    <w:rsid w:val="00D337A8"/>
    <w:rsid w:val="00D339D4"/>
    <w:rsid w:val="00D33A44"/>
    <w:rsid w:val="00D33D9D"/>
    <w:rsid w:val="00D33F23"/>
    <w:rsid w:val="00D33F3F"/>
    <w:rsid w:val="00D33F7E"/>
    <w:rsid w:val="00D34145"/>
    <w:rsid w:val="00D341DB"/>
    <w:rsid w:val="00D34248"/>
    <w:rsid w:val="00D342B3"/>
    <w:rsid w:val="00D345C2"/>
    <w:rsid w:val="00D3468B"/>
    <w:rsid w:val="00D34A07"/>
    <w:rsid w:val="00D34AFC"/>
    <w:rsid w:val="00D34CC8"/>
    <w:rsid w:val="00D35069"/>
    <w:rsid w:val="00D35127"/>
    <w:rsid w:val="00D3567C"/>
    <w:rsid w:val="00D356DB"/>
    <w:rsid w:val="00D35744"/>
    <w:rsid w:val="00D359FC"/>
    <w:rsid w:val="00D35BEF"/>
    <w:rsid w:val="00D35D13"/>
    <w:rsid w:val="00D35D16"/>
    <w:rsid w:val="00D361C8"/>
    <w:rsid w:val="00D36635"/>
    <w:rsid w:val="00D36639"/>
    <w:rsid w:val="00D36BCC"/>
    <w:rsid w:val="00D36DBB"/>
    <w:rsid w:val="00D36DFE"/>
    <w:rsid w:val="00D36F5A"/>
    <w:rsid w:val="00D37210"/>
    <w:rsid w:val="00D372EF"/>
    <w:rsid w:val="00D374B3"/>
    <w:rsid w:val="00D37B04"/>
    <w:rsid w:val="00D37B21"/>
    <w:rsid w:val="00D37B70"/>
    <w:rsid w:val="00D400D7"/>
    <w:rsid w:val="00D400F1"/>
    <w:rsid w:val="00D40153"/>
    <w:rsid w:val="00D4036A"/>
    <w:rsid w:val="00D4048C"/>
    <w:rsid w:val="00D405B7"/>
    <w:rsid w:val="00D40642"/>
    <w:rsid w:val="00D407FC"/>
    <w:rsid w:val="00D40D3D"/>
    <w:rsid w:val="00D40DCA"/>
    <w:rsid w:val="00D40DF7"/>
    <w:rsid w:val="00D40E00"/>
    <w:rsid w:val="00D40EDA"/>
    <w:rsid w:val="00D41009"/>
    <w:rsid w:val="00D4115D"/>
    <w:rsid w:val="00D413A2"/>
    <w:rsid w:val="00D413D9"/>
    <w:rsid w:val="00D4147F"/>
    <w:rsid w:val="00D41487"/>
    <w:rsid w:val="00D414A6"/>
    <w:rsid w:val="00D41634"/>
    <w:rsid w:val="00D417B0"/>
    <w:rsid w:val="00D417FC"/>
    <w:rsid w:val="00D41897"/>
    <w:rsid w:val="00D419ED"/>
    <w:rsid w:val="00D41ABE"/>
    <w:rsid w:val="00D41B68"/>
    <w:rsid w:val="00D41CF9"/>
    <w:rsid w:val="00D41F00"/>
    <w:rsid w:val="00D41F7F"/>
    <w:rsid w:val="00D420DC"/>
    <w:rsid w:val="00D4211C"/>
    <w:rsid w:val="00D421E2"/>
    <w:rsid w:val="00D42277"/>
    <w:rsid w:val="00D423B8"/>
    <w:rsid w:val="00D4244B"/>
    <w:rsid w:val="00D425E1"/>
    <w:rsid w:val="00D42B63"/>
    <w:rsid w:val="00D42C81"/>
    <w:rsid w:val="00D42DB2"/>
    <w:rsid w:val="00D42E3D"/>
    <w:rsid w:val="00D42EC4"/>
    <w:rsid w:val="00D43481"/>
    <w:rsid w:val="00D4371C"/>
    <w:rsid w:val="00D437ED"/>
    <w:rsid w:val="00D43CCF"/>
    <w:rsid w:val="00D43E4C"/>
    <w:rsid w:val="00D43E98"/>
    <w:rsid w:val="00D442AB"/>
    <w:rsid w:val="00D44307"/>
    <w:rsid w:val="00D446CA"/>
    <w:rsid w:val="00D44788"/>
    <w:rsid w:val="00D44C7F"/>
    <w:rsid w:val="00D44EDF"/>
    <w:rsid w:val="00D45138"/>
    <w:rsid w:val="00D451E7"/>
    <w:rsid w:val="00D45356"/>
    <w:rsid w:val="00D457AC"/>
    <w:rsid w:val="00D457F4"/>
    <w:rsid w:val="00D45914"/>
    <w:rsid w:val="00D459C9"/>
    <w:rsid w:val="00D45C95"/>
    <w:rsid w:val="00D45CD6"/>
    <w:rsid w:val="00D45FDE"/>
    <w:rsid w:val="00D461F4"/>
    <w:rsid w:val="00D464E6"/>
    <w:rsid w:val="00D467C2"/>
    <w:rsid w:val="00D468C7"/>
    <w:rsid w:val="00D46A28"/>
    <w:rsid w:val="00D46A48"/>
    <w:rsid w:val="00D46B8B"/>
    <w:rsid w:val="00D46BAF"/>
    <w:rsid w:val="00D46F4D"/>
    <w:rsid w:val="00D46F68"/>
    <w:rsid w:val="00D4702C"/>
    <w:rsid w:val="00D47208"/>
    <w:rsid w:val="00D4720A"/>
    <w:rsid w:val="00D472D0"/>
    <w:rsid w:val="00D47546"/>
    <w:rsid w:val="00D47719"/>
    <w:rsid w:val="00D4773C"/>
    <w:rsid w:val="00D477CE"/>
    <w:rsid w:val="00D4786A"/>
    <w:rsid w:val="00D47913"/>
    <w:rsid w:val="00D479E9"/>
    <w:rsid w:val="00D47B55"/>
    <w:rsid w:val="00D47B98"/>
    <w:rsid w:val="00D47C08"/>
    <w:rsid w:val="00D47C0D"/>
    <w:rsid w:val="00D47CD6"/>
    <w:rsid w:val="00D47D49"/>
    <w:rsid w:val="00D503D4"/>
    <w:rsid w:val="00D50419"/>
    <w:rsid w:val="00D50669"/>
    <w:rsid w:val="00D509DD"/>
    <w:rsid w:val="00D50B91"/>
    <w:rsid w:val="00D50EBF"/>
    <w:rsid w:val="00D510D6"/>
    <w:rsid w:val="00D511B4"/>
    <w:rsid w:val="00D51261"/>
    <w:rsid w:val="00D51264"/>
    <w:rsid w:val="00D516EE"/>
    <w:rsid w:val="00D51AD1"/>
    <w:rsid w:val="00D51C79"/>
    <w:rsid w:val="00D51D47"/>
    <w:rsid w:val="00D52150"/>
    <w:rsid w:val="00D5233B"/>
    <w:rsid w:val="00D523D2"/>
    <w:rsid w:val="00D52557"/>
    <w:rsid w:val="00D526CB"/>
    <w:rsid w:val="00D52A29"/>
    <w:rsid w:val="00D52B38"/>
    <w:rsid w:val="00D52C5E"/>
    <w:rsid w:val="00D52CA5"/>
    <w:rsid w:val="00D534D8"/>
    <w:rsid w:val="00D5358C"/>
    <w:rsid w:val="00D5368C"/>
    <w:rsid w:val="00D53693"/>
    <w:rsid w:val="00D5379F"/>
    <w:rsid w:val="00D539B8"/>
    <w:rsid w:val="00D53D70"/>
    <w:rsid w:val="00D53E97"/>
    <w:rsid w:val="00D5421A"/>
    <w:rsid w:val="00D5436C"/>
    <w:rsid w:val="00D54439"/>
    <w:rsid w:val="00D5469A"/>
    <w:rsid w:val="00D54AD7"/>
    <w:rsid w:val="00D54CBF"/>
    <w:rsid w:val="00D5510D"/>
    <w:rsid w:val="00D55426"/>
    <w:rsid w:val="00D554ED"/>
    <w:rsid w:val="00D555F9"/>
    <w:rsid w:val="00D5593F"/>
    <w:rsid w:val="00D5595C"/>
    <w:rsid w:val="00D55BD8"/>
    <w:rsid w:val="00D55CFE"/>
    <w:rsid w:val="00D55DCD"/>
    <w:rsid w:val="00D55DDC"/>
    <w:rsid w:val="00D55F77"/>
    <w:rsid w:val="00D560ED"/>
    <w:rsid w:val="00D562A8"/>
    <w:rsid w:val="00D56308"/>
    <w:rsid w:val="00D5643D"/>
    <w:rsid w:val="00D56470"/>
    <w:rsid w:val="00D564B4"/>
    <w:rsid w:val="00D564FA"/>
    <w:rsid w:val="00D56619"/>
    <w:rsid w:val="00D569D1"/>
    <w:rsid w:val="00D569D2"/>
    <w:rsid w:val="00D56E9A"/>
    <w:rsid w:val="00D57017"/>
    <w:rsid w:val="00D570A7"/>
    <w:rsid w:val="00D570D0"/>
    <w:rsid w:val="00D57AF5"/>
    <w:rsid w:val="00D57B34"/>
    <w:rsid w:val="00D602A7"/>
    <w:rsid w:val="00D6057E"/>
    <w:rsid w:val="00D60A65"/>
    <w:rsid w:val="00D60A66"/>
    <w:rsid w:val="00D60C98"/>
    <w:rsid w:val="00D60D84"/>
    <w:rsid w:val="00D60E5A"/>
    <w:rsid w:val="00D60ED9"/>
    <w:rsid w:val="00D613AB"/>
    <w:rsid w:val="00D615BD"/>
    <w:rsid w:val="00D61A0C"/>
    <w:rsid w:val="00D61A43"/>
    <w:rsid w:val="00D61AA1"/>
    <w:rsid w:val="00D61B53"/>
    <w:rsid w:val="00D61E03"/>
    <w:rsid w:val="00D61E82"/>
    <w:rsid w:val="00D621D3"/>
    <w:rsid w:val="00D6220D"/>
    <w:rsid w:val="00D6258A"/>
    <w:rsid w:val="00D6268A"/>
    <w:rsid w:val="00D626A0"/>
    <w:rsid w:val="00D62847"/>
    <w:rsid w:val="00D62930"/>
    <w:rsid w:val="00D62A10"/>
    <w:rsid w:val="00D62A26"/>
    <w:rsid w:val="00D62A3F"/>
    <w:rsid w:val="00D62AD2"/>
    <w:rsid w:val="00D62FD5"/>
    <w:rsid w:val="00D63179"/>
    <w:rsid w:val="00D631DE"/>
    <w:rsid w:val="00D63243"/>
    <w:rsid w:val="00D63565"/>
    <w:rsid w:val="00D6358B"/>
    <w:rsid w:val="00D6377A"/>
    <w:rsid w:val="00D637A0"/>
    <w:rsid w:val="00D6380C"/>
    <w:rsid w:val="00D6386C"/>
    <w:rsid w:val="00D638FC"/>
    <w:rsid w:val="00D63B77"/>
    <w:rsid w:val="00D63BA4"/>
    <w:rsid w:val="00D63C55"/>
    <w:rsid w:val="00D63D32"/>
    <w:rsid w:val="00D64125"/>
    <w:rsid w:val="00D64250"/>
    <w:rsid w:val="00D6434C"/>
    <w:rsid w:val="00D6455F"/>
    <w:rsid w:val="00D64636"/>
    <w:rsid w:val="00D64657"/>
    <w:rsid w:val="00D64684"/>
    <w:rsid w:val="00D646F1"/>
    <w:rsid w:val="00D64BDB"/>
    <w:rsid w:val="00D64DA0"/>
    <w:rsid w:val="00D64E72"/>
    <w:rsid w:val="00D64EB6"/>
    <w:rsid w:val="00D64F8F"/>
    <w:rsid w:val="00D6501E"/>
    <w:rsid w:val="00D6504F"/>
    <w:rsid w:val="00D65179"/>
    <w:rsid w:val="00D65333"/>
    <w:rsid w:val="00D65446"/>
    <w:rsid w:val="00D6556C"/>
    <w:rsid w:val="00D656BD"/>
    <w:rsid w:val="00D656D0"/>
    <w:rsid w:val="00D65717"/>
    <w:rsid w:val="00D6579E"/>
    <w:rsid w:val="00D657DF"/>
    <w:rsid w:val="00D6589A"/>
    <w:rsid w:val="00D6589C"/>
    <w:rsid w:val="00D659BA"/>
    <w:rsid w:val="00D65A92"/>
    <w:rsid w:val="00D65DE3"/>
    <w:rsid w:val="00D66006"/>
    <w:rsid w:val="00D662E5"/>
    <w:rsid w:val="00D6633E"/>
    <w:rsid w:val="00D664C4"/>
    <w:rsid w:val="00D666F9"/>
    <w:rsid w:val="00D667CD"/>
    <w:rsid w:val="00D667E7"/>
    <w:rsid w:val="00D66934"/>
    <w:rsid w:val="00D66B76"/>
    <w:rsid w:val="00D66B9C"/>
    <w:rsid w:val="00D66C1D"/>
    <w:rsid w:val="00D66D37"/>
    <w:rsid w:val="00D66D4A"/>
    <w:rsid w:val="00D66DE9"/>
    <w:rsid w:val="00D66F9E"/>
    <w:rsid w:val="00D66FA0"/>
    <w:rsid w:val="00D6708D"/>
    <w:rsid w:val="00D6722A"/>
    <w:rsid w:val="00D6749F"/>
    <w:rsid w:val="00D67569"/>
    <w:rsid w:val="00D6799A"/>
    <w:rsid w:val="00D67C0C"/>
    <w:rsid w:val="00D67C54"/>
    <w:rsid w:val="00D67E2B"/>
    <w:rsid w:val="00D700AB"/>
    <w:rsid w:val="00D70289"/>
    <w:rsid w:val="00D7035F"/>
    <w:rsid w:val="00D703E9"/>
    <w:rsid w:val="00D70669"/>
    <w:rsid w:val="00D707A6"/>
    <w:rsid w:val="00D70855"/>
    <w:rsid w:val="00D708B7"/>
    <w:rsid w:val="00D70BD1"/>
    <w:rsid w:val="00D70C97"/>
    <w:rsid w:val="00D70D30"/>
    <w:rsid w:val="00D70E62"/>
    <w:rsid w:val="00D70EB4"/>
    <w:rsid w:val="00D710D3"/>
    <w:rsid w:val="00D71404"/>
    <w:rsid w:val="00D71492"/>
    <w:rsid w:val="00D7152F"/>
    <w:rsid w:val="00D71534"/>
    <w:rsid w:val="00D7174C"/>
    <w:rsid w:val="00D717D9"/>
    <w:rsid w:val="00D71921"/>
    <w:rsid w:val="00D71B15"/>
    <w:rsid w:val="00D71DAA"/>
    <w:rsid w:val="00D71E1D"/>
    <w:rsid w:val="00D71F59"/>
    <w:rsid w:val="00D72341"/>
    <w:rsid w:val="00D727E0"/>
    <w:rsid w:val="00D728FD"/>
    <w:rsid w:val="00D72EE5"/>
    <w:rsid w:val="00D73186"/>
    <w:rsid w:val="00D73591"/>
    <w:rsid w:val="00D73968"/>
    <w:rsid w:val="00D73993"/>
    <w:rsid w:val="00D73A75"/>
    <w:rsid w:val="00D73B46"/>
    <w:rsid w:val="00D73CD3"/>
    <w:rsid w:val="00D73DA4"/>
    <w:rsid w:val="00D74060"/>
    <w:rsid w:val="00D74117"/>
    <w:rsid w:val="00D743D8"/>
    <w:rsid w:val="00D74807"/>
    <w:rsid w:val="00D7480F"/>
    <w:rsid w:val="00D74810"/>
    <w:rsid w:val="00D74B7E"/>
    <w:rsid w:val="00D74CFA"/>
    <w:rsid w:val="00D74F21"/>
    <w:rsid w:val="00D75139"/>
    <w:rsid w:val="00D75578"/>
    <w:rsid w:val="00D755C1"/>
    <w:rsid w:val="00D755EB"/>
    <w:rsid w:val="00D7570A"/>
    <w:rsid w:val="00D75844"/>
    <w:rsid w:val="00D758A9"/>
    <w:rsid w:val="00D7598C"/>
    <w:rsid w:val="00D759C4"/>
    <w:rsid w:val="00D75C01"/>
    <w:rsid w:val="00D75D32"/>
    <w:rsid w:val="00D75FB7"/>
    <w:rsid w:val="00D7608B"/>
    <w:rsid w:val="00D761AF"/>
    <w:rsid w:val="00D761F1"/>
    <w:rsid w:val="00D7631E"/>
    <w:rsid w:val="00D767A0"/>
    <w:rsid w:val="00D767B7"/>
    <w:rsid w:val="00D7681B"/>
    <w:rsid w:val="00D768D9"/>
    <w:rsid w:val="00D76910"/>
    <w:rsid w:val="00D76A88"/>
    <w:rsid w:val="00D76AC8"/>
    <w:rsid w:val="00D76C8C"/>
    <w:rsid w:val="00D76DC2"/>
    <w:rsid w:val="00D7704B"/>
    <w:rsid w:val="00D7704D"/>
    <w:rsid w:val="00D7708E"/>
    <w:rsid w:val="00D770A9"/>
    <w:rsid w:val="00D77111"/>
    <w:rsid w:val="00D771F4"/>
    <w:rsid w:val="00D7767E"/>
    <w:rsid w:val="00D779C3"/>
    <w:rsid w:val="00D77A40"/>
    <w:rsid w:val="00D77ABF"/>
    <w:rsid w:val="00D77B75"/>
    <w:rsid w:val="00D77BB4"/>
    <w:rsid w:val="00D77C2E"/>
    <w:rsid w:val="00D80588"/>
    <w:rsid w:val="00D805C7"/>
    <w:rsid w:val="00D805D8"/>
    <w:rsid w:val="00D805FC"/>
    <w:rsid w:val="00D809A4"/>
    <w:rsid w:val="00D80A9B"/>
    <w:rsid w:val="00D80B94"/>
    <w:rsid w:val="00D80BB7"/>
    <w:rsid w:val="00D80CEF"/>
    <w:rsid w:val="00D80DC4"/>
    <w:rsid w:val="00D810EE"/>
    <w:rsid w:val="00D814D3"/>
    <w:rsid w:val="00D816B4"/>
    <w:rsid w:val="00D816DD"/>
    <w:rsid w:val="00D818F4"/>
    <w:rsid w:val="00D81990"/>
    <w:rsid w:val="00D81A1F"/>
    <w:rsid w:val="00D81D77"/>
    <w:rsid w:val="00D81E5A"/>
    <w:rsid w:val="00D81E9E"/>
    <w:rsid w:val="00D81F30"/>
    <w:rsid w:val="00D8234B"/>
    <w:rsid w:val="00D82613"/>
    <w:rsid w:val="00D8275E"/>
    <w:rsid w:val="00D827AE"/>
    <w:rsid w:val="00D82814"/>
    <w:rsid w:val="00D82909"/>
    <w:rsid w:val="00D82945"/>
    <w:rsid w:val="00D829A1"/>
    <w:rsid w:val="00D82A8A"/>
    <w:rsid w:val="00D82B48"/>
    <w:rsid w:val="00D82E09"/>
    <w:rsid w:val="00D82EEC"/>
    <w:rsid w:val="00D830AF"/>
    <w:rsid w:val="00D8311E"/>
    <w:rsid w:val="00D836A2"/>
    <w:rsid w:val="00D837C8"/>
    <w:rsid w:val="00D838F5"/>
    <w:rsid w:val="00D83B70"/>
    <w:rsid w:val="00D83C6E"/>
    <w:rsid w:val="00D83CCF"/>
    <w:rsid w:val="00D83F73"/>
    <w:rsid w:val="00D83FA9"/>
    <w:rsid w:val="00D83FB4"/>
    <w:rsid w:val="00D84097"/>
    <w:rsid w:val="00D840FC"/>
    <w:rsid w:val="00D842AD"/>
    <w:rsid w:val="00D842DC"/>
    <w:rsid w:val="00D84300"/>
    <w:rsid w:val="00D84303"/>
    <w:rsid w:val="00D849CD"/>
    <w:rsid w:val="00D84A73"/>
    <w:rsid w:val="00D84C59"/>
    <w:rsid w:val="00D84D5C"/>
    <w:rsid w:val="00D84EC0"/>
    <w:rsid w:val="00D85338"/>
    <w:rsid w:val="00D85413"/>
    <w:rsid w:val="00D85650"/>
    <w:rsid w:val="00D8567D"/>
    <w:rsid w:val="00D85797"/>
    <w:rsid w:val="00D857ED"/>
    <w:rsid w:val="00D85AA2"/>
    <w:rsid w:val="00D85ABF"/>
    <w:rsid w:val="00D85BEF"/>
    <w:rsid w:val="00D85C15"/>
    <w:rsid w:val="00D85C43"/>
    <w:rsid w:val="00D85D21"/>
    <w:rsid w:val="00D85D72"/>
    <w:rsid w:val="00D85F46"/>
    <w:rsid w:val="00D860F4"/>
    <w:rsid w:val="00D86140"/>
    <w:rsid w:val="00D8616A"/>
    <w:rsid w:val="00D861B3"/>
    <w:rsid w:val="00D862B9"/>
    <w:rsid w:val="00D865E6"/>
    <w:rsid w:val="00D86661"/>
    <w:rsid w:val="00D868A3"/>
    <w:rsid w:val="00D86972"/>
    <w:rsid w:val="00D86A0E"/>
    <w:rsid w:val="00D86A1E"/>
    <w:rsid w:val="00D86A46"/>
    <w:rsid w:val="00D86A4D"/>
    <w:rsid w:val="00D86AB8"/>
    <w:rsid w:val="00D86C1C"/>
    <w:rsid w:val="00D86C26"/>
    <w:rsid w:val="00D86C57"/>
    <w:rsid w:val="00D86C96"/>
    <w:rsid w:val="00D86E3B"/>
    <w:rsid w:val="00D86E62"/>
    <w:rsid w:val="00D870E8"/>
    <w:rsid w:val="00D872F0"/>
    <w:rsid w:val="00D873E9"/>
    <w:rsid w:val="00D873F2"/>
    <w:rsid w:val="00D876BC"/>
    <w:rsid w:val="00D878E4"/>
    <w:rsid w:val="00D87A28"/>
    <w:rsid w:val="00D87E98"/>
    <w:rsid w:val="00D87EC0"/>
    <w:rsid w:val="00D9008D"/>
    <w:rsid w:val="00D90148"/>
    <w:rsid w:val="00D90195"/>
    <w:rsid w:val="00D90489"/>
    <w:rsid w:val="00D90598"/>
    <w:rsid w:val="00D9074C"/>
    <w:rsid w:val="00D907EC"/>
    <w:rsid w:val="00D90C21"/>
    <w:rsid w:val="00D90D0D"/>
    <w:rsid w:val="00D90D4F"/>
    <w:rsid w:val="00D912C9"/>
    <w:rsid w:val="00D913B2"/>
    <w:rsid w:val="00D914BF"/>
    <w:rsid w:val="00D918C6"/>
    <w:rsid w:val="00D9192D"/>
    <w:rsid w:val="00D91973"/>
    <w:rsid w:val="00D91C70"/>
    <w:rsid w:val="00D91F89"/>
    <w:rsid w:val="00D924B5"/>
    <w:rsid w:val="00D9287E"/>
    <w:rsid w:val="00D929F1"/>
    <w:rsid w:val="00D92BD8"/>
    <w:rsid w:val="00D92C09"/>
    <w:rsid w:val="00D92F73"/>
    <w:rsid w:val="00D93095"/>
    <w:rsid w:val="00D93219"/>
    <w:rsid w:val="00D93453"/>
    <w:rsid w:val="00D934FC"/>
    <w:rsid w:val="00D9365C"/>
    <w:rsid w:val="00D93960"/>
    <w:rsid w:val="00D93CC0"/>
    <w:rsid w:val="00D93EEC"/>
    <w:rsid w:val="00D94237"/>
    <w:rsid w:val="00D945F3"/>
    <w:rsid w:val="00D946E4"/>
    <w:rsid w:val="00D947DD"/>
    <w:rsid w:val="00D949AE"/>
    <w:rsid w:val="00D94A3C"/>
    <w:rsid w:val="00D94BD4"/>
    <w:rsid w:val="00D94C8F"/>
    <w:rsid w:val="00D94E56"/>
    <w:rsid w:val="00D94EB4"/>
    <w:rsid w:val="00D94FC5"/>
    <w:rsid w:val="00D951D6"/>
    <w:rsid w:val="00D9521D"/>
    <w:rsid w:val="00D952C3"/>
    <w:rsid w:val="00D95391"/>
    <w:rsid w:val="00D95695"/>
    <w:rsid w:val="00D95A2F"/>
    <w:rsid w:val="00D95AA3"/>
    <w:rsid w:val="00D95AA7"/>
    <w:rsid w:val="00D95E63"/>
    <w:rsid w:val="00D95E8B"/>
    <w:rsid w:val="00D9602C"/>
    <w:rsid w:val="00D96068"/>
    <w:rsid w:val="00D96100"/>
    <w:rsid w:val="00D961C5"/>
    <w:rsid w:val="00D96373"/>
    <w:rsid w:val="00D963BE"/>
    <w:rsid w:val="00D963D6"/>
    <w:rsid w:val="00D96542"/>
    <w:rsid w:val="00D965E8"/>
    <w:rsid w:val="00D9666C"/>
    <w:rsid w:val="00D96684"/>
    <w:rsid w:val="00D9686E"/>
    <w:rsid w:val="00D968E9"/>
    <w:rsid w:val="00D969FD"/>
    <w:rsid w:val="00D96B82"/>
    <w:rsid w:val="00D96BDA"/>
    <w:rsid w:val="00D96CA9"/>
    <w:rsid w:val="00D97037"/>
    <w:rsid w:val="00D9717F"/>
    <w:rsid w:val="00D97231"/>
    <w:rsid w:val="00D9745F"/>
    <w:rsid w:val="00D97461"/>
    <w:rsid w:val="00D977A6"/>
    <w:rsid w:val="00D979D4"/>
    <w:rsid w:val="00D97DFA"/>
    <w:rsid w:val="00DA009F"/>
    <w:rsid w:val="00DA02DE"/>
    <w:rsid w:val="00DA0539"/>
    <w:rsid w:val="00DA0559"/>
    <w:rsid w:val="00DA058B"/>
    <w:rsid w:val="00DA0616"/>
    <w:rsid w:val="00DA064D"/>
    <w:rsid w:val="00DA08DD"/>
    <w:rsid w:val="00DA0CD5"/>
    <w:rsid w:val="00DA0E9F"/>
    <w:rsid w:val="00DA0F62"/>
    <w:rsid w:val="00DA0FC6"/>
    <w:rsid w:val="00DA0FF4"/>
    <w:rsid w:val="00DA1127"/>
    <w:rsid w:val="00DA139D"/>
    <w:rsid w:val="00DA1633"/>
    <w:rsid w:val="00DA1815"/>
    <w:rsid w:val="00DA184A"/>
    <w:rsid w:val="00DA1A8C"/>
    <w:rsid w:val="00DA1BEC"/>
    <w:rsid w:val="00DA1C4F"/>
    <w:rsid w:val="00DA1F17"/>
    <w:rsid w:val="00DA21EB"/>
    <w:rsid w:val="00DA2467"/>
    <w:rsid w:val="00DA246B"/>
    <w:rsid w:val="00DA256F"/>
    <w:rsid w:val="00DA2646"/>
    <w:rsid w:val="00DA2702"/>
    <w:rsid w:val="00DA294A"/>
    <w:rsid w:val="00DA299E"/>
    <w:rsid w:val="00DA2A56"/>
    <w:rsid w:val="00DA2E61"/>
    <w:rsid w:val="00DA30F4"/>
    <w:rsid w:val="00DA32C3"/>
    <w:rsid w:val="00DA3401"/>
    <w:rsid w:val="00DA35F3"/>
    <w:rsid w:val="00DA3611"/>
    <w:rsid w:val="00DA3A69"/>
    <w:rsid w:val="00DA3AC0"/>
    <w:rsid w:val="00DA3BD7"/>
    <w:rsid w:val="00DA3C25"/>
    <w:rsid w:val="00DA3CA1"/>
    <w:rsid w:val="00DA3CF2"/>
    <w:rsid w:val="00DA3F19"/>
    <w:rsid w:val="00DA3FE5"/>
    <w:rsid w:val="00DA41F1"/>
    <w:rsid w:val="00DA4321"/>
    <w:rsid w:val="00DA46FA"/>
    <w:rsid w:val="00DA47BB"/>
    <w:rsid w:val="00DA486F"/>
    <w:rsid w:val="00DA48DC"/>
    <w:rsid w:val="00DA4A04"/>
    <w:rsid w:val="00DA4AF2"/>
    <w:rsid w:val="00DA4C44"/>
    <w:rsid w:val="00DA50B3"/>
    <w:rsid w:val="00DA513B"/>
    <w:rsid w:val="00DA5227"/>
    <w:rsid w:val="00DA53B2"/>
    <w:rsid w:val="00DA5406"/>
    <w:rsid w:val="00DA571B"/>
    <w:rsid w:val="00DA597E"/>
    <w:rsid w:val="00DA5A72"/>
    <w:rsid w:val="00DA5B37"/>
    <w:rsid w:val="00DA5BB4"/>
    <w:rsid w:val="00DA5BD9"/>
    <w:rsid w:val="00DA5DEF"/>
    <w:rsid w:val="00DA6090"/>
    <w:rsid w:val="00DA60DA"/>
    <w:rsid w:val="00DA6219"/>
    <w:rsid w:val="00DA6245"/>
    <w:rsid w:val="00DA63CB"/>
    <w:rsid w:val="00DA6703"/>
    <w:rsid w:val="00DA6733"/>
    <w:rsid w:val="00DA684A"/>
    <w:rsid w:val="00DA68D8"/>
    <w:rsid w:val="00DA6A52"/>
    <w:rsid w:val="00DA6C35"/>
    <w:rsid w:val="00DA6CD2"/>
    <w:rsid w:val="00DA6EA1"/>
    <w:rsid w:val="00DA6F58"/>
    <w:rsid w:val="00DA6FF1"/>
    <w:rsid w:val="00DA7044"/>
    <w:rsid w:val="00DA7293"/>
    <w:rsid w:val="00DA7367"/>
    <w:rsid w:val="00DA73B6"/>
    <w:rsid w:val="00DA7519"/>
    <w:rsid w:val="00DA75CD"/>
    <w:rsid w:val="00DA764F"/>
    <w:rsid w:val="00DA7768"/>
    <w:rsid w:val="00DA77C7"/>
    <w:rsid w:val="00DA786E"/>
    <w:rsid w:val="00DA78DB"/>
    <w:rsid w:val="00DA795A"/>
    <w:rsid w:val="00DA79A9"/>
    <w:rsid w:val="00DA7E7D"/>
    <w:rsid w:val="00DB029D"/>
    <w:rsid w:val="00DB0417"/>
    <w:rsid w:val="00DB044C"/>
    <w:rsid w:val="00DB046D"/>
    <w:rsid w:val="00DB04DB"/>
    <w:rsid w:val="00DB04FF"/>
    <w:rsid w:val="00DB0612"/>
    <w:rsid w:val="00DB0699"/>
    <w:rsid w:val="00DB0895"/>
    <w:rsid w:val="00DB091E"/>
    <w:rsid w:val="00DB0CA6"/>
    <w:rsid w:val="00DB0DE5"/>
    <w:rsid w:val="00DB0E9B"/>
    <w:rsid w:val="00DB0EE3"/>
    <w:rsid w:val="00DB1215"/>
    <w:rsid w:val="00DB12B9"/>
    <w:rsid w:val="00DB14AA"/>
    <w:rsid w:val="00DB14FD"/>
    <w:rsid w:val="00DB1715"/>
    <w:rsid w:val="00DB1720"/>
    <w:rsid w:val="00DB1742"/>
    <w:rsid w:val="00DB1A09"/>
    <w:rsid w:val="00DB1C54"/>
    <w:rsid w:val="00DB1E9A"/>
    <w:rsid w:val="00DB213B"/>
    <w:rsid w:val="00DB27FA"/>
    <w:rsid w:val="00DB2A33"/>
    <w:rsid w:val="00DB2CCB"/>
    <w:rsid w:val="00DB3441"/>
    <w:rsid w:val="00DB3482"/>
    <w:rsid w:val="00DB3501"/>
    <w:rsid w:val="00DB362E"/>
    <w:rsid w:val="00DB3B6D"/>
    <w:rsid w:val="00DB3C4B"/>
    <w:rsid w:val="00DB3CF2"/>
    <w:rsid w:val="00DB3D3D"/>
    <w:rsid w:val="00DB3E7C"/>
    <w:rsid w:val="00DB3EBE"/>
    <w:rsid w:val="00DB4473"/>
    <w:rsid w:val="00DB47D3"/>
    <w:rsid w:val="00DB4A48"/>
    <w:rsid w:val="00DB4B28"/>
    <w:rsid w:val="00DB4B99"/>
    <w:rsid w:val="00DB4C0B"/>
    <w:rsid w:val="00DB5109"/>
    <w:rsid w:val="00DB5245"/>
    <w:rsid w:val="00DB539A"/>
    <w:rsid w:val="00DB5583"/>
    <w:rsid w:val="00DB55E3"/>
    <w:rsid w:val="00DB5678"/>
    <w:rsid w:val="00DB5AF3"/>
    <w:rsid w:val="00DB5B7D"/>
    <w:rsid w:val="00DB5BA4"/>
    <w:rsid w:val="00DB5C9C"/>
    <w:rsid w:val="00DB6465"/>
    <w:rsid w:val="00DB64A7"/>
    <w:rsid w:val="00DB64C9"/>
    <w:rsid w:val="00DB66A2"/>
    <w:rsid w:val="00DB66F4"/>
    <w:rsid w:val="00DB67F0"/>
    <w:rsid w:val="00DB681D"/>
    <w:rsid w:val="00DB685A"/>
    <w:rsid w:val="00DB6C40"/>
    <w:rsid w:val="00DB6DF7"/>
    <w:rsid w:val="00DB7101"/>
    <w:rsid w:val="00DB711A"/>
    <w:rsid w:val="00DB7160"/>
    <w:rsid w:val="00DB72DF"/>
    <w:rsid w:val="00DB78A1"/>
    <w:rsid w:val="00DB7B06"/>
    <w:rsid w:val="00DB7DA6"/>
    <w:rsid w:val="00DB7E76"/>
    <w:rsid w:val="00DB7F51"/>
    <w:rsid w:val="00DB7FDC"/>
    <w:rsid w:val="00DC00E0"/>
    <w:rsid w:val="00DC00F2"/>
    <w:rsid w:val="00DC01DE"/>
    <w:rsid w:val="00DC01F0"/>
    <w:rsid w:val="00DC0349"/>
    <w:rsid w:val="00DC0350"/>
    <w:rsid w:val="00DC03D5"/>
    <w:rsid w:val="00DC04A5"/>
    <w:rsid w:val="00DC04B2"/>
    <w:rsid w:val="00DC0528"/>
    <w:rsid w:val="00DC0650"/>
    <w:rsid w:val="00DC083A"/>
    <w:rsid w:val="00DC0844"/>
    <w:rsid w:val="00DC0C4A"/>
    <w:rsid w:val="00DC0CCB"/>
    <w:rsid w:val="00DC0D06"/>
    <w:rsid w:val="00DC0D40"/>
    <w:rsid w:val="00DC0E8B"/>
    <w:rsid w:val="00DC113F"/>
    <w:rsid w:val="00DC125C"/>
    <w:rsid w:val="00DC1276"/>
    <w:rsid w:val="00DC1614"/>
    <w:rsid w:val="00DC1D75"/>
    <w:rsid w:val="00DC1D95"/>
    <w:rsid w:val="00DC1FDE"/>
    <w:rsid w:val="00DC2016"/>
    <w:rsid w:val="00DC2218"/>
    <w:rsid w:val="00DC22AE"/>
    <w:rsid w:val="00DC246B"/>
    <w:rsid w:val="00DC24FB"/>
    <w:rsid w:val="00DC26E7"/>
    <w:rsid w:val="00DC288C"/>
    <w:rsid w:val="00DC2900"/>
    <w:rsid w:val="00DC29CB"/>
    <w:rsid w:val="00DC2AA4"/>
    <w:rsid w:val="00DC2B41"/>
    <w:rsid w:val="00DC2BB2"/>
    <w:rsid w:val="00DC2C23"/>
    <w:rsid w:val="00DC2C91"/>
    <w:rsid w:val="00DC2CC9"/>
    <w:rsid w:val="00DC2CCB"/>
    <w:rsid w:val="00DC2DF7"/>
    <w:rsid w:val="00DC3002"/>
    <w:rsid w:val="00DC35D4"/>
    <w:rsid w:val="00DC3755"/>
    <w:rsid w:val="00DC3761"/>
    <w:rsid w:val="00DC3A6A"/>
    <w:rsid w:val="00DC3AA9"/>
    <w:rsid w:val="00DC3C47"/>
    <w:rsid w:val="00DC3C49"/>
    <w:rsid w:val="00DC3D9F"/>
    <w:rsid w:val="00DC3DEA"/>
    <w:rsid w:val="00DC3DF2"/>
    <w:rsid w:val="00DC4037"/>
    <w:rsid w:val="00DC4169"/>
    <w:rsid w:val="00DC4319"/>
    <w:rsid w:val="00DC4479"/>
    <w:rsid w:val="00DC44CB"/>
    <w:rsid w:val="00DC46DD"/>
    <w:rsid w:val="00DC471D"/>
    <w:rsid w:val="00DC485D"/>
    <w:rsid w:val="00DC4A0C"/>
    <w:rsid w:val="00DC4A4E"/>
    <w:rsid w:val="00DC4B7C"/>
    <w:rsid w:val="00DC4DCC"/>
    <w:rsid w:val="00DC508B"/>
    <w:rsid w:val="00DC52D6"/>
    <w:rsid w:val="00DC55F0"/>
    <w:rsid w:val="00DC55F4"/>
    <w:rsid w:val="00DC5A0C"/>
    <w:rsid w:val="00DC5ACC"/>
    <w:rsid w:val="00DC5B30"/>
    <w:rsid w:val="00DC5B48"/>
    <w:rsid w:val="00DC5D2B"/>
    <w:rsid w:val="00DC5DBF"/>
    <w:rsid w:val="00DC5FAF"/>
    <w:rsid w:val="00DC6292"/>
    <w:rsid w:val="00DC62AF"/>
    <w:rsid w:val="00DC6815"/>
    <w:rsid w:val="00DC686C"/>
    <w:rsid w:val="00DC6884"/>
    <w:rsid w:val="00DC693A"/>
    <w:rsid w:val="00DC6E2E"/>
    <w:rsid w:val="00DC7031"/>
    <w:rsid w:val="00DC70B2"/>
    <w:rsid w:val="00DC71C1"/>
    <w:rsid w:val="00DC72D5"/>
    <w:rsid w:val="00DC7306"/>
    <w:rsid w:val="00DC7685"/>
    <w:rsid w:val="00DC76FC"/>
    <w:rsid w:val="00DC782C"/>
    <w:rsid w:val="00DC786F"/>
    <w:rsid w:val="00DC7973"/>
    <w:rsid w:val="00DC7AC3"/>
    <w:rsid w:val="00DC7C41"/>
    <w:rsid w:val="00DC7C46"/>
    <w:rsid w:val="00DC7D91"/>
    <w:rsid w:val="00DC7E06"/>
    <w:rsid w:val="00DC7ED2"/>
    <w:rsid w:val="00DC7F0B"/>
    <w:rsid w:val="00DC7F19"/>
    <w:rsid w:val="00DC7F9F"/>
    <w:rsid w:val="00DD0039"/>
    <w:rsid w:val="00DD00A8"/>
    <w:rsid w:val="00DD01B4"/>
    <w:rsid w:val="00DD01DA"/>
    <w:rsid w:val="00DD0220"/>
    <w:rsid w:val="00DD03E4"/>
    <w:rsid w:val="00DD09D7"/>
    <w:rsid w:val="00DD09E7"/>
    <w:rsid w:val="00DD0A14"/>
    <w:rsid w:val="00DD0C8B"/>
    <w:rsid w:val="00DD0C8C"/>
    <w:rsid w:val="00DD0DC3"/>
    <w:rsid w:val="00DD0DCB"/>
    <w:rsid w:val="00DD0F9B"/>
    <w:rsid w:val="00DD1039"/>
    <w:rsid w:val="00DD1239"/>
    <w:rsid w:val="00DD12F5"/>
    <w:rsid w:val="00DD1441"/>
    <w:rsid w:val="00DD1755"/>
    <w:rsid w:val="00DD19B3"/>
    <w:rsid w:val="00DD1A39"/>
    <w:rsid w:val="00DD1B8E"/>
    <w:rsid w:val="00DD1C79"/>
    <w:rsid w:val="00DD1CE5"/>
    <w:rsid w:val="00DD1F19"/>
    <w:rsid w:val="00DD2525"/>
    <w:rsid w:val="00DD253F"/>
    <w:rsid w:val="00DD254F"/>
    <w:rsid w:val="00DD2557"/>
    <w:rsid w:val="00DD299D"/>
    <w:rsid w:val="00DD29EB"/>
    <w:rsid w:val="00DD2B20"/>
    <w:rsid w:val="00DD2BD6"/>
    <w:rsid w:val="00DD2D3C"/>
    <w:rsid w:val="00DD2E99"/>
    <w:rsid w:val="00DD2ECA"/>
    <w:rsid w:val="00DD30FF"/>
    <w:rsid w:val="00DD3165"/>
    <w:rsid w:val="00DD3365"/>
    <w:rsid w:val="00DD3473"/>
    <w:rsid w:val="00DD348D"/>
    <w:rsid w:val="00DD363D"/>
    <w:rsid w:val="00DD3671"/>
    <w:rsid w:val="00DD36B4"/>
    <w:rsid w:val="00DD389A"/>
    <w:rsid w:val="00DD3947"/>
    <w:rsid w:val="00DD3BD7"/>
    <w:rsid w:val="00DD4016"/>
    <w:rsid w:val="00DD4217"/>
    <w:rsid w:val="00DD42B9"/>
    <w:rsid w:val="00DD437C"/>
    <w:rsid w:val="00DD4446"/>
    <w:rsid w:val="00DD4660"/>
    <w:rsid w:val="00DD47B6"/>
    <w:rsid w:val="00DD4B28"/>
    <w:rsid w:val="00DD4C06"/>
    <w:rsid w:val="00DD4C11"/>
    <w:rsid w:val="00DD5308"/>
    <w:rsid w:val="00DD5425"/>
    <w:rsid w:val="00DD55F0"/>
    <w:rsid w:val="00DD57B8"/>
    <w:rsid w:val="00DD58CE"/>
    <w:rsid w:val="00DD59EF"/>
    <w:rsid w:val="00DD5E24"/>
    <w:rsid w:val="00DD5E69"/>
    <w:rsid w:val="00DD5F15"/>
    <w:rsid w:val="00DD6016"/>
    <w:rsid w:val="00DD6807"/>
    <w:rsid w:val="00DD698B"/>
    <w:rsid w:val="00DD6D8B"/>
    <w:rsid w:val="00DD6E96"/>
    <w:rsid w:val="00DD6F63"/>
    <w:rsid w:val="00DD708F"/>
    <w:rsid w:val="00DD70A0"/>
    <w:rsid w:val="00DD71AB"/>
    <w:rsid w:val="00DD73CD"/>
    <w:rsid w:val="00DD73E4"/>
    <w:rsid w:val="00DD740F"/>
    <w:rsid w:val="00DD74D5"/>
    <w:rsid w:val="00DD75FB"/>
    <w:rsid w:val="00DD7690"/>
    <w:rsid w:val="00DD76AC"/>
    <w:rsid w:val="00DD77FF"/>
    <w:rsid w:val="00DD7897"/>
    <w:rsid w:val="00DD7964"/>
    <w:rsid w:val="00DD79F4"/>
    <w:rsid w:val="00DD7C53"/>
    <w:rsid w:val="00DD7E23"/>
    <w:rsid w:val="00DD7F5B"/>
    <w:rsid w:val="00DE0115"/>
    <w:rsid w:val="00DE025E"/>
    <w:rsid w:val="00DE0309"/>
    <w:rsid w:val="00DE0457"/>
    <w:rsid w:val="00DE050F"/>
    <w:rsid w:val="00DE0534"/>
    <w:rsid w:val="00DE061D"/>
    <w:rsid w:val="00DE0833"/>
    <w:rsid w:val="00DE0890"/>
    <w:rsid w:val="00DE0939"/>
    <w:rsid w:val="00DE0F42"/>
    <w:rsid w:val="00DE0FEE"/>
    <w:rsid w:val="00DE11C2"/>
    <w:rsid w:val="00DE11C4"/>
    <w:rsid w:val="00DE128E"/>
    <w:rsid w:val="00DE1376"/>
    <w:rsid w:val="00DE13A9"/>
    <w:rsid w:val="00DE1581"/>
    <w:rsid w:val="00DE1606"/>
    <w:rsid w:val="00DE160D"/>
    <w:rsid w:val="00DE1617"/>
    <w:rsid w:val="00DE18A4"/>
    <w:rsid w:val="00DE1AB0"/>
    <w:rsid w:val="00DE1C44"/>
    <w:rsid w:val="00DE1EAE"/>
    <w:rsid w:val="00DE1F04"/>
    <w:rsid w:val="00DE1F3C"/>
    <w:rsid w:val="00DE1FF2"/>
    <w:rsid w:val="00DE2043"/>
    <w:rsid w:val="00DE235C"/>
    <w:rsid w:val="00DE26D1"/>
    <w:rsid w:val="00DE27FF"/>
    <w:rsid w:val="00DE2A90"/>
    <w:rsid w:val="00DE2B1F"/>
    <w:rsid w:val="00DE2BE3"/>
    <w:rsid w:val="00DE2C26"/>
    <w:rsid w:val="00DE2D81"/>
    <w:rsid w:val="00DE2DC6"/>
    <w:rsid w:val="00DE2DE0"/>
    <w:rsid w:val="00DE2E8F"/>
    <w:rsid w:val="00DE2FB0"/>
    <w:rsid w:val="00DE3179"/>
    <w:rsid w:val="00DE31DB"/>
    <w:rsid w:val="00DE34E8"/>
    <w:rsid w:val="00DE3503"/>
    <w:rsid w:val="00DE3715"/>
    <w:rsid w:val="00DE3821"/>
    <w:rsid w:val="00DE3B3A"/>
    <w:rsid w:val="00DE3D19"/>
    <w:rsid w:val="00DE3E0F"/>
    <w:rsid w:val="00DE3ECB"/>
    <w:rsid w:val="00DE3FE5"/>
    <w:rsid w:val="00DE4423"/>
    <w:rsid w:val="00DE46B0"/>
    <w:rsid w:val="00DE46C7"/>
    <w:rsid w:val="00DE4802"/>
    <w:rsid w:val="00DE4807"/>
    <w:rsid w:val="00DE4A7E"/>
    <w:rsid w:val="00DE4AE2"/>
    <w:rsid w:val="00DE4C0A"/>
    <w:rsid w:val="00DE4FE2"/>
    <w:rsid w:val="00DE50F6"/>
    <w:rsid w:val="00DE51CB"/>
    <w:rsid w:val="00DE51F0"/>
    <w:rsid w:val="00DE52BF"/>
    <w:rsid w:val="00DE5543"/>
    <w:rsid w:val="00DE56F6"/>
    <w:rsid w:val="00DE573D"/>
    <w:rsid w:val="00DE5902"/>
    <w:rsid w:val="00DE5BD9"/>
    <w:rsid w:val="00DE61EB"/>
    <w:rsid w:val="00DE6353"/>
    <w:rsid w:val="00DE66B3"/>
    <w:rsid w:val="00DE676C"/>
    <w:rsid w:val="00DE6911"/>
    <w:rsid w:val="00DE6A86"/>
    <w:rsid w:val="00DE6B6A"/>
    <w:rsid w:val="00DE6E73"/>
    <w:rsid w:val="00DE6F3D"/>
    <w:rsid w:val="00DE6FD7"/>
    <w:rsid w:val="00DE709B"/>
    <w:rsid w:val="00DE717C"/>
    <w:rsid w:val="00DE740D"/>
    <w:rsid w:val="00DE7650"/>
    <w:rsid w:val="00DE7711"/>
    <w:rsid w:val="00DE7734"/>
    <w:rsid w:val="00DE79EF"/>
    <w:rsid w:val="00DE7D65"/>
    <w:rsid w:val="00DE7DB6"/>
    <w:rsid w:val="00DE7E4F"/>
    <w:rsid w:val="00DE7F1B"/>
    <w:rsid w:val="00DE7FDD"/>
    <w:rsid w:val="00DF0054"/>
    <w:rsid w:val="00DF00A7"/>
    <w:rsid w:val="00DF0339"/>
    <w:rsid w:val="00DF039F"/>
    <w:rsid w:val="00DF04AF"/>
    <w:rsid w:val="00DF04CC"/>
    <w:rsid w:val="00DF05FC"/>
    <w:rsid w:val="00DF06F6"/>
    <w:rsid w:val="00DF082A"/>
    <w:rsid w:val="00DF0AE3"/>
    <w:rsid w:val="00DF0C9E"/>
    <w:rsid w:val="00DF0D02"/>
    <w:rsid w:val="00DF117E"/>
    <w:rsid w:val="00DF11C7"/>
    <w:rsid w:val="00DF11D6"/>
    <w:rsid w:val="00DF132A"/>
    <w:rsid w:val="00DF1478"/>
    <w:rsid w:val="00DF16E1"/>
    <w:rsid w:val="00DF192D"/>
    <w:rsid w:val="00DF1B34"/>
    <w:rsid w:val="00DF1BBE"/>
    <w:rsid w:val="00DF1CCD"/>
    <w:rsid w:val="00DF1D0F"/>
    <w:rsid w:val="00DF1F31"/>
    <w:rsid w:val="00DF2058"/>
    <w:rsid w:val="00DF220C"/>
    <w:rsid w:val="00DF2346"/>
    <w:rsid w:val="00DF2402"/>
    <w:rsid w:val="00DF254C"/>
    <w:rsid w:val="00DF26D4"/>
    <w:rsid w:val="00DF26EF"/>
    <w:rsid w:val="00DF27E9"/>
    <w:rsid w:val="00DF27F2"/>
    <w:rsid w:val="00DF282B"/>
    <w:rsid w:val="00DF28D4"/>
    <w:rsid w:val="00DF2A73"/>
    <w:rsid w:val="00DF2BB3"/>
    <w:rsid w:val="00DF2C55"/>
    <w:rsid w:val="00DF2ECC"/>
    <w:rsid w:val="00DF2EE1"/>
    <w:rsid w:val="00DF2FD9"/>
    <w:rsid w:val="00DF352A"/>
    <w:rsid w:val="00DF3537"/>
    <w:rsid w:val="00DF3578"/>
    <w:rsid w:val="00DF3698"/>
    <w:rsid w:val="00DF389F"/>
    <w:rsid w:val="00DF3B74"/>
    <w:rsid w:val="00DF3D4B"/>
    <w:rsid w:val="00DF4075"/>
    <w:rsid w:val="00DF41CC"/>
    <w:rsid w:val="00DF4304"/>
    <w:rsid w:val="00DF4312"/>
    <w:rsid w:val="00DF4334"/>
    <w:rsid w:val="00DF472C"/>
    <w:rsid w:val="00DF47E9"/>
    <w:rsid w:val="00DF4820"/>
    <w:rsid w:val="00DF4856"/>
    <w:rsid w:val="00DF4920"/>
    <w:rsid w:val="00DF4A54"/>
    <w:rsid w:val="00DF4E1F"/>
    <w:rsid w:val="00DF4EE5"/>
    <w:rsid w:val="00DF5346"/>
    <w:rsid w:val="00DF55A5"/>
    <w:rsid w:val="00DF55B4"/>
    <w:rsid w:val="00DF5947"/>
    <w:rsid w:val="00DF59C0"/>
    <w:rsid w:val="00DF59DE"/>
    <w:rsid w:val="00DF5AFD"/>
    <w:rsid w:val="00DF5BE0"/>
    <w:rsid w:val="00DF5CF2"/>
    <w:rsid w:val="00DF5E0F"/>
    <w:rsid w:val="00DF5EB5"/>
    <w:rsid w:val="00DF635D"/>
    <w:rsid w:val="00DF636A"/>
    <w:rsid w:val="00DF64B8"/>
    <w:rsid w:val="00DF6681"/>
    <w:rsid w:val="00DF6772"/>
    <w:rsid w:val="00DF67C5"/>
    <w:rsid w:val="00DF6839"/>
    <w:rsid w:val="00DF68EA"/>
    <w:rsid w:val="00DF6D8C"/>
    <w:rsid w:val="00DF7014"/>
    <w:rsid w:val="00DF7057"/>
    <w:rsid w:val="00DF71AC"/>
    <w:rsid w:val="00DF72F4"/>
    <w:rsid w:val="00DF74C6"/>
    <w:rsid w:val="00DF7765"/>
    <w:rsid w:val="00DF78E9"/>
    <w:rsid w:val="00DF7BB2"/>
    <w:rsid w:val="00DF7C42"/>
    <w:rsid w:val="00DF7DEF"/>
    <w:rsid w:val="00E0010F"/>
    <w:rsid w:val="00E001AE"/>
    <w:rsid w:val="00E00273"/>
    <w:rsid w:val="00E0038C"/>
    <w:rsid w:val="00E00499"/>
    <w:rsid w:val="00E005AB"/>
    <w:rsid w:val="00E00A49"/>
    <w:rsid w:val="00E00AF1"/>
    <w:rsid w:val="00E00AF3"/>
    <w:rsid w:val="00E00B74"/>
    <w:rsid w:val="00E00C16"/>
    <w:rsid w:val="00E00D57"/>
    <w:rsid w:val="00E00DC7"/>
    <w:rsid w:val="00E00EC5"/>
    <w:rsid w:val="00E01217"/>
    <w:rsid w:val="00E01535"/>
    <w:rsid w:val="00E0154D"/>
    <w:rsid w:val="00E0156D"/>
    <w:rsid w:val="00E01584"/>
    <w:rsid w:val="00E015D1"/>
    <w:rsid w:val="00E016F3"/>
    <w:rsid w:val="00E017F8"/>
    <w:rsid w:val="00E0189D"/>
    <w:rsid w:val="00E018DB"/>
    <w:rsid w:val="00E01982"/>
    <w:rsid w:val="00E019D9"/>
    <w:rsid w:val="00E019E0"/>
    <w:rsid w:val="00E01A20"/>
    <w:rsid w:val="00E01A86"/>
    <w:rsid w:val="00E01B40"/>
    <w:rsid w:val="00E01DB0"/>
    <w:rsid w:val="00E01F1A"/>
    <w:rsid w:val="00E01F61"/>
    <w:rsid w:val="00E02322"/>
    <w:rsid w:val="00E02439"/>
    <w:rsid w:val="00E024E4"/>
    <w:rsid w:val="00E02838"/>
    <w:rsid w:val="00E029D4"/>
    <w:rsid w:val="00E02A37"/>
    <w:rsid w:val="00E02B5F"/>
    <w:rsid w:val="00E02E39"/>
    <w:rsid w:val="00E02E47"/>
    <w:rsid w:val="00E02EEB"/>
    <w:rsid w:val="00E030B6"/>
    <w:rsid w:val="00E03339"/>
    <w:rsid w:val="00E0346A"/>
    <w:rsid w:val="00E03806"/>
    <w:rsid w:val="00E03819"/>
    <w:rsid w:val="00E03A71"/>
    <w:rsid w:val="00E03B50"/>
    <w:rsid w:val="00E03C5A"/>
    <w:rsid w:val="00E03D1A"/>
    <w:rsid w:val="00E03D7F"/>
    <w:rsid w:val="00E03DCF"/>
    <w:rsid w:val="00E03EB6"/>
    <w:rsid w:val="00E03ED4"/>
    <w:rsid w:val="00E0409E"/>
    <w:rsid w:val="00E040D2"/>
    <w:rsid w:val="00E0417D"/>
    <w:rsid w:val="00E04297"/>
    <w:rsid w:val="00E04464"/>
    <w:rsid w:val="00E04562"/>
    <w:rsid w:val="00E04781"/>
    <w:rsid w:val="00E04974"/>
    <w:rsid w:val="00E04B8C"/>
    <w:rsid w:val="00E04C20"/>
    <w:rsid w:val="00E04ED3"/>
    <w:rsid w:val="00E04F56"/>
    <w:rsid w:val="00E04F65"/>
    <w:rsid w:val="00E04F7F"/>
    <w:rsid w:val="00E04FC5"/>
    <w:rsid w:val="00E05414"/>
    <w:rsid w:val="00E059E3"/>
    <w:rsid w:val="00E05A9F"/>
    <w:rsid w:val="00E05AB4"/>
    <w:rsid w:val="00E05E3A"/>
    <w:rsid w:val="00E062B7"/>
    <w:rsid w:val="00E063AA"/>
    <w:rsid w:val="00E063C0"/>
    <w:rsid w:val="00E0658F"/>
    <w:rsid w:val="00E06719"/>
    <w:rsid w:val="00E06806"/>
    <w:rsid w:val="00E06A0F"/>
    <w:rsid w:val="00E06B28"/>
    <w:rsid w:val="00E06C79"/>
    <w:rsid w:val="00E06DA3"/>
    <w:rsid w:val="00E06DE8"/>
    <w:rsid w:val="00E06E72"/>
    <w:rsid w:val="00E06F70"/>
    <w:rsid w:val="00E06F72"/>
    <w:rsid w:val="00E07179"/>
    <w:rsid w:val="00E0739B"/>
    <w:rsid w:val="00E07424"/>
    <w:rsid w:val="00E0747F"/>
    <w:rsid w:val="00E07507"/>
    <w:rsid w:val="00E075DA"/>
    <w:rsid w:val="00E07974"/>
    <w:rsid w:val="00E079A8"/>
    <w:rsid w:val="00E079CD"/>
    <w:rsid w:val="00E07D45"/>
    <w:rsid w:val="00E07DE7"/>
    <w:rsid w:val="00E07E86"/>
    <w:rsid w:val="00E10173"/>
    <w:rsid w:val="00E10426"/>
    <w:rsid w:val="00E1071B"/>
    <w:rsid w:val="00E10945"/>
    <w:rsid w:val="00E10B89"/>
    <w:rsid w:val="00E10BF4"/>
    <w:rsid w:val="00E10D46"/>
    <w:rsid w:val="00E10E4A"/>
    <w:rsid w:val="00E10F65"/>
    <w:rsid w:val="00E110C6"/>
    <w:rsid w:val="00E1110B"/>
    <w:rsid w:val="00E1116F"/>
    <w:rsid w:val="00E111CF"/>
    <w:rsid w:val="00E11668"/>
    <w:rsid w:val="00E11712"/>
    <w:rsid w:val="00E117B8"/>
    <w:rsid w:val="00E11929"/>
    <w:rsid w:val="00E11B4C"/>
    <w:rsid w:val="00E11C1B"/>
    <w:rsid w:val="00E11DAB"/>
    <w:rsid w:val="00E11F3C"/>
    <w:rsid w:val="00E1207B"/>
    <w:rsid w:val="00E122DD"/>
    <w:rsid w:val="00E1232F"/>
    <w:rsid w:val="00E1233C"/>
    <w:rsid w:val="00E1260D"/>
    <w:rsid w:val="00E1268D"/>
    <w:rsid w:val="00E126D4"/>
    <w:rsid w:val="00E127CC"/>
    <w:rsid w:val="00E12816"/>
    <w:rsid w:val="00E128AD"/>
    <w:rsid w:val="00E12A33"/>
    <w:rsid w:val="00E12A42"/>
    <w:rsid w:val="00E12B75"/>
    <w:rsid w:val="00E12C0C"/>
    <w:rsid w:val="00E12CE3"/>
    <w:rsid w:val="00E12DF2"/>
    <w:rsid w:val="00E130E8"/>
    <w:rsid w:val="00E1311B"/>
    <w:rsid w:val="00E1320B"/>
    <w:rsid w:val="00E1339D"/>
    <w:rsid w:val="00E13475"/>
    <w:rsid w:val="00E1371F"/>
    <w:rsid w:val="00E13777"/>
    <w:rsid w:val="00E1385C"/>
    <w:rsid w:val="00E1398D"/>
    <w:rsid w:val="00E13AA3"/>
    <w:rsid w:val="00E13AAC"/>
    <w:rsid w:val="00E13BD9"/>
    <w:rsid w:val="00E13E6C"/>
    <w:rsid w:val="00E13F0C"/>
    <w:rsid w:val="00E14042"/>
    <w:rsid w:val="00E140A1"/>
    <w:rsid w:val="00E1410F"/>
    <w:rsid w:val="00E149C1"/>
    <w:rsid w:val="00E149EB"/>
    <w:rsid w:val="00E14A0F"/>
    <w:rsid w:val="00E14B9A"/>
    <w:rsid w:val="00E14BCB"/>
    <w:rsid w:val="00E14F87"/>
    <w:rsid w:val="00E14FEC"/>
    <w:rsid w:val="00E15071"/>
    <w:rsid w:val="00E150E6"/>
    <w:rsid w:val="00E15188"/>
    <w:rsid w:val="00E15238"/>
    <w:rsid w:val="00E152C9"/>
    <w:rsid w:val="00E1577D"/>
    <w:rsid w:val="00E1590A"/>
    <w:rsid w:val="00E15A6C"/>
    <w:rsid w:val="00E15AA8"/>
    <w:rsid w:val="00E15EB0"/>
    <w:rsid w:val="00E160EB"/>
    <w:rsid w:val="00E1610B"/>
    <w:rsid w:val="00E16177"/>
    <w:rsid w:val="00E16194"/>
    <w:rsid w:val="00E16208"/>
    <w:rsid w:val="00E16293"/>
    <w:rsid w:val="00E162C3"/>
    <w:rsid w:val="00E16573"/>
    <w:rsid w:val="00E16719"/>
    <w:rsid w:val="00E16757"/>
    <w:rsid w:val="00E1682E"/>
    <w:rsid w:val="00E1698F"/>
    <w:rsid w:val="00E16A72"/>
    <w:rsid w:val="00E16BD2"/>
    <w:rsid w:val="00E172D3"/>
    <w:rsid w:val="00E175A3"/>
    <w:rsid w:val="00E177AE"/>
    <w:rsid w:val="00E1787C"/>
    <w:rsid w:val="00E17C2A"/>
    <w:rsid w:val="00E17C66"/>
    <w:rsid w:val="00E17D85"/>
    <w:rsid w:val="00E17F25"/>
    <w:rsid w:val="00E17F45"/>
    <w:rsid w:val="00E202B3"/>
    <w:rsid w:val="00E202BA"/>
    <w:rsid w:val="00E20447"/>
    <w:rsid w:val="00E2079D"/>
    <w:rsid w:val="00E2080D"/>
    <w:rsid w:val="00E208DC"/>
    <w:rsid w:val="00E20EAC"/>
    <w:rsid w:val="00E20F35"/>
    <w:rsid w:val="00E2110C"/>
    <w:rsid w:val="00E21557"/>
    <w:rsid w:val="00E21761"/>
    <w:rsid w:val="00E217EE"/>
    <w:rsid w:val="00E21A30"/>
    <w:rsid w:val="00E21A9A"/>
    <w:rsid w:val="00E21BA8"/>
    <w:rsid w:val="00E21CB1"/>
    <w:rsid w:val="00E21FBE"/>
    <w:rsid w:val="00E2204A"/>
    <w:rsid w:val="00E22139"/>
    <w:rsid w:val="00E2218E"/>
    <w:rsid w:val="00E22226"/>
    <w:rsid w:val="00E2225F"/>
    <w:rsid w:val="00E2237E"/>
    <w:rsid w:val="00E2255A"/>
    <w:rsid w:val="00E22C70"/>
    <w:rsid w:val="00E22E01"/>
    <w:rsid w:val="00E23013"/>
    <w:rsid w:val="00E232F8"/>
    <w:rsid w:val="00E2351A"/>
    <w:rsid w:val="00E23532"/>
    <w:rsid w:val="00E23831"/>
    <w:rsid w:val="00E2383B"/>
    <w:rsid w:val="00E238AD"/>
    <w:rsid w:val="00E238C4"/>
    <w:rsid w:val="00E23903"/>
    <w:rsid w:val="00E23962"/>
    <w:rsid w:val="00E23B6B"/>
    <w:rsid w:val="00E23D8F"/>
    <w:rsid w:val="00E23EB2"/>
    <w:rsid w:val="00E2400D"/>
    <w:rsid w:val="00E2402F"/>
    <w:rsid w:val="00E2449C"/>
    <w:rsid w:val="00E245A0"/>
    <w:rsid w:val="00E245CA"/>
    <w:rsid w:val="00E24633"/>
    <w:rsid w:val="00E248AF"/>
    <w:rsid w:val="00E24B03"/>
    <w:rsid w:val="00E24B5B"/>
    <w:rsid w:val="00E24B70"/>
    <w:rsid w:val="00E24BEF"/>
    <w:rsid w:val="00E24C29"/>
    <w:rsid w:val="00E24CCB"/>
    <w:rsid w:val="00E24EA3"/>
    <w:rsid w:val="00E24EB7"/>
    <w:rsid w:val="00E24FEA"/>
    <w:rsid w:val="00E25125"/>
    <w:rsid w:val="00E25146"/>
    <w:rsid w:val="00E25221"/>
    <w:rsid w:val="00E25234"/>
    <w:rsid w:val="00E25277"/>
    <w:rsid w:val="00E2557C"/>
    <w:rsid w:val="00E25628"/>
    <w:rsid w:val="00E25794"/>
    <w:rsid w:val="00E25966"/>
    <w:rsid w:val="00E2598D"/>
    <w:rsid w:val="00E259F1"/>
    <w:rsid w:val="00E259F6"/>
    <w:rsid w:val="00E25C20"/>
    <w:rsid w:val="00E25C8C"/>
    <w:rsid w:val="00E25CDD"/>
    <w:rsid w:val="00E26031"/>
    <w:rsid w:val="00E26262"/>
    <w:rsid w:val="00E264AC"/>
    <w:rsid w:val="00E266DB"/>
    <w:rsid w:val="00E26831"/>
    <w:rsid w:val="00E2688C"/>
    <w:rsid w:val="00E2699D"/>
    <w:rsid w:val="00E26F38"/>
    <w:rsid w:val="00E26FDE"/>
    <w:rsid w:val="00E270EB"/>
    <w:rsid w:val="00E2711C"/>
    <w:rsid w:val="00E27171"/>
    <w:rsid w:val="00E272BD"/>
    <w:rsid w:val="00E273E1"/>
    <w:rsid w:val="00E27557"/>
    <w:rsid w:val="00E27614"/>
    <w:rsid w:val="00E27618"/>
    <w:rsid w:val="00E27CEE"/>
    <w:rsid w:val="00E27D45"/>
    <w:rsid w:val="00E27D9E"/>
    <w:rsid w:val="00E3012F"/>
    <w:rsid w:val="00E301BA"/>
    <w:rsid w:val="00E304E7"/>
    <w:rsid w:val="00E305AB"/>
    <w:rsid w:val="00E30718"/>
    <w:rsid w:val="00E307C7"/>
    <w:rsid w:val="00E30801"/>
    <w:rsid w:val="00E30BEA"/>
    <w:rsid w:val="00E3100D"/>
    <w:rsid w:val="00E3139C"/>
    <w:rsid w:val="00E315D6"/>
    <w:rsid w:val="00E316A5"/>
    <w:rsid w:val="00E31759"/>
    <w:rsid w:val="00E319BD"/>
    <w:rsid w:val="00E31CBA"/>
    <w:rsid w:val="00E32010"/>
    <w:rsid w:val="00E32191"/>
    <w:rsid w:val="00E324C9"/>
    <w:rsid w:val="00E327AE"/>
    <w:rsid w:val="00E327E3"/>
    <w:rsid w:val="00E32A40"/>
    <w:rsid w:val="00E32AF8"/>
    <w:rsid w:val="00E32CB0"/>
    <w:rsid w:val="00E32DE6"/>
    <w:rsid w:val="00E32EF8"/>
    <w:rsid w:val="00E330A5"/>
    <w:rsid w:val="00E33108"/>
    <w:rsid w:val="00E3319F"/>
    <w:rsid w:val="00E331D8"/>
    <w:rsid w:val="00E3323F"/>
    <w:rsid w:val="00E3349F"/>
    <w:rsid w:val="00E334DF"/>
    <w:rsid w:val="00E335A7"/>
    <w:rsid w:val="00E335CC"/>
    <w:rsid w:val="00E33667"/>
    <w:rsid w:val="00E337A6"/>
    <w:rsid w:val="00E33831"/>
    <w:rsid w:val="00E3390E"/>
    <w:rsid w:val="00E33944"/>
    <w:rsid w:val="00E33A6D"/>
    <w:rsid w:val="00E33CC9"/>
    <w:rsid w:val="00E33D85"/>
    <w:rsid w:val="00E34064"/>
    <w:rsid w:val="00E340D2"/>
    <w:rsid w:val="00E340D8"/>
    <w:rsid w:val="00E341CD"/>
    <w:rsid w:val="00E3439F"/>
    <w:rsid w:val="00E34485"/>
    <w:rsid w:val="00E3478D"/>
    <w:rsid w:val="00E34A21"/>
    <w:rsid w:val="00E34AEC"/>
    <w:rsid w:val="00E34BF1"/>
    <w:rsid w:val="00E34C52"/>
    <w:rsid w:val="00E34E59"/>
    <w:rsid w:val="00E34FC4"/>
    <w:rsid w:val="00E34FFD"/>
    <w:rsid w:val="00E35033"/>
    <w:rsid w:val="00E350C1"/>
    <w:rsid w:val="00E3544A"/>
    <w:rsid w:val="00E35574"/>
    <w:rsid w:val="00E3569D"/>
    <w:rsid w:val="00E356B6"/>
    <w:rsid w:val="00E35789"/>
    <w:rsid w:val="00E35798"/>
    <w:rsid w:val="00E35817"/>
    <w:rsid w:val="00E35886"/>
    <w:rsid w:val="00E35A5A"/>
    <w:rsid w:val="00E35B12"/>
    <w:rsid w:val="00E35D76"/>
    <w:rsid w:val="00E35E6A"/>
    <w:rsid w:val="00E35F9C"/>
    <w:rsid w:val="00E35FC4"/>
    <w:rsid w:val="00E36190"/>
    <w:rsid w:val="00E361B4"/>
    <w:rsid w:val="00E36288"/>
    <w:rsid w:val="00E362BF"/>
    <w:rsid w:val="00E362C4"/>
    <w:rsid w:val="00E36399"/>
    <w:rsid w:val="00E3651C"/>
    <w:rsid w:val="00E36583"/>
    <w:rsid w:val="00E3668B"/>
    <w:rsid w:val="00E36829"/>
    <w:rsid w:val="00E368D0"/>
    <w:rsid w:val="00E36A92"/>
    <w:rsid w:val="00E36AF5"/>
    <w:rsid w:val="00E36BA9"/>
    <w:rsid w:val="00E36DD9"/>
    <w:rsid w:val="00E37058"/>
    <w:rsid w:val="00E3729D"/>
    <w:rsid w:val="00E375E9"/>
    <w:rsid w:val="00E375F5"/>
    <w:rsid w:val="00E378D3"/>
    <w:rsid w:val="00E3795F"/>
    <w:rsid w:val="00E37A9D"/>
    <w:rsid w:val="00E37C69"/>
    <w:rsid w:val="00E37DE7"/>
    <w:rsid w:val="00E37E14"/>
    <w:rsid w:val="00E37E35"/>
    <w:rsid w:val="00E37E87"/>
    <w:rsid w:val="00E40423"/>
    <w:rsid w:val="00E4044C"/>
    <w:rsid w:val="00E408A4"/>
    <w:rsid w:val="00E40A62"/>
    <w:rsid w:val="00E40ABD"/>
    <w:rsid w:val="00E40ACE"/>
    <w:rsid w:val="00E40B6A"/>
    <w:rsid w:val="00E40E65"/>
    <w:rsid w:val="00E40F08"/>
    <w:rsid w:val="00E41101"/>
    <w:rsid w:val="00E41177"/>
    <w:rsid w:val="00E41587"/>
    <w:rsid w:val="00E418BB"/>
    <w:rsid w:val="00E41925"/>
    <w:rsid w:val="00E41B94"/>
    <w:rsid w:val="00E41C46"/>
    <w:rsid w:val="00E41C73"/>
    <w:rsid w:val="00E41F73"/>
    <w:rsid w:val="00E41F75"/>
    <w:rsid w:val="00E4207D"/>
    <w:rsid w:val="00E4217B"/>
    <w:rsid w:val="00E42285"/>
    <w:rsid w:val="00E422D7"/>
    <w:rsid w:val="00E4257D"/>
    <w:rsid w:val="00E427AA"/>
    <w:rsid w:val="00E42997"/>
    <w:rsid w:val="00E42AC9"/>
    <w:rsid w:val="00E42AE6"/>
    <w:rsid w:val="00E42C84"/>
    <w:rsid w:val="00E42CFF"/>
    <w:rsid w:val="00E42E7F"/>
    <w:rsid w:val="00E42EAE"/>
    <w:rsid w:val="00E42F9C"/>
    <w:rsid w:val="00E4305D"/>
    <w:rsid w:val="00E435D3"/>
    <w:rsid w:val="00E43986"/>
    <w:rsid w:val="00E43A34"/>
    <w:rsid w:val="00E43A3F"/>
    <w:rsid w:val="00E43A59"/>
    <w:rsid w:val="00E43CAD"/>
    <w:rsid w:val="00E43CEF"/>
    <w:rsid w:val="00E43E4C"/>
    <w:rsid w:val="00E43F2D"/>
    <w:rsid w:val="00E43FAA"/>
    <w:rsid w:val="00E440B9"/>
    <w:rsid w:val="00E444F7"/>
    <w:rsid w:val="00E4450D"/>
    <w:rsid w:val="00E445D4"/>
    <w:rsid w:val="00E4496D"/>
    <w:rsid w:val="00E44B7A"/>
    <w:rsid w:val="00E44CE4"/>
    <w:rsid w:val="00E44D8B"/>
    <w:rsid w:val="00E4501F"/>
    <w:rsid w:val="00E452C8"/>
    <w:rsid w:val="00E45543"/>
    <w:rsid w:val="00E45582"/>
    <w:rsid w:val="00E4586F"/>
    <w:rsid w:val="00E458A4"/>
    <w:rsid w:val="00E4599E"/>
    <w:rsid w:val="00E45AD7"/>
    <w:rsid w:val="00E45B88"/>
    <w:rsid w:val="00E45EC0"/>
    <w:rsid w:val="00E45F88"/>
    <w:rsid w:val="00E45FA3"/>
    <w:rsid w:val="00E46362"/>
    <w:rsid w:val="00E46402"/>
    <w:rsid w:val="00E46593"/>
    <w:rsid w:val="00E4690F"/>
    <w:rsid w:val="00E46ABD"/>
    <w:rsid w:val="00E46BD9"/>
    <w:rsid w:val="00E46BF8"/>
    <w:rsid w:val="00E46E97"/>
    <w:rsid w:val="00E46F24"/>
    <w:rsid w:val="00E46FA2"/>
    <w:rsid w:val="00E470FF"/>
    <w:rsid w:val="00E474AF"/>
    <w:rsid w:val="00E478A5"/>
    <w:rsid w:val="00E47AB3"/>
    <w:rsid w:val="00E47AF6"/>
    <w:rsid w:val="00E47BB5"/>
    <w:rsid w:val="00E47BD3"/>
    <w:rsid w:val="00E47E95"/>
    <w:rsid w:val="00E47F0A"/>
    <w:rsid w:val="00E47FEB"/>
    <w:rsid w:val="00E50063"/>
    <w:rsid w:val="00E50131"/>
    <w:rsid w:val="00E50145"/>
    <w:rsid w:val="00E5018B"/>
    <w:rsid w:val="00E502A6"/>
    <w:rsid w:val="00E504EC"/>
    <w:rsid w:val="00E50533"/>
    <w:rsid w:val="00E5064B"/>
    <w:rsid w:val="00E5075F"/>
    <w:rsid w:val="00E50B18"/>
    <w:rsid w:val="00E50BD0"/>
    <w:rsid w:val="00E50BE0"/>
    <w:rsid w:val="00E50C54"/>
    <w:rsid w:val="00E50CAA"/>
    <w:rsid w:val="00E50D31"/>
    <w:rsid w:val="00E50F75"/>
    <w:rsid w:val="00E510F2"/>
    <w:rsid w:val="00E51343"/>
    <w:rsid w:val="00E51935"/>
    <w:rsid w:val="00E51962"/>
    <w:rsid w:val="00E51B85"/>
    <w:rsid w:val="00E51C47"/>
    <w:rsid w:val="00E51D73"/>
    <w:rsid w:val="00E51E2A"/>
    <w:rsid w:val="00E5209E"/>
    <w:rsid w:val="00E52116"/>
    <w:rsid w:val="00E52347"/>
    <w:rsid w:val="00E5241A"/>
    <w:rsid w:val="00E52673"/>
    <w:rsid w:val="00E5267F"/>
    <w:rsid w:val="00E5299B"/>
    <w:rsid w:val="00E529E6"/>
    <w:rsid w:val="00E52A34"/>
    <w:rsid w:val="00E5300F"/>
    <w:rsid w:val="00E53199"/>
    <w:rsid w:val="00E53469"/>
    <w:rsid w:val="00E5378C"/>
    <w:rsid w:val="00E538FD"/>
    <w:rsid w:val="00E53A25"/>
    <w:rsid w:val="00E53D2C"/>
    <w:rsid w:val="00E53E75"/>
    <w:rsid w:val="00E540E9"/>
    <w:rsid w:val="00E541C4"/>
    <w:rsid w:val="00E54282"/>
    <w:rsid w:val="00E54376"/>
    <w:rsid w:val="00E5444D"/>
    <w:rsid w:val="00E54507"/>
    <w:rsid w:val="00E5452B"/>
    <w:rsid w:val="00E54531"/>
    <w:rsid w:val="00E545A3"/>
    <w:rsid w:val="00E54732"/>
    <w:rsid w:val="00E54813"/>
    <w:rsid w:val="00E54888"/>
    <w:rsid w:val="00E54962"/>
    <w:rsid w:val="00E54BD4"/>
    <w:rsid w:val="00E54CCC"/>
    <w:rsid w:val="00E54D2D"/>
    <w:rsid w:val="00E54D62"/>
    <w:rsid w:val="00E54D96"/>
    <w:rsid w:val="00E552C1"/>
    <w:rsid w:val="00E5543C"/>
    <w:rsid w:val="00E5548D"/>
    <w:rsid w:val="00E554A2"/>
    <w:rsid w:val="00E55547"/>
    <w:rsid w:val="00E557BE"/>
    <w:rsid w:val="00E55971"/>
    <w:rsid w:val="00E55A07"/>
    <w:rsid w:val="00E55A94"/>
    <w:rsid w:val="00E55AF3"/>
    <w:rsid w:val="00E55B39"/>
    <w:rsid w:val="00E55D13"/>
    <w:rsid w:val="00E55D6C"/>
    <w:rsid w:val="00E55EB9"/>
    <w:rsid w:val="00E55F3C"/>
    <w:rsid w:val="00E55FBC"/>
    <w:rsid w:val="00E5602D"/>
    <w:rsid w:val="00E56100"/>
    <w:rsid w:val="00E5618E"/>
    <w:rsid w:val="00E5623A"/>
    <w:rsid w:val="00E56523"/>
    <w:rsid w:val="00E569CE"/>
    <w:rsid w:val="00E56A7A"/>
    <w:rsid w:val="00E56BA2"/>
    <w:rsid w:val="00E56BB7"/>
    <w:rsid w:val="00E56C36"/>
    <w:rsid w:val="00E56C3C"/>
    <w:rsid w:val="00E56CE7"/>
    <w:rsid w:val="00E56E72"/>
    <w:rsid w:val="00E56E93"/>
    <w:rsid w:val="00E57039"/>
    <w:rsid w:val="00E57158"/>
    <w:rsid w:val="00E57255"/>
    <w:rsid w:val="00E572C3"/>
    <w:rsid w:val="00E57308"/>
    <w:rsid w:val="00E573B7"/>
    <w:rsid w:val="00E575BA"/>
    <w:rsid w:val="00E575DD"/>
    <w:rsid w:val="00E57752"/>
    <w:rsid w:val="00E57A31"/>
    <w:rsid w:val="00E57A89"/>
    <w:rsid w:val="00E57A9E"/>
    <w:rsid w:val="00E57AE9"/>
    <w:rsid w:val="00E57AF8"/>
    <w:rsid w:val="00E57D9C"/>
    <w:rsid w:val="00E57E9E"/>
    <w:rsid w:val="00E57EE8"/>
    <w:rsid w:val="00E60129"/>
    <w:rsid w:val="00E60238"/>
    <w:rsid w:val="00E60541"/>
    <w:rsid w:val="00E605E6"/>
    <w:rsid w:val="00E60602"/>
    <w:rsid w:val="00E6064D"/>
    <w:rsid w:val="00E60774"/>
    <w:rsid w:val="00E607C2"/>
    <w:rsid w:val="00E6082A"/>
    <w:rsid w:val="00E60891"/>
    <w:rsid w:val="00E60899"/>
    <w:rsid w:val="00E608C2"/>
    <w:rsid w:val="00E609BC"/>
    <w:rsid w:val="00E60BEB"/>
    <w:rsid w:val="00E60D38"/>
    <w:rsid w:val="00E61063"/>
    <w:rsid w:val="00E610F0"/>
    <w:rsid w:val="00E61164"/>
    <w:rsid w:val="00E613D8"/>
    <w:rsid w:val="00E614E9"/>
    <w:rsid w:val="00E61634"/>
    <w:rsid w:val="00E61749"/>
    <w:rsid w:val="00E61A18"/>
    <w:rsid w:val="00E61CB7"/>
    <w:rsid w:val="00E61D2B"/>
    <w:rsid w:val="00E61EB6"/>
    <w:rsid w:val="00E61F54"/>
    <w:rsid w:val="00E620A9"/>
    <w:rsid w:val="00E621F5"/>
    <w:rsid w:val="00E6229A"/>
    <w:rsid w:val="00E62395"/>
    <w:rsid w:val="00E62517"/>
    <w:rsid w:val="00E62870"/>
    <w:rsid w:val="00E62885"/>
    <w:rsid w:val="00E62A5A"/>
    <w:rsid w:val="00E62A73"/>
    <w:rsid w:val="00E62BA9"/>
    <w:rsid w:val="00E62BB0"/>
    <w:rsid w:val="00E62BE2"/>
    <w:rsid w:val="00E62DF3"/>
    <w:rsid w:val="00E62F68"/>
    <w:rsid w:val="00E630F8"/>
    <w:rsid w:val="00E63142"/>
    <w:rsid w:val="00E63251"/>
    <w:rsid w:val="00E632B6"/>
    <w:rsid w:val="00E632D9"/>
    <w:rsid w:val="00E633CC"/>
    <w:rsid w:val="00E63420"/>
    <w:rsid w:val="00E6370A"/>
    <w:rsid w:val="00E637EF"/>
    <w:rsid w:val="00E63811"/>
    <w:rsid w:val="00E638B5"/>
    <w:rsid w:val="00E63955"/>
    <w:rsid w:val="00E63AFA"/>
    <w:rsid w:val="00E63D43"/>
    <w:rsid w:val="00E63FB0"/>
    <w:rsid w:val="00E64100"/>
    <w:rsid w:val="00E64192"/>
    <w:rsid w:val="00E641B8"/>
    <w:rsid w:val="00E6428A"/>
    <w:rsid w:val="00E64424"/>
    <w:rsid w:val="00E6468F"/>
    <w:rsid w:val="00E64B5F"/>
    <w:rsid w:val="00E64CD4"/>
    <w:rsid w:val="00E64E84"/>
    <w:rsid w:val="00E64FE8"/>
    <w:rsid w:val="00E65190"/>
    <w:rsid w:val="00E6520B"/>
    <w:rsid w:val="00E6526F"/>
    <w:rsid w:val="00E6540D"/>
    <w:rsid w:val="00E65615"/>
    <w:rsid w:val="00E65B09"/>
    <w:rsid w:val="00E65DA2"/>
    <w:rsid w:val="00E65DF5"/>
    <w:rsid w:val="00E66213"/>
    <w:rsid w:val="00E66401"/>
    <w:rsid w:val="00E6659B"/>
    <w:rsid w:val="00E665A6"/>
    <w:rsid w:val="00E66726"/>
    <w:rsid w:val="00E667F8"/>
    <w:rsid w:val="00E6687B"/>
    <w:rsid w:val="00E66BCF"/>
    <w:rsid w:val="00E66BF1"/>
    <w:rsid w:val="00E66C9A"/>
    <w:rsid w:val="00E66DB7"/>
    <w:rsid w:val="00E66EDC"/>
    <w:rsid w:val="00E670F8"/>
    <w:rsid w:val="00E672C0"/>
    <w:rsid w:val="00E67301"/>
    <w:rsid w:val="00E67562"/>
    <w:rsid w:val="00E67693"/>
    <w:rsid w:val="00E676D3"/>
    <w:rsid w:val="00E677E9"/>
    <w:rsid w:val="00E67815"/>
    <w:rsid w:val="00E6784C"/>
    <w:rsid w:val="00E67B06"/>
    <w:rsid w:val="00E67CEF"/>
    <w:rsid w:val="00E67E8B"/>
    <w:rsid w:val="00E67EC9"/>
    <w:rsid w:val="00E70395"/>
    <w:rsid w:val="00E70444"/>
    <w:rsid w:val="00E70531"/>
    <w:rsid w:val="00E70549"/>
    <w:rsid w:val="00E705D2"/>
    <w:rsid w:val="00E706B5"/>
    <w:rsid w:val="00E70729"/>
    <w:rsid w:val="00E70804"/>
    <w:rsid w:val="00E709A5"/>
    <w:rsid w:val="00E70A0B"/>
    <w:rsid w:val="00E70A5B"/>
    <w:rsid w:val="00E70B39"/>
    <w:rsid w:val="00E70B76"/>
    <w:rsid w:val="00E70BDD"/>
    <w:rsid w:val="00E70D5C"/>
    <w:rsid w:val="00E70E5F"/>
    <w:rsid w:val="00E70E86"/>
    <w:rsid w:val="00E71292"/>
    <w:rsid w:val="00E7148B"/>
    <w:rsid w:val="00E7149C"/>
    <w:rsid w:val="00E7166B"/>
    <w:rsid w:val="00E71834"/>
    <w:rsid w:val="00E71C1F"/>
    <w:rsid w:val="00E71D44"/>
    <w:rsid w:val="00E71E0D"/>
    <w:rsid w:val="00E71E1C"/>
    <w:rsid w:val="00E71F4D"/>
    <w:rsid w:val="00E72146"/>
    <w:rsid w:val="00E7228D"/>
    <w:rsid w:val="00E7229A"/>
    <w:rsid w:val="00E724D1"/>
    <w:rsid w:val="00E7250D"/>
    <w:rsid w:val="00E72682"/>
    <w:rsid w:val="00E72740"/>
    <w:rsid w:val="00E727EC"/>
    <w:rsid w:val="00E7285C"/>
    <w:rsid w:val="00E72B69"/>
    <w:rsid w:val="00E730D2"/>
    <w:rsid w:val="00E730D9"/>
    <w:rsid w:val="00E730FA"/>
    <w:rsid w:val="00E73260"/>
    <w:rsid w:val="00E735C4"/>
    <w:rsid w:val="00E736D5"/>
    <w:rsid w:val="00E73734"/>
    <w:rsid w:val="00E738DF"/>
    <w:rsid w:val="00E73993"/>
    <w:rsid w:val="00E73A2F"/>
    <w:rsid w:val="00E73C2B"/>
    <w:rsid w:val="00E73D7D"/>
    <w:rsid w:val="00E73FBC"/>
    <w:rsid w:val="00E741AD"/>
    <w:rsid w:val="00E743D1"/>
    <w:rsid w:val="00E7447E"/>
    <w:rsid w:val="00E744BF"/>
    <w:rsid w:val="00E7457E"/>
    <w:rsid w:val="00E7472B"/>
    <w:rsid w:val="00E747D4"/>
    <w:rsid w:val="00E749DC"/>
    <w:rsid w:val="00E74A56"/>
    <w:rsid w:val="00E74B4C"/>
    <w:rsid w:val="00E74BBC"/>
    <w:rsid w:val="00E74E43"/>
    <w:rsid w:val="00E75013"/>
    <w:rsid w:val="00E751B2"/>
    <w:rsid w:val="00E752AD"/>
    <w:rsid w:val="00E7544A"/>
    <w:rsid w:val="00E75505"/>
    <w:rsid w:val="00E75699"/>
    <w:rsid w:val="00E756F4"/>
    <w:rsid w:val="00E758A5"/>
    <w:rsid w:val="00E758E4"/>
    <w:rsid w:val="00E75A68"/>
    <w:rsid w:val="00E75BC2"/>
    <w:rsid w:val="00E75BE9"/>
    <w:rsid w:val="00E75E8B"/>
    <w:rsid w:val="00E76209"/>
    <w:rsid w:val="00E76312"/>
    <w:rsid w:val="00E76338"/>
    <w:rsid w:val="00E7640C"/>
    <w:rsid w:val="00E765A8"/>
    <w:rsid w:val="00E765D6"/>
    <w:rsid w:val="00E76642"/>
    <w:rsid w:val="00E76970"/>
    <w:rsid w:val="00E769B7"/>
    <w:rsid w:val="00E769CE"/>
    <w:rsid w:val="00E76B23"/>
    <w:rsid w:val="00E76B26"/>
    <w:rsid w:val="00E76B33"/>
    <w:rsid w:val="00E76E60"/>
    <w:rsid w:val="00E76E98"/>
    <w:rsid w:val="00E77024"/>
    <w:rsid w:val="00E7707A"/>
    <w:rsid w:val="00E7734C"/>
    <w:rsid w:val="00E77563"/>
    <w:rsid w:val="00E77583"/>
    <w:rsid w:val="00E775B8"/>
    <w:rsid w:val="00E7779F"/>
    <w:rsid w:val="00E77916"/>
    <w:rsid w:val="00E77936"/>
    <w:rsid w:val="00E77966"/>
    <w:rsid w:val="00E77AB9"/>
    <w:rsid w:val="00E77AF3"/>
    <w:rsid w:val="00E77B1E"/>
    <w:rsid w:val="00E77D54"/>
    <w:rsid w:val="00E77E12"/>
    <w:rsid w:val="00E77E61"/>
    <w:rsid w:val="00E8024D"/>
    <w:rsid w:val="00E802DE"/>
    <w:rsid w:val="00E80439"/>
    <w:rsid w:val="00E808ED"/>
    <w:rsid w:val="00E809D5"/>
    <w:rsid w:val="00E80C84"/>
    <w:rsid w:val="00E80CF3"/>
    <w:rsid w:val="00E80ED3"/>
    <w:rsid w:val="00E80FC9"/>
    <w:rsid w:val="00E80FF8"/>
    <w:rsid w:val="00E81372"/>
    <w:rsid w:val="00E81410"/>
    <w:rsid w:val="00E81783"/>
    <w:rsid w:val="00E81AB2"/>
    <w:rsid w:val="00E81BFF"/>
    <w:rsid w:val="00E81CC2"/>
    <w:rsid w:val="00E81D8D"/>
    <w:rsid w:val="00E81E86"/>
    <w:rsid w:val="00E81EF8"/>
    <w:rsid w:val="00E81F32"/>
    <w:rsid w:val="00E8200D"/>
    <w:rsid w:val="00E8204F"/>
    <w:rsid w:val="00E820D0"/>
    <w:rsid w:val="00E8238C"/>
    <w:rsid w:val="00E82468"/>
    <w:rsid w:val="00E82618"/>
    <w:rsid w:val="00E82715"/>
    <w:rsid w:val="00E827ED"/>
    <w:rsid w:val="00E8281A"/>
    <w:rsid w:val="00E828E0"/>
    <w:rsid w:val="00E82914"/>
    <w:rsid w:val="00E829AC"/>
    <w:rsid w:val="00E829E7"/>
    <w:rsid w:val="00E82AAC"/>
    <w:rsid w:val="00E82D92"/>
    <w:rsid w:val="00E82FED"/>
    <w:rsid w:val="00E837B8"/>
    <w:rsid w:val="00E839A9"/>
    <w:rsid w:val="00E83D26"/>
    <w:rsid w:val="00E83F78"/>
    <w:rsid w:val="00E84030"/>
    <w:rsid w:val="00E84659"/>
    <w:rsid w:val="00E846A0"/>
    <w:rsid w:val="00E8479F"/>
    <w:rsid w:val="00E84BD2"/>
    <w:rsid w:val="00E84E79"/>
    <w:rsid w:val="00E850DC"/>
    <w:rsid w:val="00E851D1"/>
    <w:rsid w:val="00E855B0"/>
    <w:rsid w:val="00E857DF"/>
    <w:rsid w:val="00E8585E"/>
    <w:rsid w:val="00E85941"/>
    <w:rsid w:val="00E8595D"/>
    <w:rsid w:val="00E8597C"/>
    <w:rsid w:val="00E85A5E"/>
    <w:rsid w:val="00E85AD0"/>
    <w:rsid w:val="00E85D1C"/>
    <w:rsid w:val="00E85F20"/>
    <w:rsid w:val="00E85F6C"/>
    <w:rsid w:val="00E8601F"/>
    <w:rsid w:val="00E860B0"/>
    <w:rsid w:val="00E86271"/>
    <w:rsid w:val="00E862B1"/>
    <w:rsid w:val="00E863CD"/>
    <w:rsid w:val="00E864ED"/>
    <w:rsid w:val="00E86525"/>
    <w:rsid w:val="00E867EC"/>
    <w:rsid w:val="00E86821"/>
    <w:rsid w:val="00E8694A"/>
    <w:rsid w:val="00E86CAA"/>
    <w:rsid w:val="00E86DDE"/>
    <w:rsid w:val="00E87051"/>
    <w:rsid w:val="00E871E4"/>
    <w:rsid w:val="00E873CE"/>
    <w:rsid w:val="00E8740D"/>
    <w:rsid w:val="00E87502"/>
    <w:rsid w:val="00E8761D"/>
    <w:rsid w:val="00E87712"/>
    <w:rsid w:val="00E878EB"/>
    <w:rsid w:val="00E87ADC"/>
    <w:rsid w:val="00E87CF5"/>
    <w:rsid w:val="00E87F04"/>
    <w:rsid w:val="00E87F18"/>
    <w:rsid w:val="00E87F24"/>
    <w:rsid w:val="00E901B0"/>
    <w:rsid w:val="00E903AB"/>
    <w:rsid w:val="00E904D1"/>
    <w:rsid w:val="00E905F5"/>
    <w:rsid w:val="00E9063D"/>
    <w:rsid w:val="00E9082C"/>
    <w:rsid w:val="00E90922"/>
    <w:rsid w:val="00E90A3E"/>
    <w:rsid w:val="00E90C59"/>
    <w:rsid w:val="00E91046"/>
    <w:rsid w:val="00E91244"/>
    <w:rsid w:val="00E914FF"/>
    <w:rsid w:val="00E9158C"/>
    <w:rsid w:val="00E915AF"/>
    <w:rsid w:val="00E91ADF"/>
    <w:rsid w:val="00E91D2B"/>
    <w:rsid w:val="00E91E14"/>
    <w:rsid w:val="00E91EAF"/>
    <w:rsid w:val="00E91FF9"/>
    <w:rsid w:val="00E921D7"/>
    <w:rsid w:val="00E9258A"/>
    <w:rsid w:val="00E92798"/>
    <w:rsid w:val="00E92814"/>
    <w:rsid w:val="00E92876"/>
    <w:rsid w:val="00E92897"/>
    <w:rsid w:val="00E928EF"/>
    <w:rsid w:val="00E9297B"/>
    <w:rsid w:val="00E92B27"/>
    <w:rsid w:val="00E92C3D"/>
    <w:rsid w:val="00E92C89"/>
    <w:rsid w:val="00E92E91"/>
    <w:rsid w:val="00E92F18"/>
    <w:rsid w:val="00E934A0"/>
    <w:rsid w:val="00E93590"/>
    <w:rsid w:val="00E936DC"/>
    <w:rsid w:val="00E939C0"/>
    <w:rsid w:val="00E93AB6"/>
    <w:rsid w:val="00E93B94"/>
    <w:rsid w:val="00E93C4C"/>
    <w:rsid w:val="00E94002"/>
    <w:rsid w:val="00E9414C"/>
    <w:rsid w:val="00E94262"/>
    <w:rsid w:val="00E943BC"/>
    <w:rsid w:val="00E94444"/>
    <w:rsid w:val="00E944EA"/>
    <w:rsid w:val="00E944F8"/>
    <w:rsid w:val="00E9452E"/>
    <w:rsid w:val="00E94718"/>
    <w:rsid w:val="00E94A31"/>
    <w:rsid w:val="00E94BCB"/>
    <w:rsid w:val="00E950F4"/>
    <w:rsid w:val="00E952DF"/>
    <w:rsid w:val="00E95361"/>
    <w:rsid w:val="00E95483"/>
    <w:rsid w:val="00E955D7"/>
    <w:rsid w:val="00E956AF"/>
    <w:rsid w:val="00E957A9"/>
    <w:rsid w:val="00E95B0E"/>
    <w:rsid w:val="00E95B4B"/>
    <w:rsid w:val="00E95DFB"/>
    <w:rsid w:val="00E95FD6"/>
    <w:rsid w:val="00E9603F"/>
    <w:rsid w:val="00E961D1"/>
    <w:rsid w:val="00E9622E"/>
    <w:rsid w:val="00E9623B"/>
    <w:rsid w:val="00E96525"/>
    <w:rsid w:val="00E966B2"/>
    <w:rsid w:val="00E96743"/>
    <w:rsid w:val="00E967E1"/>
    <w:rsid w:val="00E96AD5"/>
    <w:rsid w:val="00E96D00"/>
    <w:rsid w:val="00E96D61"/>
    <w:rsid w:val="00E96E04"/>
    <w:rsid w:val="00E96EBA"/>
    <w:rsid w:val="00E96EC9"/>
    <w:rsid w:val="00E96FA9"/>
    <w:rsid w:val="00E971FB"/>
    <w:rsid w:val="00E97244"/>
    <w:rsid w:val="00E974F5"/>
    <w:rsid w:val="00E9761A"/>
    <w:rsid w:val="00E97753"/>
    <w:rsid w:val="00E977B7"/>
    <w:rsid w:val="00E977CF"/>
    <w:rsid w:val="00E9790B"/>
    <w:rsid w:val="00E9797A"/>
    <w:rsid w:val="00E97D04"/>
    <w:rsid w:val="00E97D14"/>
    <w:rsid w:val="00E97DA4"/>
    <w:rsid w:val="00E97E11"/>
    <w:rsid w:val="00E97E18"/>
    <w:rsid w:val="00E97E29"/>
    <w:rsid w:val="00E97F94"/>
    <w:rsid w:val="00EA01E1"/>
    <w:rsid w:val="00EA0271"/>
    <w:rsid w:val="00EA03AE"/>
    <w:rsid w:val="00EA03BD"/>
    <w:rsid w:val="00EA052B"/>
    <w:rsid w:val="00EA0548"/>
    <w:rsid w:val="00EA0A33"/>
    <w:rsid w:val="00EA0BB7"/>
    <w:rsid w:val="00EA0DFE"/>
    <w:rsid w:val="00EA0ED1"/>
    <w:rsid w:val="00EA0FEB"/>
    <w:rsid w:val="00EA1179"/>
    <w:rsid w:val="00EA15D7"/>
    <w:rsid w:val="00EA18BB"/>
    <w:rsid w:val="00EA19F4"/>
    <w:rsid w:val="00EA1C90"/>
    <w:rsid w:val="00EA1DAE"/>
    <w:rsid w:val="00EA1F51"/>
    <w:rsid w:val="00EA2051"/>
    <w:rsid w:val="00EA215A"/>
    <w:rsid w:val="00EA230B"/>
    <w:rsid w:val="00EA25BF"/>
    <w:rsid w:val="00EA2612"/>
    <w:rsid w:val="00EA263C"/>
    <w:rsid w:val="00EA2860"/>
    <w:rsid w:val="00EA293C"/>
    <w:rsid w:val="00EA298A"/>
    <w:rsid w:val="00EA2AB3"/>
    <w:rsid w:val="00EA2BCE"/>
    <w:rsid w:val="00EA2C56"/>
    <w:rsid w:val="00EA2D92"/>
    <w:rsid w:val="00EA3065"/>
    <w:rsid w:val="00EA3106"/>
    <w:rsid w:val="00EA3353"/>
    <w:rsid w:val="00EA3665"/>
    <w:rsid w:val="00EA37FE"/>
    <w:rsid w:val="00EA3D81"/>
    <w:rsid w:val="00EA3E4B"/>
    <w:rsid w:val="00EA3F70"/>
    <w:rsid w:val="00EA410D"/>
    <w:rsid w:val="00EA4379"/>
    <w:rsid w:val="00EA4580"/>
    <w:rsid w:val="00EA4A3D"/>
    <w:rsid w:val="00EA4AA0"/>
    <w:rsid w:val="00EA5102"/>
    <w:rsid w:val="00EA514B"/>
    <w:rsid w:val="00EA525E"/>
    <w:rsid w:val="00EA52DC"/>
    <w:rsid w:val="00EA53F0"/>
    <w:rsid w:val="00EA5451"/>
    <w:rsid w:val="00EA55B5"/>
    <w:rsid w:val="00EA5679"/>
    <w:rsid w:val="00EA5955"/>
    <w:rsid w:val="00EA5B68"/>
    <w:rsid w:val="00EA5D1E"/>
    <w:rsid w:val="00EA5D78"/>
    <w:rsid w:val="00EA5DAF"/>
    <w:rsid w:val="00EA5FB9"/>
    <w:rsid w:val="00EA612C"/>
    <w:rsid w:val="00EA62F2"/>
    <w:rsid w:val="00EA6583"/>
    <w:rsid w:val="00EA6684"/>
    <w:rsid w:val="00EA67B1"/>
    <w:rsid w:val="00EA687B"/>
    <w:rsid w:val="00EA6EB5"/>
    <w:rsid w:val="00EA6FF8"/>
    <w:rsid w:val="00EA7142"/>
    <w:rsid w:val="00EA71AC"/>
    <w:rsid w:val="00EA7394"/>
    <w:rsid w:val="00EA7444"/>
    <w:rsid w:val="00EA7971"/>
    <w:rsid w:val="00EA7AAA"/>
    <w:rsid w:val="00EA7B53"/>
    <w:rsid w:val="00EA7C07"/>
    <w:rsid w:val="00EA7D5F"/>
    <w:rsid w:val="00EA7E9A"/>
    <w:rsid w:val="00EA7F09"/>
    <w:rsid w:val="00EB02A1"/>
    <w:rsid w:val="00EB02EE"/>
    <w:rsid w:val="00EB04FF"/>
    <w:rsid w:val="00EB05CA"/>
    <w:rsid w:val="00EB068D"/>
    <w:rsid w:val="00EB0A90"/>
    <w:rsid w:val="00EB1073"/>
    <w:rsid w:val="00EB11FA"/>
    <w:rsid w:val="00EB13B1"/>
    <w:rsid w:val="00EB1484"/>
    <w:rsid w:val="00EB15C7"/>
    <w:rsid w:val="00EB1668"/>
    <w:rsid w:val="00EB1B04"/>
    <w:rsid w:val="00EB1C31"/>
    <w:rsid w:val="00EB1C44"/>
    <w:rsid w:val="00EB1CBF"/>
    <w:rsid w:val="00EB1D0B"/>
    <w:rsid w:val="00EB1E0E"/>
    <w:rsid w:val="00EB25BE"/>
    <w:rsid w:val="00EB261E"/>
    <w:rsid w:val="00EB27C8"/>
    <w:rsid w:val="00EB2ADA"/>
    <w:rsid w:val="00EB2B84"/>
    <w:rsid w:val="00EB2CE7"/>
    <w:rsid w:val="00EB2F16"/>
    <w:rsid w:val="00EB2F43"/>
    <w:rsid w:val="00EB3013"/>
    <w:rsid w:val="00EB313F"/>
    <w:rsid w:val="00EB3193"/>
    <w:rsid w:val="00EB320A"/>
    <w:rsid w:val="00EB32B7"/>
    <w:rsid w:val="00EB3D77"/>
    <w:rsid w:val="00EB3D97"/>
    <w:rsid w:val="00EB3E83"/>
    <w:rsid w:val="00EB3EFB"/>
    <w:rsid w:val="00EB4207"/>
    <w:rsid w:val="00EB435A"/>
    <w:rsid w:val="00EB48A8"/>
    <w:rsid w:val="00EB49BA"/>
    <w:rsid w:val="00EB49C9"/>
    <w:rsid w:val="00EB4C8F"/>
    <w:rsid w:val="00EB4DBD"/>
    <w:rsid w:val="00EB4EB9"/>
    <w:rsid w:val="00EB4ED7"/>
    <w:rsid w:val="00EB5222"/>
    <w:rsid w:val="00EB525E"/>
    <w:rsid w:val="00EB52A6"/>
    <w:rsid w:val="00EB54C5"/>
    <w:rsid w:val="00EB557B"/>
    <w:rsid w:val="00EB5705"/>
    <w:rsid w:val="00EB587C"/>
    <w:rsid w:val="00EB594B"/>
    <w:rsid w:val="00EB5BE5"/>
    <w:rsid w:val="00EB5DD3"/>
    <w:rsid w:val="00EB5F6B"/>
    <w:rsid w:val="00EB6041"/>
    <w:rsid w:val="00EB62D7"/>
    <w:rsid w:val="00EB655D"/>
    <w:rsid w:val="00EB6788"/>
    <w:rsid w:val="00EB6A69"/>
    <w:rsid w:val="00EB6A82"/>
    <w:rsid w:val="00EB6AB6"/>
    <w:rsid w:val="00EB6D92"/>
    <w:rsid w:val="00EB6DDA"/>
    <w:rsid w:val="00EB6DED"/>
    <w:rsid w:val="00EB6F64"/>
    <w:rsid w:val="00EB714E"/>
    <w:rsid w:val="00EB7249"/>
    <w:rsid w:val="00EB7517"/>
    <w:rsid w:val="00EB785B"/>
    <w:rsid w:val="00EB7E7E"/>
    <w:rsid w:val="00EC0051"/>
    <w:rsid w:val="00EC02AE"/>
    <w:rsid w:val="00EC02CD"/>
    <w:rsid w:val="00EC06C1"/>
    <w:rsid w:val="00EC077F"/>
    <w:rsid w:val="00EC0783"/>
    <w:rsid w:val="00EC0794"/>
    <w:rsid w:val="00EC0B43"/>
    <w:rsid w:val="00EC0B67"/>
    <w:rsid w:val="00EC0D10"/>
    <w:rsid w:val="00EC0F0B"/>
    <w:rsid w:val="00EC108D"/>
    <w:rsid w:val="00EC12C2"/>
    <w:rsid w:val="00EC140C"/>
    <w:rsid w:val="00EC144C"/>
    <w:rsid w:val="00EC1518"/>
    <w:rsid w:val="00EC16D5"/>
    <w:rsid w:val="00EC1706"/>
    <w:rsid w:val="00EC1777"/>
    <w:rsid w:val="00EC18ED"/>
    <w:rsid w:val="00EC1DA1"/>
    <w:rsid w:val="00EC1EFC"/>
    <w:rsid w:val="00EC1F94"/>
    <w:rsid w:val="00EC219E"/>
    <w:rsid w:val="00EC2270"/>
    <w:rsid w:val="00EC2291"/>
    <w:rsid w:val="00EC235D"/>
    <w:rsid w:val="00EC23A1"/>
    <w:rsid w:val="00EC266F"/>
    <w:rsid w:val="00EC27A2"/>
    <w:rsid w:val="00EC28DB"/>
    <w:rsid w:val="00EC28F7"/>
    <w:rsid w:val="00EC2B2E"/>
    <w:rsid w:val="00EC2BF8"/>
    <w:rsid w:val="00EC2F39"/>
    <w:rsid w:val="00EC2F5D"/>
    <w:rsid w:val="00EC305E"/>
    <w:rsid w:val="00EC30E6"/>
    <w:rsid w:val="00EC323F"/>
    <w:rsid w:val="00EC3312"/>
    <w:rsid w:val="00EC34FB"/>
    <w:rsid w:val="00EC352B"/>
    <w:rsid w:val="00EC3536"/>
    <w:rsid w:val="00EC35ED"/>
    <w:rsid w:val="00EC3645"/>
    <w:rsid w:val="00EC36DF"/>
    <w:rsid w:val="00EC379C"/>
    <w:rsid w:val="00EC37DF"/>
    <w:rsid w:val="00EC395D"/>
    <w:rsid w:val="00EC3AB1"/>
    <w:rsid w:val="00EC3B92"/>
    <w:rsid w:val="00EC3BE8"/>
    <w:rsid w:val="00EC3C54"/>
    <w:rsid w:val="00EC3CB2"/>
    <w:rsid w:val="00EC3CD1"/>
    <w:rsid w:val="00EC3E89"/>
    <w:rsid w:val="00EC3FB0"/>
    <w:rsid w:val="00EC413B"/>
    <w:rsid w:val="00EC452F"/>
    <w:rsid w:val="00EC464D"/>
    <w:rsid w:val="00EC47D6"/>
    <w:rsid w:val="00EC47F7"/>
    <w:rsid w:val="00EC48F3"/>
    <w:rsid w:val="00EC4944"/>
    <w:rsid w:val="00EC4D16"/>
    <w:rsid w:val="00EC4FC4"/>
    <w:rsid w:val="00EC541E"/>
    <w:rsid w:val="00EC5571"/>
    <w:rsid w:val="00EC5584"/>
    <w:rsid w:val="00EC56DC"/>
    <w:rsid w:val="00EC5719"/>
    <w:rsid w:val="00EC577E"/>
    <w:rsid w:val="00EC57DE"/>
    <w:rsid w:val="00EC58BD"/>
    <w:rsid w:val="00EC5BA6"/>
    <w:rsid w:val="00EC5DC2"/>
    <w:rsid w:val="00EC60EA"/>
    <w:rsid w:val="00EC60FA"/>
    <w:rsid w:val="00EC6898"/>
    <w:rsid w:val="00EC6A45"/>
    <w:rsid w:val="00EC6B4E"/>
    <w:rsid w:val="00EC6B96"/>
    <w:rsid w:val="00EC6CFC"/>
    <w:rsid w:val="00EC6D0D"/>
    <w:rsid w:val="00EC6D79"/>
    <w:rsid w:val="00EC6DFA"/>
    <w:rsid w:val="00EC72AE"/>
    <w:rsid w:val="00EC765F"/>
    <w:rsid w:val="00EC7753"/>
    <w:rsid w:val="00EC777F"/>
    <w:rsid w:val="00EC7B31"/>
    <w:rsid w:val="00EC7E1B"/>
    <w:rsid w:val="00EC7E53"/>
    <w:rsid w:val="00EC7EAE"/>
    <w:rsid w:val="00ED0018"/>
    <w:rsid w:val="00ED007E"/>
    <w:rsid w:val="00ED0156"/>
    <w:rsid w:val="00ED01BC"/>
    <w:rsid w:val="00ED02C7"/>
    <w:rsid w:val="00ED0324"/>
    <w:rsid w:val="00ED047A"/>
    <w:rsid w:val="00ED073A"/>
    <w:rsid w:val="00ED0780"/>
    <w:rsid w:val="00ED0843"/>
    <w:rsid w:val="00ED0A34"/>
    <w:rsid w:val="00ED0B52"/>
    <w:rsid w:val="00ED0C4F"/>
    <w:rsid w:val="00ED0DFA"/>
    <w:rsid w:val="00ED0E34"/>
    <w:rsid w:val="00ED10D8"/>
    <w:rsid w:val="00ED11A0"/>
    <w:rsid w:val="00ED11CD"/>
    <w:rsid w:val="00ED125A"/>
    <w:rsid w:val="00ED12BE"/>
    <w:rsid w:val="00ED15C5"/>
    <w:rsid w:val="00ED15E6"/>
    <w:rsid w:val="00ED1628"/>
    <w:rsid w:val="00ED167E"/>
    <w:rsid w:val="00ED174A"/>
    <w:rsid w:val="00ED182D"/>
    <w:rsid w:val="00ED187C"/>
    <w:rsid w:val="00ED1A31"/>
    <w:rsid w:val="00ED1EDB"/>
    <w:rsid w:val="00ED2195"/>
    <w:rsid w:val="00ED219E"/>
    <w:rsid w:val="00ED225A"/>
    <w:rsid w:val="00ED2646"/>
    <w:rsid w:val="00ED2828"/>
    <w:rsid w:val="00ED294C"/>
    <w:rsid w:val="00ED29B4"/>
    <w:rsid w:val="00ED2BA7"/>
    <w:rsid w:val="00ED2F76"/>
    <w:rsid w:val="00ED2F7F"/>
    <w:rsid w:val="00ED2FBD"/>
    <w:rsid w:val="00ED3131"/>
    <w:rsid w:val="00ED31EA"/>
    <w:rsid w:val="00ED32BF"/>
    <w:rsid w:val="00ED37E2"/>
    <w:rsid w:val="00ED38DF"/>
    <w:rsid w:val="00ED3927"/>
    <w:rsid w:val="00ED3CB8"/>
    <w:rsid w:val="00ED3CF3"/>
    <w:rsid w:val="00ED3EBF"/>
    <w:rsid w:val="00ED3FE7"/>
    <w:rsid w:val="00ED4194"/>
    <w:rsid w:val="00ED4659"/>
    <w:rsid w:val="00ED491D"/>
    <w:rsid w:val="00ED4941"/>
    <w:rsid w:val="00ED49AF"/>
    <w:rsid w:val="00ED4B85"/>
    <w:rsid w:val="00ED4D12"/>
    <w:rsid w:val="00ED4D7F"/>
    <w:rsid w:val="00ED4DB8"/>
    <w:rsid w:val="00ED4E66"/>
    <w:rsid w:val="00ED4F3E"/>
    <w:rsid w:val="00ED4FAB"/>
    <w:rsid w:val="00ED521D"/>
    <w:rsid w:val="00ED52B4"/>
    <w:rsid w:val="00ED5882"/>
    <w:rsid w:val="00ED5AF7"/>
    <w:rsid w:val="00ED5B91"/>
    <w:rsid w:val="00ED5F6B"/>
    <w:rsid w:val="00ED5FBA"/>
    <w:rsid w:val="00ED63CC"/>
    <w:rsid w:val="00ED6DE7"/>
    <w:rsid w:val="00ED6E44"/>
    <w:rsid w:val="00ED6FC1"/>
    <w:rsid w:val="00ED6FF3"/>
    <w:rsid w:val="00ED70A7"/>
    <w:rsid w:val="00ED7136"/>
    <w:rsid w:val="00ED7411"/>
    <w:rsid w:val="00ED7412"/>
    <w:rsid w:val="00ED74F0"/>
    <w:rsid w:val="00ED750B"/>
    <w:rsid w:val="00ED7561"/>
    <w:rsid w:val="00ED757B"/>
    <w:rsid w:val="00ED76AF"/>
    <w:rsid w:val="00ED7A77"/>
    <w:rsid w:val="00ED7C84"/>
    <w:rsid w:val="00ED7D63"/>
    <w:rsid w:val="00EE0361"/>
    <w:rsid w:val="00EE03FF"/>
    <w:rsid w:val="00EE0453"/>
    <w:rsid w:val="00EE05B4"/>
    <w:rsid w:val="00EE0611"/>
    <w:rsid w:val="00EE0854"/>
    <w:rsid w:val="00EE0B02"/>
    <w:rsid w:val="00EE10CE"/>
    <w:rsid w:val="00EE11DE"/>
    <w:rsid w:val="00EE1793"/>
    <w:rsid w:val="00EE17C5"/>
    <w:rsid w:val="00EE1C29"/>
    <w:rsid w:val="00EE1CF5"/>
    <w:rsid w:val="00EE1E24"/>
    <w:rsid w:val="00EE2027"/>
    <w:rsid w:val="00EE210A"/>
    <w:rsid w:val="00EE2246"/>
    <w:rsid w:val="00EE2318"/>
    <w:rsid w:val="00EE2708"/>
    <w:rsid w:val="00EE2780"/>
    <w:rsid w:val="00EE29A3"/>
    <w:rsid w:val="00EE2A14"/>
    <w:rsid w:val="00EE2A17"/>
    <w:rsid w:val="00EE2A88"/>
    <w:rsid w:val="00EE2B06"/>
    <w:rsid w:val="00EE2CA6"/>
    <w:rsid w:val="00EE2DFF"/>
    <w:rsid w:val="00EE2F5F"/>
    <w:rsid w:val="00EE32B3"/>
    <w:rsid w:val="00EE32B5"/>
    <w:rsid w:val="00EE35DD"/>
    <w:rsid w:val="00EE3626"/>
    <w:rsid w:val="00EE37F7"/>
    <w:rsid w:val="00EE38D9"/>
    <w:rsid w:val="00EE3979"/>
    <w:rsid w:val="00EE3B46"/>
    <w:rsid w:val="00EE3D43"/>
    <w:rsid w:val="00EE4152"/>
    <w:rsid w:val="00EE438D"/>
    <w:rsid w:val="00EE44AF"/>
    <w:rsid w:val="00EE4690"/>
    <w:rsid w:val="00EE4AA2"/>
    <w:rsid w:val="00EE4EA3"/>
    <w:rsid w:val="00EE5261"/>
    <w:rsid w:val="00EE5434"/>
    <w:rsid w:val="00EE54DE"/>
    <w:rsid w:val="00EE54F6"/>
    <w:rsid w:val="00EE5593"/>
    <w:rsid w:val="00EE5756"/>
    <w:rsid w:val="00EE5A16"/>
    <w:rsid w:val="00EE5AD0"/>
    <w:rsid w:val="00EE5B2D"/>
    <w:rsid w:val="00EE5BBB"/>
    <w:rsid w:val="00EE5C08"/>
    <w:rsid w:val="00EE5D4A"/>
    <w:rsid w:val="00EE5E8F"/>
    <w:rsid w:val="00EE60E1"/>
    <w:rsid w:val="00EE61AD"/>
    <w:rsid w:val="00EE6287"/>
    <w:rsid w:val="00EE62C2"/>
    <w:rsid w:val="00EE656B"/>
    <w:rsid w:val="00EE65A6"/>
    <w:rsid w:val="00EE6620"/>
    <w:rsid w:val="00EE6DB1"/>
    <w:rsid w:val="00EE6E16"/>
    <w:rsid w:val="00EE6FAA"/>
    <w:rsid w:val="00EE6FB6"/>
    <w:rsid w:val="00EE70F8"/>
    <w:rsid w:val="00EE715F"/>
    <w:rsid w:val="00EE75D9"/>
    <w:rsid w:val="00EE75F6"/>
    <w:rsid w:val="00EE7789"/>
    <w:rsid w:val="00EE7879"/>
    <w:rsid w:val="00EE78AA"/>
    <w:rsid w:val="00EE7A16"/>
    <w:rsid w:val="00EE7A57"/>
    <w:rsid w:val="00EE7ACB"/>
    <w:rsid w:val="00EE7BBA"/>
    <w:rsid w:val="00EE7CF6"/>
    <w:rsid w:val="00EE7E09"/>
    <w:rsid w:val="00EE7FD7"/>
    <w:rsid w:val="00EE7FF3"/>
    <w:rsid w:val="00EF0100"/>
    <w:rsid w:val="00EF01B4"/>
    <w:rsid w:val="00EF01C4"/>
    <w:rsid w:val="00EF0343"/>
    <w:rsid w:val="00EF03D0"/>
    <w:rsid w:val="00EF0628"/>
    <w:rsid w:val="00EF062A"/>
    <w:rsid w:val="00EF0777"/>
    <w:rsid w:val="00EF0837"/>
    <w:rsid w:val="00EF0998"/>
    <w:rsid w:val="00EF0C00"/>
    <w:rsid w:val="00EF0C96"/>
    <w:rsid w:val="00EF0D61"/>
    <w:rsid w:val="00EF0F00"/>
    <w:rsid w:val="00EF0F3B"/>
    <w:rsid w:val="00EF10A1"/>
    <w:rsid w:val="00EF117F"/>
    <w:rsid w:val="00EF11DC"/>
    <w:rsid w:val="00EF1215"/>
    <w:rsid w:val="00EF1277"/>
    <w:rsid w:val="00EF13A2"/>
    <w:rsid w:val="00EF15E9"/>
    <w:rsid w:val="00EF16B4"/>
    <w:rsid w:val="00EF175C"/>
    <w:rsid w:val="00EF17B0"/>
    <w:rsid w:val="00EF1810"/>
    <w:rsid w:val="00EF1A92"/>
    <w:rsid w:val="00EF1AC1"/>
    <w:rsid w:val="00EF1BE4"/>
    <w:rsid w:val="00EF1EBD"/>
    <w:rsid w:val="00EF1FB2"/>
    <w:rsid w:val="00EF2027"/>
    <w:rsid w:val="00EF2038"/>
    <w:rsid w:val="00EF2048"/>
    <w:rsid w:val="00EF20E9"/>
    <w:rsid w:val="00EF2575"/>
    <w:rsid w:val="00EF2663"/>
    <w:rsid w:val="00EF281E"/>
    <w:rsid w:val="00EF2D29"/>
    <w:rsid w:val="00EF2DFE"/>
    <w:rsid w:val="00EF3083"/>
    <w:rsid w:val="00EF31F2"/>
    <w:rsid w:val="00EF322C"/>
    <w:rsid w:val="00EF33D0"/>
    <w:rsid w:val="00EF34AC"/>
    <w:rsid w:val="00EF3586"/>
    <w:rsid w:val="00EF360B"/>
    <w:rsid w:val="00EF3686"/>
    <w:rsid w:val="00EF368C"/>
    <w:rsid w:val="00EF3760"/>
    <w:rsid w:val="00EF37A2"/>
    <w:rsid w:val="00EF3A34"/>
    <w:rsid w:val="00EF3A97"/>
    <w:rsid w:val="00EF3B64"/>
    <w:rsid w:val="00EF3E2C"/>
    <w:rsid w:val="00EF3F6C"/>
    <w:rsid w:val="00EF407B"/>
    <w:rsid w:val="00EF40B2"/>
    <w:rsid w:val="00EF40C2"/>
    <w:rsid w:val="00EF40E0"/>
    <w:rsid w:val="00EF41CE"/>
    <w:rsid w:val="00EF4291"/>
    <w:rsid w:val="00EF430A"/>
    <w:rsid w:val="00EF4801"/>
    <w:rsid w:val="00EF489A"/>
    <w:rsid w:val="00EF4FBC"/>
    <w:rsid w:val="00EF5180"/>
    <w:rsid w:val="00EF529C"/>
    <w:rsid w:val="00EF52A9"/>
    <w:rsid w:val="00EF534D"/>
    <w:rsid w:val="00EF53B4"/>
    <w:rsid w:val="00EF565A"/>
    <w:rsid w:val="00EF567A"/>
    <w:rsid w:val="00EF59ED"/>
    <w:rsid w:val="00EF5C23"/>
    <w:rsid w:val="00EF5FB2"/>
    <w:rsid w:val="00EF5FD8"/>
    <w:rsid w:val="00EF6037"/>
    <w:rsid w:val="00EF60EF"/>
    <w:rsid w:val="00EF60FC"/>
    <w:rsid w:val="00EF6282"/>
    <w:rsid w:val="00EF64FE"/>
    <w:rsid w:val="00EF65B0"/>
    <w:rsid w:val="00EF664F"/>
    <w:rsid w:val="00EF6842"/>
    <w:rsid w:val="00EF6AAB"/>
    <w:rsid w:val="00EF6BEE"/>
    <w:rsid w:val="00EF6D35"/>
    <w:rsid w:val="00EF6D6A"/>
    <w:rsid w:val="00EF6E3E"/>
    <w:rsid w:val="00EF740A"/>
    <w:rsid w:val="00EF7621"/>
    <w:rsid w:val="00EF77E8"/>
    <w:rsid w:val="00EF7883"/>
    <w:rsid w:val="00EF78D1"/>
    <w:rsid w:val="00EF79DE"/>
    <w:rsid w:val="00EF7AD9"/>
    <w:rsid w:val="00EF7D43"/>
    <w:rsid w:val="00EF7ED4"/>
    <w:rsid w:val="00EF7F46"/>
    <w:rsid w:val="00EF7F4C"/>
    <w:rsid w:val="00F0006F"/>
    <w:rsid w:val="00F0009E"/>
    <w:rsid w:val="00F0013B"/>
    <w:rsid w:val="00F001DC"/>
    <w:rsid w:val="00F00350"/>
    <w:rsid w:val="00F00620"/>
    <w:rsid w:val="00F00654"/>
    <w:rsid w:val="00F0078E"/>
    <w:rsid w:val="00F007D0"/>
    <w:rsid w:val="00F00817"/>
    <w:rsid w:val="00F00C2A"/>
    <w:rsid w:val="00F00F0D"/>
    <w:rsid w:val="00F010EA"/>
    <w:rsid w:val="00F012F3"/>
    <w:rsid w:val="00F01399"/>
    <w:rsid w:val="00F01460"/>
    <w:rsid w:val="00F01471"/>
    <w:rsid w:val="00F0147D"/>
    <w:rsid w:val="00F0152B"/>
    <w:rsid w:val="00F0177F"/>
    <w:rsid w:val="00F01AFB"/>
    <w:rsid w:val="00F01C2E"/>
    <w:rsid w:val="00F01CC1"/>
    <w:rsid w:val="00F01D2B"/>
    <w:rsid w:val="00F0229F"/>
    <w:rsid w:val="00F022CF"/>
    <w:rsid w:val="00F02764"/>
    <w:rsid w:val="00F02828"/>
    <w:rsid w:val="00F02859"/>
    <w:rsid w:val="00F02A15"/>
    <w:rsid w:val="00F02A45"/>
    <w:rsid w:val="00F02DCA"/>
    <w:rsid w:val="00F02E0E"/>
    <w:rsid w:val="00F02ED9"/>
    <w:rsid w:val="00F02F70"/>
    <w:rsid w:val="00F031F3"/>
    <w:rsid w:val="00F0320F"/>
    <w:rsid w:val="00F03412"/>
    <w:rsid w:val="00F034EE"/>
    <w:rsid w:val="00F034F0"/>
    <w:rsid w:val="00F03562"/>
    <w:rsid w:val="00F0359E"/>
    <w:rsid w:val="00F035EF"/>
    <w:rsid w:val="00F038BC"/>
    <w:rsid w:val="00F03A59"/>
    <w:rsid w:val="00F03AFD"/>
    <w:rsid w:val="00F03C50"/>
    <w:rsid w:val="00F03CA4"/>
    <w:rsid w:val="00F03DB8"/>
    <w:rsid w:val="00F03E0C"/>
    <w:rsid w:val="00F04001"/>
    <w:rsid w:val="00F04092"/>
    <w:rsid w:val="00F04170"/>
    <w:rsid w:val="00F04446"/>
    <w:rsid w:val="00F0458A"/>
    <w:rsid w:val="00F0476C"/>
    <w:rsid w:val="00F04A65"/>
    <w:rsid w:val="00F04A97"/>
    <w:rsid w:val="00F04B25"/>
    <w:rsid w:val="00F04B5E"/>
    <w:rsid w:val="00F04C9D"/>
    <w:rsid w:val="00F04CB2"/>
    <w:rsid w:val="00F04D22"/>
    <w:rsid w:val="00F04D27"/>
    <w:rsid w:val="00F04E60"/>
    <w:rsid w:val="00F04F65"/>
    <w:rsid w:val="00F050D2"/>
    <w:rsid w:val="00F0522C"/>
    <w:rsid w:val="00F05491"/>
    <w:rsid w:val="00F055DD"/>
    <w:rsid w:val="00F0560C"/>
    <w:rsid w:val="00F05804"/>
    <w:rsid w:val="00F05A1D"/>
    <w:rsid w:val="00F05C1B"/>
    <w:rsid w:val="00F05D0C"/>
    <w:rsid w:val="00F05EA8"/>
    <w:rsid w:val="00F05FD3"/>
    <w:rsid w:val="00F0609A"/>
    <w:rsid w:val="00F0648E"/>
    <w:rsid w:val="00F06541"/>
    <w:rsid w:val="00F06626"/>
    <w:rsid w:val="00F06724"/>
    <w:rsid w:val="00F0674E"/>
    <w:rsid w:val="00F06842"/>
    <w:rsid w:val="00F0691A"/>
    <w:rsid w:val="00F0694E"/>
    <w:rsid w:val="00F06ABD"/>
    <w:rsid w:val="00F06B0C"/>
    <w:rsid w:val="00F06CE1"/>
    <w:rsid w:val="00F06E63"/>
    <w:rsid w:val="00F06EE7"/>
    <w:rsid w:val="00F0703F"/>
    <w:rsid w:val="00F07388"/>
    <w:rsid w:val="00F074B7"/>
    <w:rsid w:val="00F076F1"/>
    <w:rsid w:val="00F07744"/>
    <w:rsid w:val="00F07950"/>
    <w:rsid w:val="00F07A57"/>
    <w:rsid w:val="00F07B23"/>
    <w:rsid w:val="00F07E2B"/>
    <w:rsid w:val="00F07ED2"/>
    <w:rsid w:val="00F10073"/>
    <w:rsid w:val="00F10282"/>
    <w:rsid w:val="00F10353"/>
    <w:rsid w:val="00F1040E"/>
    <w:rsid w:val="00F10A6D"/>
    <w:rsid w:val="00F10B64"/>
    <w:rsid w:val="00F10C61"/>
    <w:rsid w:val="00F10EFB"/>
    <w:rsid w:val="00F10F96"/>
    <w:rsid w:val="00F11197"/>
    <w:rsid w:val="00F113D7"/>
    <w:rsid w:val="00F117CB"/>
    <w:rsid w:val="00F118F5"/>
    <w:rsid w:val="00F11A43"/>
    <w:rsid w:val="00F11CD4"/>
    <w:rsid w:val="00F11DBC"/>
    <w:rsid w:val="00F11E43"/>
    <w:rsid w:val="00F11E70"/>
    <w:rsid w:val="00F122BC"/>
    <w:rsid w:val="00F123C3"/>
    <w:rsid w:val="00F123FE"/>
    <w:rsid w:val="00F125DD"/>
    <w:rsid w:val="00F12608"/>
    <w:rsid w:val="00F12782"/>
    <w:rsid w:val="00F12904"/>
    <w:rsid w:val="00F129C6"/>
    <w:rsid w:val="00F12B85"/>
    <w:rsid w:val="00F12BB1"/>
    <w:rsid w:val="00F12D22"/>
    <w:rsid w:val="00F12D39"/>
    <w:rsid w:val="00F12E6A"/>
    <w:rsid w:val="00F1329F"/>
    <w:rsid w:val="00F1344B"/>
    <w:rsid w:val="00F1352D"/>
    <w:rsid w:val="00F1359C"/>
    <w:rsid w:val="00F1384D"/>
    <w:rsid w:val="00F13867"/>
    <w:rsid w:val="00F138B5"/>
    <w:rsid w:val="00F13D96"/>
    <w:rsid w:val="00F13DD0"/>
    <w:rsid w:val="00F1408D"/>
    <w:rsid w:val="00F14143"/>
    <w:rsid w:val="00F141C5"/>
    <w:rsid w:val="00F141C8"/>
    <w:rsid w:val="00F141E5"/>
    <w:rsid w:val="00F144D5"/>
    <w:rsid w:val="00F145B7"/>
    <w:rsid w:val="00F1461B"/>
    <w:rsid w:val="00F146D7"/>
    <w:rsid w:val="00F147CE"/>
    <w:rsid w:val="00F14BF0"/>
    <w:rsid w:val="00F14CBF"/>
    <w:rsid w:val="00F155BC"/>
    <w:rsid w:val="00F15B2B"/>
    <w:rsid w:val="00F15B33"/>
    <w:rsid w:val="00F15B92"/>
    <w:rsid w:val="00F15BA5"/>
    <w:rsid w:val="00F15CAA"/>
    <w:rsid w:val="00F15EE1"/>
    <w:rsid w:val="00F16189"/>
    <w:rsid w:val="00F161EB"/>
    <w:rsid w:val="00F163FE"/>
    <w:rsid w:val="00F165AD"/>
    <w:rsid w:val="00F165BB"/>
    <w:rsid w:val="00F1660C"/>
    <w:rsid w:val="00F16634"/>
    <w:rsid w:val="00F16ADE"/>
    <w:rsid w:val="00F16BC4"/>
    <w:rsid w:val="00F16F21"/>
    <w:rsid w:val="00F170D4"/>
    <w:rsid w:val="00F17110"/>
    <w:rsid w:val="00F17252"/>
    <w:rsid w:val="00F172C1"/>
    <w:rsid w:val="00F17369"/>
    <w:rsid w:val="00F173B7"/>
    <w:rsid w:val="00F174D0"/>
    <w:rsid w:val="00F1750A"/>
    <w:rsid w:val="00F176DE"/>
    <w:rsid w:val="00F1794B"/>
    <w:rsid w:val="00F17998"/>
    <w:rsid w:val="00F17A40"/>
    <w:rsid w:val="00F17AB7"/>
    <w:rsid w:val="00F17C08"/>
    <w:rsid w:val="00F17C6C"/>
    <w:rsid w:val="00F17CBF"/>
    <w:rsid w:val="00F17D3B"/>
    <w:rsid w:val="00F200B3"/>
    <w:rsid w:val="00F2016D"/>
    <w:rsid w:val="00F20289"/>
    <w:rsid w:val="00F20416"/>
    <w:rsid w:val="00F204CF"/>
    <w:rsid w:val="00F204D0"/>
    <w:rsid w:val="00F20645"/>
    <w:rsid w:val="00F206F4"/>
    <w:rsid w:val="00F20717"/>
    <w:rsid w:val="00F20BD6"/>
    <w:rsid w:val="00F20C44"/>
    <w:rsid w:val="00F21193"/>
    <w:rsid w:val="00F211D4"/>
    <w:rsid w:val="00F2120F"/>
    <w:rsid w:val="00F213A5"/>
    <w:rsid w:val="00F213B8"/>
    <w:rsid w:val="00F216B0"/>
    <w:rsid w:val="00F21A3D"/>
    <w:rsid w:val="00F21A65"/>
    <w:rsid w:val="00F21C4E"/>
    <w:rsid w:val="00F21C95"/>
    <w:rsid w:val="00F21CAB"/>
    <w:rsid w:val="00F21D93"/>
    <w:rsid w:val="00F21E48"/>
    <w:rsid w:val="00F21EAE"/>
    <w:rsid w:val="00F21EB0"/>
    <w:rsid w:val="00F21EE8"/>
    <w:rsid w:val="00F2202C"/>
    <w:rsid w:val="00F223B2"/>
    <w:rsid w:val="00F2287A"/>
    <w:rsid w:val="00F22D82"/>
    <w:rsid w:val="00F22F97"/>
    <w:rsid w:val="00F231C9"/>
    <w:rsid w:val="00F23233"/>
    <w:rsid w:val="00F233A2"/>
    <w:rsid w:val="00F234A1"/>
    <w:rsid w:val="00F235C4"/>
    <w:rsid w:val="00F23792"/>
    <w:rsid w:val="00F237DE"/>
    <w:rsid w:val="00F2384C"/>
    <w:rsid w:val="00F23BE9"/>
    <w:rsid w:val="00F23C97"/>
    <w:rsid w:val="00F23E37"/>
    <w:rsid w:val="00F23FAB"/>
    <w:rsid w:val="00F24066"/>
    <w:rsid w:val="00F240AB"/>
    <w:rsid w:val="00F2424A"/>
    <w:rsid w:val="00F242E3"/>
    <w:rsid w:val="00F244B9"/>
    <w:rsid w:val="00F244C1"/>
    <w:rsid w:val="00F24563"/>
    <w:rsid w:val="00F2476C"/>
    <w:rsid w:val="00F24859"/>
    <w:rsid w:val="00F24944"/>
    <w:rsid w:val="00F24977"/>
    <w:rsid w:val="00F24A6B"/>
    <w:rsid w:val="00F24B19"/>
    <w:rsid w:val="00F24B4F"/>
    <w:rsid w:val="00F24E94"/>
    <w:rsid w:val="00F24F4B"/>
    <w:rsid w:val="00F250E1"/>
    <w:rsid w:val="00F2514B"/>
    <w:rsid w:val="00F252A7"/>
    <w:rsid w:val="00F25373"/>
    <w:rsid w:val="00F25571"/>
    <w:rsid w:val="00F255D8"/>
    <w:rsid w:val="00F25936"/>
    <w:rsid w:val="00F25989"/>
    <w:rsid w:val="00F25FE0"/>
    <w:rsid w:val="00F26114"/>
    <w:rsid w:val="00F261EF"/>
    <w:rsid w:val="00F26331"/>
    <w:rsid w:val="00F263E0"/>
    <w:rsid w:val="00F26439"/>
    <w:rsid w:val="00F2643B"/>
    <w:rsid w:val="00F265D9"/>
    <w:rsid w:val="00F26DF5"/>
    <w:rsid w:val="00F26F4D"/>
    <w:rsid w:val="00F27033"/>
    <w:rsid w:val="00F27716"/>
    <w:rsid w:val="00F2781E"/>
    <w:rsid w:val="00F27AB2"/>
    <w:rsid w:val="00F27B05"/>
    <w:rsid w:val="00F27BB0"/>
    <w:rsid w:val="00F27CBA"/>
    <w:rsid w:val="00F27D92"/>
    <w:rsid w:val="00F27DD9"/>
    <w:rsid w:val="00F27E3F"/>
    <w:rsid w:val="00F30265"/>
    <w:rsid w:val="00F30399"/>
    <w:rsid w:val="00F303FF"/>
    <w:rsid w:val="00F30595"/>
    <w:rsid w:val="00F309C5"/>
    <w:rsid w:val="00F30A11"/>
    <w:rsid w:val="00F30B92"/>
    <w:rsid w:val="00F30BB7"/>
    <w:rsid w:val="00F30C70"/>
    <w:rsid w:val="00F30EEA"/>
    <w:rsid w:val="00F31317"/>
    <w:rsid w:val="00F314C3"/>
    <w:rsid w:val="00F3153D"/>
    <w:rsid w:val="00F3156E"/>
    <w:rsid w:val="00F317C8"/>
    <w:rsid w:val="00F31A65"/>
    <w:rsid w:val="00F31AEB"/>
    <w:rsid w:val="00F31D55"/>
    <w:rsid w:val="00F31DB1"/>
    <w:rsid w:val="00F322F3"/>
    <w:rsid w:val="00F3239E"/>
    <w:rsid w:val="00F323DF"/>
    <w:rsid w:val="00F32535"/>
    <w:rsid w:val="00F3258A"/>
    <w:rsid w:val="00F325C8"/>
    <w:rsid w:val="00F326C1"/>
    <w:rsid w:val="00F326F7"/>
    <w:rsid w:val="00F32934"/>
    <w:rsid w:val="00F32EC2"/>
    <w:rsid w:val="00F330C8"/>
    <w:rsid w:val="00F3314C"/>
    <w:rsid w:val="00F334FE"/>
    <w:rsid w:val="00F335C1"/>
    <w:rsid w:val="00F336D9"/>
    <w:rsid w:val="00F337C0"/>
    <w:rsid w:val="00F33892"/>
    <w:rsid w:val="00F339EE"/>
    <w:rsid w:val="00F33B3B"/>
    <w:rsid w:val="00F33F1B"/>
    <w:rsid w:val="00F34094"/>
    <w:rsid w:val="00F3410A"/>
    <w:rsid w:val="00F341AE"/>
    <w:rsid w:val="00F3475C"/>
    <w:rsid w:val="00F3483A"/>
    <w:rsid w:val="00F348C7"/>
    <w:rsid w:val="00F34B90"/>
    <w:rsid w:val="00F34C8C"/>
    <w:rsid w:val="00F34F00"/>
    <w:rsid w:val="00F34FC1"/>
    <w:rsid w:val="00F35142"/>
    <w:rsid w:val="00F35246"/>
    <w:rsid w:val="00F35348"/>
    <w:rsid w:val="00F353C7"/>
    <w:rsid w:val="00F353D7"/>
    <w:rsid w:val="00F353F4"/>
    <w:rsid w:val="00F35415"/>
    <w:rsid w:val="00F354B4"/>
    <w:rsid w:val="00F35591"/>
    <w:rsid w:val="00F3590D"/>
    <w:rsid w:val="00F35B0C"/>
    <w:rsid w:val="00F35C5A"/>
    <w:rsid w:val="00F35CBD"/>
    <w:rsid w:val="00F35D15"/>
    <w:rsid w:val="00F35E01"/>
    <w:rsid w:val="00F35E99"/>
    <w:rsid w:val="00F35F7B"/>
    <w:rsid w:val="00F35FFB"/>
    <w:rsid w:val="00F36337"/>
    <w:rsid w:val="00F363C8"/>
    <w:rsid w:val="00F3644E"/>
    <w:rsid w:val="00F36751"/>
    <w:rsid w:val="00F36776"/>
    <w:rsid w:val="00F36B69"/>
    <w:rsid w:val="00F36B89"/>
    <w:rsid w:val="00F36BEF"/>
    <w:rsid w:val="00F36ECE"/>
    <w:rsid w:val="00F36F96"/>
    <w:rsid w:val="00F36FBE"/>
    <w:rsid w:val="00F37016"/>
    <w:rsid w:val="00F3702D"/>
    <w:rsid w:val="00F37205"/>
    <w:rsid w:val="00F37329"/>
    <w:rsid w:val="00F3732C"/>
    <w:rsid w:val="00F3771A"/>
    <w:rsid w:val="00F379C2"/>
    <w:rsid w:val="00F37A68"/>
    <w:rsid w:val="00F37B40"/>
    <w:rsid w:val="00F37C8B"/>
    <w:rsid w:val="00F37D0B"/>
    <w:rsid w:val="00F37EAD"/>
    <w:rsid w:val="00F37FB3"/>
    <w:rsid w:val="00F4007E"/>
    <w:rsid w:val="00F402C1"/>
    <w:rsid w:val="00F4043B"/>
    <w:rsid w:val="00F404FD"/>
    <w:rsid w:val="00F40561"/>
    <w:rsid w:val="00F4072A"/>
    <w:rsid w:val="00F4079D"/>
    <w:rsid w:val="00F40903"/>
    <w:rsid w:val="00F40AC0"/>
    <w:rsid w:val="00F40AEF"/>
    <w:rsid w:val="00F40D4F"/>
    <w:rsid w:val="00F40D69"/>
    <w:rsid w:val="00F40D7F"/>
    <w:rsid w:val="00F41035"/>
    <w:rsid w:val="00F4119F"/>
    <w:rsid w:val="00F4133A"/>
    <w:rsid w:val="00F41461"/>
    <w:rsid w:val="00F415F8"/>
    <w:rsid w:val="00F4165B"/>
    <w:rsid w:val="00F41677"/>
    <w:rsid w:val="00F417A5"/>
    <w:rsid w:val="00F41EBA"/>
    <w:rsid w:val="00F41F5E"/>
    <w:rsid w:val="00F4201C"/>
    <w:rsid w:val="00F426E3"/>
    <w:rsid w:val="00F4280E"/>
    <w:rsid w:val="00F42956"/>
    <w:rsid w:val="00F42AB6"/>
    <w:rsid w:val="00F42C95"/>
    <w:rsid w:val="00F42CCC"/>
    <w:rsid w:val="00F43023"/>
    <w:rsid w:val="00F430AC"/>
    <w:rsid w:val="00F43159"/>
    <w:rsid w:val="00F43396"/>
    <w:rsid w:val="00F43399"/>
    <w:rsid w:val="00F43836"/>
    <w:rsid w:val="00F43886"/>
    <w:rsid w:val="00F43B03"/>
    <w:rsid w:val="00F43C60"/>
    <w:rsid w:val="00F43D53"/>
    <w:rsid w:val="00F43F90"/>
    <w:rsid w:val="00F44106"/>
    <w:rsid w:val="00F44124"/>
    <w:rsid w:val="00F441D6"/>
    <w:rsid w:val="00F44403"/>
    <w:rsid w:val="00F44849"/>
    <w:rsid w:val="00F449A0"/>
    <w:rsid w:val="00F44D0E"/>
    <w:rsid w:val="00F45284"/>
    <w:rsid w:val="00F454DF"/>
    <w:rsid w:val="00F45500"/>
    <w:rsid w:val="00F455EB"/>
    <w:rsid w:val="00F4564F"/>
    <w:rsid w:val="00F45677"/>
    <w:rsid w:val="00F4592A"/>
    <w:rsid w:val="00F45A57"/>
    <w:rsid w:val="00F45ADB"/>
    <w:rsid w:val="00F45C28"/>
    <w:rsid w:val="00F45D30"/>
    <w:rsid w:val="00F45EBE"/>
    <w:rsid w:val="00F4608A"/>
    <w:rsid w:val="00F46133"/>
    <w:rsid w:val="00F4630C"/>
    <w:rsid w:val="00F4642C"/>
    <w:rsid w:val="00F464D7"/>
    <w:rsid w:val="00F464DF"/>
    <w:rsid w:val="00F4652A"/>
    <w:rsid w:val="00F4664B"/>
    <w:rsid w:val="00F46728"/>
    <w:rsid w:val="00F46AD1"/>
    <w:rsid w:val="00F46B5E"/>
    <w:rsid w:val="00F46DE0"/>
    <w:rsid w:val="00F46F9D"/>
    <w:rsid w:val="00F46FA6"/>
    <w:rsid w:val="00F4704E"/>
    <w:rsid w:val="00F47096"/>
    <w:rsid w:val="00F470B7"/>
    <w:rsid w:val="00F470F9"/>
    <w:rsid w:val="00F47217"/>
    <w:rsid w:val="00F473E8"/>
    <w:rsid w:val="00F4748B"/>
    <w:rsid w:val="00F475A9"/>
    <w:rsid w:val="00F47640"/>
    <w:rsid w:val="00F47847"/>
    <w:rsid w:val="00F479AB"/>
    <w:rsid w:val="00F47A00"/>
    <w:rsid w:val="00F47AED"/>
    <w:rsid w:val="00F47DD6"/>
    <w:rsid w:val="00F47E26"/>
    <w:rsid w:val="00F47FF1"/>
    <w:rsid w:val="00F50004"/>
    <w:rsid w:val="00F50763"/>
    <w:rsid w:val="00F509B0"/>
    <w:rsid w:val="00F50A4F"/>
    <w:rsid w:val="00F50AB2"/>
    <w:rsid w:val="00F50E43"/>
    <w:rsid w:val="00F50E97"/>
    <w:rsid w:val="00F50ECD"/>
    <w:rsid w:val="00F50F62"/>
    <w:rsid w:val="00F50FAD"/>
    <w:rsid w:val="00F511BC"/>
    <w:rsid w:val="00F514FF"/>
    <w:rsid w:val="00F51542"/>
    <w:rsid w:val="00F5154B"/>
    <w:rsid w:val="00F51769"/>
    <w:rsid w:val="00F5185E"/>
    <w:rsid w:val="00F51BA8"/>
    <w:rsid w:val="00F51BC0"/>
    <w:rsid w:val="00F51C56"/>
    <w:rsid w:val="00F51D61"/>
    <w:rsid w:val="00F51D9D"/>
    <w:rsid w:val="00F52092"/>
    <w:rsid w:val="00F5213A"/>
    <w:rsid w:val="00F52475"/>
    <w:rsid w:val="00F524EF"/>
    <w:rsid w:val="00F52667"/>
    <w:rsid w:val="00F52862"/>
    <w:rsid w:val="00F52B21"/>
    <w:rsid w:val="00F52B69"/>
    <w:rsid w:val="00F52D59"/>
    <w:rsid w:val="00F52E1F"/>
    <w:rsid w:val="00F5324B"/>
    <w:rsid w:val="00F5340A"/>
    <w:rsid w:val="00F5375D"/>
    <w:rsid w:val="00F538E3"/>
    <w:rsid w:val="00F53B25"/>
    <w:rsid w:val="00F541AA"/>
    <w:rsid w:val="00F542D9"/>
    <w:rsid w:val="00F543A8"/>
    <w:rsid w:val="00F5441F"/>
    <w:rsid w:val="00F5447E"/>
    <w:rsid w:val="00F544CF"/>
    <w:rsid w:val="00F5458C"/>
    <w:rsid w:val="00F545B8"/>
    <w:rsid w:val="00F54645"/>
    <w:rsid w:val="00F5466B"/>
    <w:rsid w:val="00F5472A"/>
    <w:rsid w:val="00F54760"/>
    <w:rsid w:val="00F547C2"/>
    <w:rsid w:val="00F547D3"/>
    <w:rsid w:val="00F54922"/>
    <w:rsid w:val="00F5492A"/>
    <w:rsid w:val="00F54F9C"/>
    <w:rsid w:val="00F5510F"/>
    <w:rsid w:val="00F5512E"/>
    <w:rsid w:val="00F551F9"/>
    <w:rsid w:val="00F552B9"/>
    <w:rsid w:val="00F55458"/>
    <w:rsid w:val="00F5568A"/>
    <w:rsid w:val="00F5574F"/>
    <w:rsid w:val="00F5594E"/>
    <w:rsid w:val="00F55A2E"/>
    <w:rsid w:val="00F55EA7"/>
    <w:rsid w:val="00F55F60"/>
    <w:rsid w:val="00F55F71"/>
    <w:rsid w:val="00F5621D"/>
    <w:rsid w:val="00F56653"/>
    <w:rsid w:val="00F566BA"/>
    <w:rsid w:val="00F56997"/>
    <w:rsid w:val="00F56B7A"/>
    <w:rsid w:val="00F56EC9"/>
    <w:rsid w:val="00F56EDF"/>
    <w:rsid w:val="00F570B1"/>
    <w:rsid w:val="00F5716E"/>
    <w:rsid w:val="00F571AB"/>
    <w:rsid w:val="00F571CD"/>
    <w:rsid w:val="00F575FB"/>
    <w:rsid w:val="00F5786E"/>
    <w:rsid w:val="00F578E2"/>
    <w:rsid w:val="00F57A61"/>
    <w:rsid w:val="00F57BF1"/>
    <w:rsid w:val="00F57D89"/>
    <w:rsid w:val="00F57E12"/>
    <w:rsid w:val="00F57E3C"/>
    <w:rsid w:val="00F57E4F"/>
    <w:rsid w:val="00F57E98"/>
    <w:rsid w:val="00F600B2"/>
    <w:rsid w:val="00F601DC"/>
    <w:rsid w:val="00F602CD"/>
    <w:rsid w:val="00F6046A"/>
    <w:rsid w:val="00F6048D"/>
    <w:rsid w:val="00F604D9"/>
    <w:rsid w:val="00F607C6"/>
    <w:rsid w:val="00F60C43"/>
    <w:rsid w:val="00F60C88"/>
    <w:rsid w:val="00F60CB8"/>
    <w:rsid w:val="00F60CBA"/>
    <w:rsid w:val="00F60CD0"/>
    <w:rsid w:val="00F60E34"/>
    <w:rsid w:val="00F60EA6"/>
    <w:rsid w:val="00F60FBA"/>
    <w:rsid w:val="00F61108"/>
    <w:rsid w:val="00F6119F"/>
    <w:rsid w:val="00F6136E"/>
    <w:rsid w:val="00F6142F"/>
    <w:rsid w:val="00F6145D"/>
    <w:rsid w:val="00F615E1"/>
    <w:rsid w:val="00F61782"/>
    <w:rsid w:val="00F6182B"/>
    <w:rsid w:val="00F6192B"/>
    <w:rsid w:val="00F61B9B"/>
    <w:rsid w:val="00F61D46"/>
    <w:rsid w:val="00F61D51"/>
    <w:rsid w:val="00F6214E"/>
    <w:rsid w:val="00F621B4"/>
    <w:rsid w:val="00F62406"/>
    <w:rsid w:val="00F62690"/>
    <w:rsid w:val="00F627B7"/>
    <w:rsid w:val="00F62830"/>
    <w:rsid w:val="00F62BE5"/>
    <w:rsid w:val="00F62CC8"/>
    <w:rsid w:val="00F62D82"/>
    <w:rsid w:val="00F62E01"/>
    <w:rsid w:val="00F63222"/>
    <w:rsid w:val="00F6374C"/>
    <w:rsid w:val="00F63945"/>
    <w:rsid w:val="00F63DD5"/>
    <w:rsid w:val="00F63F7A"/>
    <w:rsid w:val="00F63F80"/>
    <w:rsid w:val="00F640C8"/>
    <w:rsid w:val="00F641E1"/>
    <w:rsid w:val="00F6427D"/>
    <w:rsid w:val="00F642C6"/>
    <w:rsid w:val="00F64588"/>
    <w:rsid w:val="00F648A8"/>
    <w:rsid w:val="00F64AA3"/>
    <w:rsid w:val="00F64B50"/>
    <w:rsid w:val="00F64EAE"/>
    <w:rsid w:val="00F64EC8"/>
    <w:rsid w:val="00F653DE"/>
    <w:rsid w:val="00F65512"/>
    <w:rsid w:val="00F6556E"/>
    <w:rsid w:val="00F655C3"/>
    <w:rsid w:val="00F65648"/>
    <w:rsid w:val="00F65725"/>
    <w:rsid w:val="00F659C6"/>
    <w:rsid w:val="00F65BB1"/>
    <w:rsid w:val="00F65BCE"/>
    <w:rsid w:val="00F65C2A"/>
    <w:rsid w:val="00F65CD3"/>
    <w:rsid w:val="00F65FA1"/>
    <w:rsid w:val="00F66044"/>
    <w:rsid w:val="00F6604A"/>
    <w:rsid w:val="00F660C0"/>
    <w:rsid w:val="00F661AD"/>
    <w:rsid w:val="00F66293"/>
    <w:rsid w:val="00F662B8"/>
    <w:rsid w:val="00F663E5"/>
    <w:rsid w:val="00F664E6"/>
    <w:rsid w:val="00F667DA"/>
    <w:rsid w:val="00F668F8"/>
    <w:rsid w:val="00F66D3E"/>
    <w:rsid w:val="00F66DA9"/>
    <w:rsid w:val="00F66E18"/>
    <w:rsid w:val="00F66F87"/>
    <w:rsid w:val="00F67092"/>
    <w:rsid w:val="00F670C4"/>
    <w:rsid w:val="00F67264"/>
    <w:rsid w:val="00F672E5"/>
    <w:rsid w:val="00F67445"/>
    <w:rsid w:val="00F675AB"/>
    <w:rsid w:val="00F67A80"/>
    <w:rsid w:val="00F67CA9"/>
    <w:rsid w:val="00F67D46"/>
    <w:rsid w:val="00F70054"/>
    <w:rsid w:val="00F70062"/>
    <w:rsid w:val="00F7015A"/>
    <w:rsid w:val="00F701B2"/>
    <w:rsid w:val="00F7031C"/>
    <w:rsid w:val="00F703B9"/>
    <w:rsid w:val="00F703CB"/>
    <w:rsid w:val="00F703CD"/>
    <w:rsid w:val="00F7087B"/>
    <w:rsid w:val="00F70B11"/>
    <w:rsid w:val="00F70C1B"/>
    <w:rsid w:val="00F70D56"/>
    <w:rsid w:val="00F711D8"/>
    <w:rsid w:val="00F7121A"/>
    <w:rsid w:val="00F712E5"/>
    <w:rsid w:val="00F713A6"/>
    <w:rsid w:val="00F716CD"/>
    <w:rsid w:val="00F71778"/>
    <w:rsid w:val="00F718D8"/>
    <w:rsid w:val="00F71A05"/>
    <w:rsid w:val="00F71B14"/>
    <w:rsid w:val="00F71B2A"/>
    <w:rsid w:val="00F71B80"/>
    <w:rsid w:val="00F71C6E"/>
    <w:rsid w:val="00F71C70"/>
    <w:rsid w:val="00F71CF5"/>
    <w:rsid w:val="00F71D1C"/>
    <w:rsid w:val="00F71DFF"/>
    <w:rsid w:val="00F721A3"/>
    <w:rsid w:val="00F722EF"/>
    <w:rsid w:val="00F72500"/>
    <w:rsid w:val="00F72521"/>
    <w:rsid w:val="00F7252D"/>
    <w:rsid w:val="00F7285E"/>
    <w:rsid w:val="00F728E2"/>
    <w:rsid w:val="00F72BA6"/>
    <w:rsid w:val="00F72CFC"/>
    <w:rsid w:val="00F72EAF"/>
    <w:rsid w:val="00F73151"/>
    <w:rsid w:val="00F732B4"/>
    <w:rsid w:val="00F7335F"/>
    <w:rsid w:val="00F73503"/>
    <w:rsid w:val="00F738A0"/>
    <w:rsid w:val="00F73A27"/>
    <w:rsid w:val="00F73B13"/>
    <w:rsid w:val="00F73BC1"/>
    <w:rsid w:val="00F73D74"/>
    <w:rsid w:val="00F73D88"/>
    <w:rsid w:val="00F73DE2"/>
    <w:rsid w:val="00F73DE8"/>
    <w:rsid w:val="00F73F4C"/>
    <w:rsid w:val="00F740E7"/>
    <w:rsid w:val="00F741A6"/>
    <w:rsid w:val="00F74538"/>
    <w:rsid w:val="00F7457A"/>
    <w:rsid w:val="00F747A4"/>
    <w:rsid w:val="00F74C6C"/>
    <w:rsid w:val="00F74D02"/>
    <w:rsid w:val="00F74DA8"/>
    <w:rsid w:val="00F74EAD"/>
    <w:rsid w:val="00F75050"/>
    <w:rsid w:val="00F7519F"/>
    <w:rsid w:val="00F751BB"/>
    <w:rsid w:val="00F752FD"/>
    <w:rsid w:val="00F7557D"/>
    <w:rsid w:val="00F755B2"/>
    <w:rsid w:val="00F756BB"/>
    <w:rsid w:val="00F75A34"/>
    <w:rsid w:val="00F75AE7"/>
    <w:rsid w:val="00F75B4D"/>
    <w:rsid w:val="00F75D37"/>
    <w:rsid w:val="00F75DF1"/>
    <w:rsid w:val="00F75E3D"/>
    <w:rsid w:val="00F75E7B"/>
    <w:rsid w:val="00F75EE4"/>
    <w:rsid w:val="00F7603B"/>
    <w:rsid w:val="00F761B0"/>
    <w:rsid w:val="00F763A4"/>
    <w:rsid w:val="00F7647A"/>
    <w:rsid w:val="00F7697A"/>
    <w:rsid w:val="00F76A2C"/>
    <w:rsid w:val="00F76BA2"/>
    <w:rsid w:val="00F76BE3"/>
    <w:rsid w:val="00F76E42"/>
    <w:rsid w:val="00F76E47"/>
    <w:rsid w:val="00F76EEA"/>
    <w:rsid w:val="00F770DA"/>
    <w:rsid w:val="00F771BE"/>
    <w:rsid w:val="00F773EC"/>
    <w:rsid w:val="00F77456"/>
    <w:rsid w:val="00F774C1"/>
    <w:rsid w:val="00F77516"/>
    <w:rsid w:val="00F77641"/>
    <w:rsid w:val="00F776C0"/>
    <w:rsid w:val="00F776F6"/>
    <w:rsid w:val="00F778A9"/>
    <w:rsid w:val="00F77CAF"/>
    <w:rsid w:val="00F77F1B"/>
    <w:rsid w:val="00F800F4"/>
    <w:rsid w:val="00F80137"/>
    <w:rsid w:val="00F8013F"/>
    <w:rsid w:val="00F801A5"/>
    <w:rsid w:val="00F80259"/>
    <w:rsid w:val="00F80263"/>
    <w:rsid w:val="00F80385"/>
    <w:rsid w:val="00F80586"/>
    <w:rsid w:val="00F806A0"/>
    <w:rsid w:val="00F806E3"/>
    <w:rsid w:val="00F80818"/>
    <w:rsid w:val="00F809FD"/>
    <w:rsid w:val="00F80A15"/>
    <w:rsid w:val="00F80CDA"/>
    <w:rsid w:val="00F80F4A"/>
    <w:rsid w:val="00F81008"/>
    <w:rsid w:val="00F811B8"/>
    <w:rsid w:val="00F81386"/>
    <w:rsid w:val="00F814C2"/>
    <w:rsid w:val="00F814D2"/>
    <w:rsid w:val="00F816B1"/>
    <w:rsid w:val="00F817B8"/>
    <w:rsid w:val="00F817D6"/>
    <w:rsid w:val="00F819C8"/>
    <w:rsid w:val="00F81A8D"/>
    <w:rsid w:val="00F81C54"/>
    <w:rsid w:val="00F82015"/>
    <w:rsid w:val="00F82320"/>
    <w:rsid w:val="00F82780"/>
    <w:rsid w:val="00F8281A"/>
    <w:rsid w:val="00F8284B"/>
    <w:rsid w:val="00F828E4"/>
    <w:rsid w:val="00F82A0A"/>
    <w:rsid w:val="00F82B3D"/>
    <w:rsid w:val="00F82B5D"/>
    <w:rsid w:val="00F82BD8"/>
    <w:rsid w:val="00F82C4A"/>
    <w:rsid w:val="00F82D93"/>
    <w:rsid w:val="00F82D98"/>
    <w:rsid w:val="00F82E13"/>
    <w:rsid w:val="00F82E92"/>
    <w:rsid w:val="00F82EBB"/>
    <w:rsid w:val="00F82EEF"/>
    <w:rsid w:val="00F831C9"/>
    <w:rsid w:val="00F83220"/>
    <w:rsid w:val="00F83350"/>
    <w:rsid w:val="00F833C5"/>
    <w:rsid w:val="00F83652"/>
    <w:rsid w:val="00F836EB"/>
    <w:rsid w:val="00F837F9"/>
    <w:rsid w:val="00F838DD"/>
    <w:rsid w:val="00F8398B"/>
    <w:rsid w:val="00F839D7"/>
    <w:rsid w:val="00F83D41"/>
    <w:rsid w:val="00F83FFD"/>
    <w:rsid w:val="00F84008"/>
    <w:rsid w:val="00F84730"/>
    <w:rsid w:val="00F847C9"/>
    <w:rsid w:val="00F84860"/>
    <w:rsid w:val="00F84878"/>
    <w:rsid w:val="00F848DF"/>
    <w:rsid w:val="00F8499C"/>
    <w:rsid w:val="00F84F06"/>
    <w:rsid w:val="00F84F1A"/>
    <w:rsid w:val="00F84F5E"/>
    <w:rsid w:val="00F85189"/>
    <w:rsid w:val="00F85204"/>
    <w:rsid w:val="00F85336"/>
    <w:rsid w:val="00F853DC"/>
    <w:rsid w:val="00F855D8"/>
    <w:rsid w:val="00F856BF"/>
    <w:rsid w:val="00F85D1C"/>
    <w:rsid w:val="00F85D80"/>
    <w:rsid w:val="00F85D85"/>
    <w:rsid w:val="00F85DAA"/>
    <w:rsid w:val="00F85DE8"/>
    <w:rsid w:val="00F85EA5"/>
    <w:rsid w:val="00F8623D"/>
    <w:rsid w:val="00F866EA"/>
    <w:rsid w:val="00F86D08"/>
    <w:rsid w:val="00F86DE9"/>
    <w:rsid w:val="00F87000"/>
    <w:rsid w:val="00F87013"/>
    <w:rsid w:val="00F87296"/>
    <w:rsid w:val="00F872C4"/>
    <w:rsid w:val="00F874BA"/>
    <w:rsid w:val="00F87594"/>
    <w:rsid w:val="00F875EC"/>
    <w:rsid w:val="00F877F6"/>
    <w:rsid w:val="00F879FB"/>
    <w:rsid w:val="00F87A35"/>
    <w:rsid w:val="00F87CAC"/>
    <w:rsid w:val="00F87EEE"/>
    <w:rsid w:val="00F87F30"/>
    <w:rsid w:val="00F90000"/>
    <w:rsid w:val="00F900F2"/>
    <w:rsid w:val="00F90171"/>
    <w:rsid w:val="00F90187"/>
    <w:rsid w:val="00F90367"/>
    <w:rsid w:val="00F906A7"/>
    <w:rsid w:val="00F90897"/>
    <w:rsid w:val="00F90AE3"/>
    <w:rsid w:val="00F90C44"/>
    <w:rsid w:val="00F90E69"/>
    <w:rsid w:val="00F910FC"/>
    <w:rsid w:val="00F91103"/>
    <w:rsid w:val="00F911D9"/>
    <w:rsid w:val="00F91202"/>
    <w:rsid w:val="00F91224"/>
    <w:rsid w:val="00F91504"/>
    <w:rsid w:val="00F91651"/>
    <w:rsid w:val="00F9179C"/>
    <w:rsid w:val="00F917CA"/>
    <w:rsid w:val="00F917DC"/>
    <w:rsid w:val="00F91BB7"/>
    <w:rsid w:val="00F91C23"/>
    <w:rsid w:val="00F91CD6"/>
    <w:rsid w:val="00F92085"/>
    <w:rsid w:val="00F920CB"/>
    <w:rsid w:val="00F921C9"/>
    <w:rsid w:val="00F924C1"/>
    <w:rsid w:val="00F92563"/>
    <w:rsid w:val="00F92716"/>
    <w:rsid w:val="00F92981"/>
    <w:rsid w:val="00F92D2F"/>
    <w:rsid w:val="00F92E68"/>
    <w:rsid w:val="00F92E8A"/>
    <w:rsid w:val="00F92ED5"/>
    <w:rsid w:val="00F92F8E"/>
    <w:rsid w:val="00F93557"/>
    <w:rsid w:val="00F9389C"/>
    <w:rsid w:val="00F93A45"/>
    <w:rsid w:val="00F93ABD"/>
    <w:rsid w:val="00F93B80"/>
    <w:rsid w:val="00F93C37"/>
    <w:rsid w:val="00F93CD8"/>
    <w:rsid w:val="00F9408C"/>
    <w:rsid w:val="00F9411B"/>
    <w:rsid w:val="00F941B2"/>
    <w:rsid w:val="00F944F6"/>
    <w:rsid w:val="00F94764"/>
    <w:rsid w:val="00F94A22"/>
    <w:rsid w:val="00F94A91"/>
    <w:rsid w:val="00F94B54"/>
    <w:rsid w:val="00F94E88"/>
    <w:rsid w:val="00F94F57"/>
    <w:rsid w:val="00F95110"/>
    <w:rsid w:val="00F95187"/>
    <w:rsid w:val="00F9540C"/>
    <w:rsid w:val="00F95493"/>
    <w:rsid w:val="00F95678"/>
    <w:rsid w:val="00F95755"/>
    <w:rsid w:val="00F95757"/>
    <w:rsid w:val="00F9575D"/>
    <w:rsid w:val="00F957AC"/>
    <w:rsid w:val="00F9598D"/>
    <w:rsid w:val="00F95B89"/>
    <w:rsid w:val="00F960F1"/>
    <w:rsid w:val="00F9618B"/>
    <w:rsid w:val="00F961E4"/>
    <w:rsid w:val="00F96205"/>
    <w:rsid w:val="00F96402"/>
    <w:rsid w:val="00F96648"/>
    <w:rsid w:val="00F968B1"/>
    <w:rsid w:val="00F96A5A"/>
    <w:rsid w:val="00F96CF6"/>
    <w:rsid w:val="00F97086"/>
    <w:rsid w:val="00F97092"/>
    <w:rsid w:val="00F97306"/>
    <w:rsid w:val="00F9738E"/>
    <w:rsid w:val="00F9741F"/>
    <w:rsid w:val="00F97549"/>
    <w:rsid w:val="00F9776C"/>
    <w:rsid w:val="00F978CE"/>
    <w:rsid w:val="00F978CF"/>
    <w:rsid w:val="00F97974"/>
    <w:rsid w:val="00F97AE7"/>
    <w:rsid w:val="00F97BA5"/>
    <w:rsid w:val="00F97C85"/>
    <w:rsid w:val="00F97D3D"/>
    <w:rsid w:val="00F97E87"/>
    <w:rsid w:val="00F97EE5"/>
    <w:rsid w:val="00F97FAE"/>
    <w:rsid w:val="00FA0216"/>
    <w:rsid w:val="00FA0370"/>
    <w:rsid w:val="00FA0456"/>
    <w:rsid w:val="00FA06D1"/>
    <w:rsid w:val="00FA074A"/>
    <w:rsid w:val="00FA074F"/>
    <w:rsid w:val="00FA07B9"/>
    <w:rsid w:val="00FA0949"/>
    <w:rsid w:val="00FA0CAE"/>
    <w:rsid w:val="00FA0CBB"/>
    <w:rsid w:val="00FA0E0D"/>
    <w:rsid w:val="00FA0E37"/>
    <w:rsid w:val="00FA0EE3"/>
    <w:rsid w:val="00FA0FA6"/>
    <w:rsid w:val="00FA0FD6"/>
    <w:rsid w:val="00FA114B"/>
    <w:rsid w:val="00FA11F1"/>
    <w:rsid w:val="00FA1296"/>
    <w:rsid w:val="00FA12B2"/>
    <w:rsid w:val="00FA14BC"/>
    <w:rsid w:val="00FA1513"/>
    <w:rsid w:val="00FA15B3"/>
    <w:rsid w:val="00FA1629"/>
    <w:rsid w:val="00FA1646"/>
    <w:rsid w:val="00FA1647"/>
    <w:rsid w:val="00FA167C"/>
    <w:rsid w:val="00FA1684"/>
    <w:rsid w:val="00FA189A"/>
    <w:rsid w:val="00FA19C9"/>
    <w:rsid w:val="00FA1A75"/>
    <w:rsid w:val="00FA1C4C"/>
    <w:rsid w:val="00FA1DF7"/>
    <w:rsid w:val="00FA205A"/>
    <w:rsid w:val="00FA20B8"/>
    <w:rsid w:val="00FA20D7"/>
    <w:rsid w:val="00FA2186"/>
    <w:rsid w:val="00FA21DB"/>
    <w:rsid w:val="00FA261C"/>
    <w:rsid w:val="00FA2AD8"/>
    <w:rsid w:val="00FA2AFD"/>
    <w:rsid w:val="00FA2BCC"/>
    <w:rsid w:val="00FA2C0F"/>
    <w:rsid w:val="00FA2C58"/>
    <w:rsid w:val="00FA2D4C"/>
    <w:rsid w:val="00FA2D7E"/>
    <w:rsid w:val="00FA2FA5"/>
    <w:rsid w:val="00FA3084"/>
    <w:rsid w:val="00FA31D5"/>
    <w:rsid w:val="00FA327F"/>
    <w:rsid w:val="00FA32DA"/>
    <w:rsid w:val="00FA32E5"/>
    <w:rsid w:val="00FA34B5"/>
    <w:rsid w:val="00FA386D"/>
    <w:rsid w:val="00FA3A64"/>
    <w:rsid w:val="00FA3B8A"/>
    <w:rsid w:val="00FA4150"/>
    <w:rsid w:val="00FA42DD"/>
    <w:rsid w:val="00FA436D"/>
    <w:rsid w:val="00FA442D"/>
    <w:rsid w:val="00FA4484"/>
    <w:rsid w:val="00FA47D3"/>
    <w:rsid w:val="00FA482B"/>
    <w:rsid w:val="00FA4992"/>
    <w:rsid w:val="00FA4A0E"/>
    <w:rsid w:val="00FA4B16"/>
    <w:rsid w:val="00FA4B57"/>
    <w:rsid w:val="00FA4EAC"/>
    <w:rsid w:val="00FA51F4"/>
    <w:rsid w:val="00FA51F7"/>
    <w:rsid w:val="00FA5404"/>
    <w:rsid w:val="00FA5460"/>
    <w:rsid w:val="00FA54FF"/>
    <w:rsid w:val="00FA55F9"/>
    <w:rsid w:val="00FA560E"/>
    <w:rsid w:val="00FA56D4"/>
    <w:rsid w:val="00FA5804"/>
    <w:rsid w:val="00FA5950"/>
    <w:rsid w:val="00FA5A22"/>
    <w:rsid w:val="00FA5B94"/>
    <w:rsid w:val="00FA5D54"/>
    <w:rsid w:val="00FA5DAA"/>
    <w:rsid w:val="00FA5E00"/>
    <w:rsid w:val="00FA5E08"/>
    <w:rsid w:val="00FA5FAF"/>
    <w:rsid w:val="00FA605B"/>
    <w:rsid w:val="00FA6210"/>
    <w:rsid w:val="00FA63FC"/>
    <w:rsid w:val="00FA647B"/>
    <w:rsid w:val="00FA6486"/>
    <w:rsid w:val="00FA65E1"/>
    <w:rsid w:val="00FA6616"/>
    <w:rsid w:val="00FA6638"/>
    <w:rsid w:val="00FA671A"/>
    <w:rsid w:val="00FA677F"/>
    <w:rsid w:val="00FA688F"/>
    <w:rsid w:val="00FA6DCB"/>
    <w:rsid w:val="00FA6DCF"/>
    <w:rsid w:val="00FA6F81"/>
    <w:rsid w:val="00FA7022"/>
    <w:rsid w:val="00FA7044"/>
    <w:rsid w:val="00FA711E"/>
    <w:rsid w:val="00FA7152"/>
    <w:rsid w:val="00FA759D"/>
    <w:rsid w:val="00FA7BAD"/>
    <w:rsid w:val="00FA7E44"/>
    <w:rsid w:val="00FA7F1B"/>
    <w:rsid w:val="00FB007D"/>
    <w:rsid w:val="00FB018E"/>
    <w:rsid w:val="00FB0431"/>
    <w:rsid w:val="00FB045F"/>
    <w:rsid w:val="00FB073B"/>
    <w:rsid w:val="00FB08CF"/>
    <w:rsid w:val="00FB090C"/>
    <w:rsid w:val="00FB0DA8"/>
    <w:rsid w:val="00FB0DE6"/>
    <w:rsid w:val="00FB0F70"/>
    <w:rsid w:val="00FB0F77"/>
    <w:rsid w:val="00FB0F99"/>
    <w:rsid w:val="00FB0FD8"/>
    <w:rsid w:val="00FB11BF"/>
    <w:rsid w:val="00FB1223"/>
    <w:rsid w:val="00FB12BA"/>
    <w:rsid w:val="00FB18A2"/>
    <w:rsid w:val="00FB1955"/>
    <w:rsid w:val="00FB19B0"/>
    <w:rsid w:val="00FB19E2"/>
    <w:rsid w:val="00FB19F3"/>
    <w:rsid w:val="00FB1A31"/>
    <w:rsid w:val="00FB1A6E"/>
    <w:rsid w:val="00FB1B73"/>
    <w:rsid w:val="00FB1BEE"/>
    <w:rsid w:val="00FB1EBD"/>
    <w:rsid w:val="00FB2065"/>
    <w:rsid w:val="00FB2077"/>
    <w:rsid w:val="00FB2560"/>
    <w:rsid w:val="00FB26ED"/>
    <w:rsid w:val="00FB2861"/>
    <w:rsid w:val="00FB28D8"/>
    <w:rsid w:val="00FB2A5C"/>
    <w:rsid w:val="00FB2AFB"/>
    <w:rsid w:val="00FB2B97"/>
    <w:rsid w:val="00FB2BF2"/>
    <w:rsid w:val="00FB2C58"/>
    <w:rsid w:val="00FB2D8D"/>
    <w:rsid w:val="00FB2F21"/>
    <w:rsid w:val="00FB2F63"/>
    <w:rsid w:val="00FB3049"/>
    <w:rsid w:val="00FB3178"/>
    <w:rsid w:val="00FB319D"/>
    <w:rsid w:val="00FB31B9"/>
    <w:rsid w:val="00FB31BB"/>
    <w:rsid w:val="00FB323E"/>
    <w:rsid w:val="00FB332E"/>
    <w:rsid w:val="00FB33A6"/>
    <w:rsid w:val="00FB3427"/>
    <w:rsid w:val="00FB35D0"/>
    <w:rsid w:val="00FB37BC"/>
    <w:rsid w:val="00FB39CE"/>
    <w:rsid w:val="00FB3A12"/>
    <w:rsid w:val="00FB3AE6"/>
    <w:rsid w:val="00FB3CB3"/>
    <w:rsid w:val="00FB3E1F"/>
    <w:rsid w:val="00FB3F35"/>
    <w:rsid w:val="00FB3FF8"/>
    <w:rsid w:val="00FB4082"/>
    <w:rsid w:val="00FB433C"/>
    <w:rsid w:val="00FB43FF"/>
    <w:rsid w:val="00FB4470"/>
    <w:rsid w:val="00FB46B9"/>
    <w:rsid w:val="00FB48FF"/>
    <w:rsid w:val="00FB4984"/>
    <w:rsid w:val="00FB4A78"/>
    <w:rsid w:val="00FB4B13"/>
    <w:rsid w:val="00FB4D46"/>
    <w:rsid w:val="00FB4E8B"/>
    <w:rsid w:val="00FB4E8D"/>
    <w:rsid w:val="00FB5096"/>
    <w:rsid w:val="00FB5157"/>
    <w:rsid w:val="00FB51AD"/>
    <w:rsid w:val="00FB526F"/>
    <w:rsid w:val="00FB52D1"/>
    <w:rsid w:val="00FB56CF"/>
    <w:rsid w:val="00FB5AF3"/>
    <w:rsid w:val="00FB5C4A"/>
    <w:rsid w:val="00FB5D86"/>
    <w:rsid w:val="00FB5FDB"/>
    <w:rsid w:val="00FB61F5"/>
    <w:rsid w:val="00FB63BB"/>
    <w:rsid w:val="00FB6674"/>
    <w:rsid w:val="00FB67AF"/>
    <w:rsid w:val="00FB67BD"/>
    <w:rsid w:val="00FB6A12"/>
    <w:rsid w:val="00FB6B43"/>
    <w:rsid w:val="00FB6C48"/>
    <w:rsid w:val="00FB6E6B"/>
    <w:rsid w:val="00FB7005"/>
    <w:rsid w:val="00FB7409"/>
    <w:rsid w:val="00FB7789"/>
    <w:rsid w:val="00FB7793"/>
    <w:rsid w:val="00FB7D98"/>
    <w:rsid w:val="00FB7EB7"/>
    <w:rsid w:val="00FB7EF9"/>
    <w:rsid w:val="00FC01A1"/>
    <w:rsid w:val="00FC01F8"/>
    <w:rsid w:val="00FC057F"/>
    <w:rsid w:val="00FC05DB"/>
    <w:rsid w:val="00FC05E2"/>
    <w:rsid w:val="00FC06B2"/>
    <w:rsid w:val="00FC095C"/>
    <w:rsid w:val="00FC0987"/>
    <w:rsid w:val="00FC09E9"/>
    <w:rsid w:val="00FC0C0F"/>
    <w:rsid w:val="00FC0C4C"/>
    <w:rsid w:val="00FC0CA1"/>
    <w:rsid w:val="00FC0D2C"/>
    <w:rsid w:val="00FC0DA2"/>
    <w:rsid w:val="00FC0E14"/>
    <w:rsid w:val="00FC131A"/>
    <w:rsid w:val="00FC15BE"/>
    <w:rsid w:val="00FC18BD"/>
    <w:rsid w:val="00FC1AB7"/>
    <w:rsid w:val="00FC1F2F"/>
    <w:rsid w:val="00FC1F3D"/>
    <w:rsid w:val="00FC2131"/>
    <w:rsid w:val="00FC23A3"/>
    <w:rsid w:val="00FC2658"/>
    <w:rsid w:val="00FC277E"/>
    <w:rsid w:val="00FC2852"/>
    <w:rsid w:val="00FC2862"/>
    <w:rsid w:val="00FC286E"/>
    <w:rsid w:val="00FC2917"/>
    <w:rsid w:val="00FC29B3"/>
    <w:rsid w:val="00FC2A4F"/>
    <w:rsid w:val="00FC2B2E"/>
    <w:rsid w:val="00FC2BD9"/>
    <w:rsid w:val="00FC2F13"/>
    <w:rsid w:val="00FC2F51"/>
    <w:rsid w:val="00FC31E9"/>
    <w:rsid w:val="00FC32EC"/>
    <w:rsid w:val="00FC366A"/>
    <w:rsid w:val="00FC3688"/>
    <w:rsid w:val="00FC3972"/>
    <w:rsid w:val="00FC3D17"/>
    <w:rsid w:val="00FC413C"/>
    <w:rsid w:val="00FC45FD"/>
    <w:rsid w:val="00FC465A"/>
    <w:rsid w:val="00FC4761"/>
    <w:rsid w:val="00FC47CF"/>
    <w:rsid w:val="00FC4818"/>
    <w:rsid w:val="00FC48EB"/>
    <w:rsid w:val="00FC4968"/>
    <w:rsid w:val="00FC4B0D"/>
    <w:rsid w:val="00FC4E5E"/>
    <w:rsid w:val="00FC4E80"/>
    <w:rsid w:val="00FC51AF"/>
    <w:rsid w:val="00FC5306"/>
    <w:rsid w:val="00FC53DE"/>
    <w:rsid w:val="00FC53F9"/>
    <w:rsid w:val="00FC58FC"/>
    <w:rsid w:val="00FC5980"/>
    <w:rsid w:val="00FC5A76"/>
    <w:rsid w:val="00FC5A7B"/>
    <w:rsid w:val="00FC5D63"/>
    <w:rsid w:val="00FC60E5"/>
    <w:rsid w:val="00FC6176"/>
    <w:rsid w:val="00FC620B"/>
    <w:rsid w:val="00FC6464"/>
    <w:rsid w:val="00FC6529"/>
    <w:rsid w:val="00FC680D"/>
    <w:rsid w:val="00FC69C3"/>
    <w:rsid w:val="00FC6B6B"/>
    <w:rsid w:val="00FC6FE6"/>
    <w:rsid w:val="00FC70C6"/>
    <w:rsid w:val="00FC710B"/>
    <w:rsid w:val="00FC7478"/>
    <w:rsid w:val="00FC75D2"/>
    <w:rsid w:val="00FC766F"/>
    <w:rsid w:val="00FC77DC"/>
    <w:rsid w:val="00FC78C5"/>
    <w:rsid w:val="00FC7D82"/>
    <w:rsid w:val="00FD0012"/>
    <w:rsid w:val="00FD026B"/>
    <w:rsid w:val="00FD04A6"/>
    <w:rsid w:val="00FD0805"/>
    <w:rsid w:val="00FD0884"/>
    <w:rsid w:val="00FD0A70"/>
    <w:rsid w:val="00FD0DAA"/>
    <w:rsid w:val="00FD11D9"/>
    <w:rsid w:val="00FD1204"/>
    <w:rsid w:val="00FD1464"/>
    <w:rsid w:val="00FD14E4"/>
    <w:rsid w:val="00FD1651"/>
    <w:rsid w:val="00FD1680"/>
    <w:rsid w:val="00FD17A0"/>
    <w:rsid w:val="00FD1841"/>
    <w:rsid w:val="00FD1864"/>
    <w:rsid w:val="00FD1874"/>
    <w:rsid w:val="00FD1896"/>
    <w:rsid w:val="00FD1A4C"/>
    <w:rsid w:val="00FD1B1D"/>
    <w:rsid w:val="00FD1B3F"/>
    <w:rsid w:val="00FD1C45"/>
    <w:rsid w:val="00FD1DCA"/>
    <w:rsid w:val="00FD1E2F"/>
    <w:rsid w:val="00FD230A"/>
    <w:rsid w:val="00FD232E"/>
    <w:rsid w:val="00FD23C9"/>
    <w:rsid w:val="00FD243D"/>
    <w:rsid w:val="00FD252C"/>
    <w:rsid w:val="00FD2642"/>
    <w:rsid w:val="00FD276C"/>
    <w:rsid w:val="00FD298E"/>
    <w:rsid w:val="00FD2A40"/>
    <w:rsid w:val="00FD2D34"/>
    <w:rsid w:val="00FD3021"/>
    <w:rsid w:val="00FD3129"/>
    <w:rsid w:val="00FD31DE"/>
    <w:rsid w:val="00FD32C4"/>
    <w:rsid w:val="00FD344C"/>
    <w:rsid w:val="00FD3602"/>
    <w:rsid w:val="00FD3817"/>
    <w:rsid w:val="00FD3D26"/>
    <w:rsid w:val="00FD3DFA"/>
    <w:rsid w:val="00FD4028"/>
    <w:rsid w:val="00FD4199"/>
    <w:rsid w:val="00FD43CF"/>
    <w:rsid w:val="00FD44FB"/>
    <w:rsid w:val="00FD471E"/>
    <w:rsid w:val="00FD49B4"/>
    <w:rsid w:val="00FD4A06"/>
    <w:rsid w:val="00FD4AAB"/>
    <w:rsid w:val="00FD4B28"/>
    <w:rsid w:val="00FD4C0C"/>
    <w:rsid w:val="00FD4DC5"/>
    <w:rsid w:val="00FD4E93"/>
    <w:rsid w:val="00FD4EBA"/>
    <w:rsid w:val="00FD4F42"/>
    <w:rsid w:val="00FD5054"/>
    <w:rsid w:val="00FD5137"/>
    <w:rsid w:val="00FD523B"/>
    <w:rsid w:val="00FD5356"/>
    <w:rsid w:val="00FD56D9"/>
    <w:rsid w:val="00FD5895"/>
    <w:rsid w:val="00FD59AF"/>
    <w:rsid w:val="00FD5F43"/>
    <w:rsid w:val="00FD5F91"/>
    <w:rsid w:val="00FD600D"/>
    <w:rsid w:val="00FD6133"/>
    <w:rsid w:val="00FD6267"/>
    <w:rsid w:val="00FD658C"/>
    <w:rsid w:val="00FD666A"/>
    <w:rsid w:val="00FD676A"/>
    <w:rsid w:val="00FD6845"/>
    <w:rsid w:val="00FD68A5"/>
    <w:rsid w:val="00FD696E"/>
    <w:rsid w:val="00FD6E18"/>
    <w:rsid w:val="00FD6EAD"/>
    <w:rsid w:val="00FD6EC1"/>
    <w:rsid w:val="00FD6EFE"/>
    <w:rsid w:val="00FD7148"/>
    <w:rsid w:val="00FD718A"/>
    <w:rsid w:val="00FD724C"/>
    <w:rsid w:val="00FD77BB"/>
    <w:rsid w:val="00FD77C7"/>
    <w:rsid w:val="00FD7923"/>
    <w:rsid w:val="00FD7997"/>
    <w:rsid w:val="00FD799F"/>
    <w:rsid w:val="00FD7B12"/>
    <w:rsid w:val="00FD7C58"/>
    <w:rsid w:val="00FD7C64"/>
    <w:rsid w:val="00FD7C71"/>
    <w:rsid w:val="00FD7E79"/>
    <w:rsid w:val="00FD7ED0"/>
    <w:rsid w:val="00FE03C8"/>
    <w:rsid w:val="00FE046F"/>
    <w:rsid w:val="00FE049F"/>
    <w:rsid w:val="00FE0A06"/>
    <w:rsid w:val="00FE0D9C"/>
    <w:rsid w:val="00FE0EC5"/>
    <w:rsid w:val="00FE0ECB"/>
    <w:rsid w:val="00FE0F94"/>
    <w:rsid w:val="00FE0FD8"/>
    <w:rsid w:val="00FE1002"/>
    <w:rsid w:val="00FE1032"/>
    <w:rsid w:val="00FE127B"/>
    <w:rsid w:val="00FE1339"/>
    <w:rsid w:val="00FE1418"/>
    <w:rsid w:val="00FE18B1"/>
    <w:rsid w:val="00FE1B28"/>
    <w:rsid w:val="00FE1B4C"/>
    <w:rsid w:val="00FE1BAE"/>
    <w:rsid w:val="00FE1D26"/>
    <w:rsid w:val="00FE201C"/>
    <w:rsid w:val="00FE2227"/>
    <w:rsid w:val="00FE252D"/>
    <w:rsid w:val="00FE2530"/>
    <w:rsid w:val="00FE2897"/>
    <w:rsid w:val="00FE2972"/>
    <w:rsid w:val="00FE2A22"/>
    <w:rsid w:val="00FE2CD6"/>
    <w:rsid w:val="00FE2D07"/>
    <w:rsid w:val="00FE2D49"/>
    <w:rsid w:val="00FE30CB"/>
    <w:rsid w:val="00FE36AC"/>
    <w:rsid w:val="00FE36B3"/>
    <w:rsid w:val="00FE37D1"/>
    <w:rsid w:val="00FE3869"/>
    <w:rsid w:val="00FE3B32"/>
    <w:rsid w:val="00FE3D4B"/>
    <w:rsid w:val="00FE3DEE"/>
    <w:rsid w:val="00FE3E60"/>
    <w:rsid w:val="00FE3F66"/>
    <w:rsid w:val="00FE3F78"/>
    <w:rsid w:val="00FE42F4"/>
    <w:rsid w:val="00FE43D4"/>
    <w:rsid w:val="00FE45DD"/>
    <w:rsid w:val="00FE47C6"/>
    <w:rsid w:val="00FE4861"/>
    <w:rsid w:val="00FE4B35"/>
    <w:rsid w:val="00FE4DA6"/>
    <w:rsid w:val="00FE4DD6"/>
    <w:rsid w:val="00FE4FD7"/>
    <w:rsid w:val="00FE51D2"/>
    <w:rsid w:val="00FE52D6"/>
    <w:rsid w:val="00FE5325"/>
    <w:rsid w:val="00FE53BD"/>
    <w:rsid w:val="00FE53CB"/>
    <w:rsid w:val="00FE54B0"/>
    <w:rsid w:val="00FE5696"/>
    <w:rsid w:val="00FE57ED"/>
    <w:rsid w:val="00FE5A1D"/>
    <w:rsid w:val="00FE5A9A"/>
    <w:rsid w:val="00FE5AA9"/>
    <w:rsid w:val="00FE5B9C"/>
    <w:rsid w:val="00FE5F52"/>
    <w:rsid w:val="00FE64CC"/>
    <w:rsid w:val="00FE650D"/>
    <w:rsid w:val="00FE65C2"/>
    <w:rsid w:val="00FE6697"/>
    <w:rsid w:val="00FE6F0B"/>
    <w:rsid w:val="00FE7204"/>
    <w:rsid w:val="00FE7404"/>
    <w:rsid w:val="00FE74DE"/>
    <w:rsid w:val="00FE78B4"/>
    <w:rsid w:val="00FE78B7"/>
    <w:rsid w:val="00FE7F58"/>
    <w:rsid w:val="00FF0356"/>
    <w:rsid w:val="00FF03B1"/>
    <w:rsid w:val="00FF0566"/>
    <w:rsid w:val="00FF06C3"/>
    <w:rsid w:val="00FF077A"/>
    <w:rsid w:val="00FF07A0"/>
    <w:rsid w:val="00FF07B0"/>
    <w:rsid w:val="00FF08AB"/>
    <w:rsid w:val="00FF0942"/>
    <w:rsid w:val="00FF0CE4"/>
    <w:rsid w:val="00FF0D58"/>
    <w:rsid w:val="00FF0E21"/>
    <w:rsid w:val="00FF10D5"/>
    <w:rsid w:val="00FF1336"/>
    <w:rsid w:val="00FF143F"/>
    <w:rsid w:val="00FF14FF"/>
    <w:rsid w:val="00FF1817"/>
    <w:rsid w:val="00FF19BE"/>
    <w:rsid w:val="00FF1AFE"/>
    <w:rsid w:val="00FF1D0A"/>
    <w:rsid w:val="00FF1D52"/>
    <w:rsid w:val="00FF1DBC"/>
    <w:rsid w:val="00FF1EDB"/>
    <w:rsid w:val="00FF1F28"/>
    <w:rsid w:val="00FF2032"/>
    <w:rsid w:val="00FF23A3"/>
    <w:rsid w:val="00FF2716"/>
    <w:rsid w:val="00FF2781"/>
    <w:rsid w:val="00FF2902"/>
    <w:rsid w:val="00FF2B6B"/>
    <w:rsid w:val="00FF2E23"/>
    <w:rsid w:val="00FF2EA1"/>
    <w:rsid w:val="00FF2EFF"/>
    <w:rsid w:val="00FF2F18"/>
    <w:rsid w:val="00FF301E"/>
    <w:rsid w:val="00FF3361"/>
    <w:rsid w:val="00FF33E1"/>
    <w:rsid w:val="00FF34F6"/>
    <w:rsid w:val="00FF3590"/>
    <w:rsid w:val="00FF37A3"/>
    <w:rsid w:val="00FF3825"/>
    <w:rsid w:val="00FF38A3"/>
    <w:rsid w:val="00FF393B"/>
    <w:rsid w:val="00FF3A6B"/>
    <w:rsid w:val="00FF3D2F"/>
    <w:rsid w:val="00FF3DA7"/>
    <w:rsid w:val="00FF3F4E"/>
    <w:rsid w:val="00FF3FF3"/>
    <w:rsid w:val="00FF4347"/>
    <w:rsid w:val="00FF44DA"/>
    <w:rsid w:val="00FF45CC"/>
    <w:rsid w:val="00FF47D2"/>
    <w:rsid w:val="00FF4951"/>
    <w:rsid w:val="00FF4CF2"/>
    <w:rsid w:val="00FF4D73"/>
    <w:rsid w:val="00FF5031"/>
    <w:rsid w:val="00FF504E"/>
    <w:rsid w:val="00FF54BE"/>
    <w:rsid w:val="00FF5575"/>
    <w:rsid w:val="00FF55C7"/>
    <w:rsid w:val="00FF578E"/>
    <w:rsid w:val="00FF578F"/>
    <w:rsid w:val="00FF58C9"/>
    <w:rsid w:val="00FF592C"/>
    <w:rsid w:val="00FF5954"/>
    <w:rsid w:val="00FF5A78"/>
    <w:rsid w:val="00FF5C01"/>
    <w:rsid w:val="00FF5C2A"/>
    <w:rsid w:val="00FF5D09"/>
    <w:rsid w:val="00FF61F2"/>
    <w:rsid w:val="00FF6300"/>
    <w:rsid w:val="00FF6B19"/>
    <w:rsid w:val="00FF6D0F"/>
    <w:rsid w:val="00FF6D1E"/>
    <w:rsid w:val="00FF6DCD"/>
    <w:rsid w:val="00FF6E12"/>
    <w:rsid w:val="00FF6ED9"/>
    <w:rsid w:val="00FF6F15"/>
    <w:rsid w:val="00FF6F3F"/>
    <w:rsid w:val="00FF6FE7"/>
    <w:rsid w:val="00FF7089"/>
    <w:rsid w:val="00FF72A0"/>
    <w:rsid w:val="00FF747E"/>
    <w:rsid w:val="00FF76ED"/>
    <w:rsid w:val="00FF773E"/>
    <w:rsid w:val="00FF7B6E"/>
    <w:rsid w:val="00FF7BC7"/>
    <w:rsid w:val="00FF7C79"/>
    <w:rsid w:val="00FF7D03"/>
    <w:rsid w:val="00FF7D22"/>
    <w:rsid w:val="00FF7ED1"/>
    <w:rsid w:val="07841787"/>
    <w:rsid w:val="18DB0E59"/>
    <w:rsid w:val="1CAB4C1C"/>
    <w:rsid w:val="423F17DF"/>
    <w:rsid w:val="495A0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A4EDD52"/>
  <w15:docId w15:val="{041A1AB3-C941-4173-989D-3BC885068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99" w:unhideWhenUsed="1"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qFormat="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adjustRightInd w:val="0"/>
      <w:snapToGrid w:val="0"/>
      <w:spacing w:before="120" w:after="120" w:line="300" w:lineRule="auto"/>
      <w:jc w:val="both"/>
    </w:pPr>
    <w:rPr>
      <w:rFonts w:ascii="Century Schoolbook" w:eastAsia="宋体" w:hAnsi="Century Schoolbook"/>
      <w:kern w:val="2"/>
      <w:szCs w:val="24"/>
      <w:lang w:eastAsia="zh-TW"/>
    </w:rPr>
  </w:style>
  <w:style w:type="paragraph" w:styleId="1">
    <w:name w:val="heading 1"/>
    <w:next w:val="a1"/>
    <w:link w:val="10"/>
    <w:qFormat/>
    <w:pPr>
      <w:keepNext/>
      <w:pageBreakBefore/>
      <w:widowControl w:val="0"/>
      <w:numPr>
        <w:numId w:val="1"/>
      </w:numPr>
      <w:pBdr>
        <w:bottom w:val="single" w:sz="12" w:space="1" w:color="auto"/>
      </w:pBdr>
      <w:adjustRightInd w:val="0"/>
      <w:snapToGrid w:val="0"/>
      <w:spacing w:after="240" w:line="300" w:lineRule="auto"/>
      <w:outlineLvl w:val="0"/>
    </w:pPr>
    <w:rPr>
      <w:rFonts w:ascii="Century Schoolbook" w:eastAsia="宋体" w:hAnsi="Century Schoolbook" w:cs="Arial"/>
      <w:b/>
      <w:bCs/>
      <w:color w:val="C00000"/>
      <w:kern w:val="52"/>
      <w:sz w:val="36"/>
      <w:szCs w:val="52"/>
      <w:lang w:eastAsia="zh-TW"/>
    </w:rPr>
  </w:style>
  <w:style w:type="paragraph" w:styleId="2">
    <w:name w:val="heading 2"/>
    <w:basedOn w:val="1"/>
    <w:next w:val="a1"/>
    <w:link w:val="20"/>
    <w:qFormat/>
    <w:pPr>
      <w:pageBreakBefore w:val="0"/>
      <w:widowControl/>
      <w:numPr>
        <w:ilvl w:val="1"/>
      </w:numPr>
      <w:pBdr>
        <w:bottom w:val="none" w:sz="0" w:space="0" w:color="auto"/>
      </w:pBdr>
      <w:tabs>
        <w:tab w:val="left" w:pos="737"/>
      </w:tabs>
      <w:spacing w:before="360"/>
      <w:outlineLvl w:val="1"/>
    </w:pPr>
    <w:rPr>
      <w:bCs w:val="0"/>
      <w:sz w:val="28"/>
      <w:szCs w:val="48"/>
    </w:rPr>
  </w:style>
  <w:style w:type="paragraph" w:styleId="3">
    <w:name w:val="heading 3"/>
    <w:basedOn w:val="2"/>
    <w:next w:val="a1"/>
    <w:link w:val="30"/>
    <w:qFormat/>
    <w:pPr>
      <w:numPr>
        <w:ilvl w:val="2"/>
      </w:numPr>
      <w:tabs>
        <w:tab w:val="clear" w:pos="737"/>
      </w:tabs>
      <w:outlineLvl w:val="2"/>
    </w:pPr>
    <w:rPr>
      <w:bCs/>
      <w:sz w:val="24"/>
      <w:szCs w:val="24"/>
    </w:rPr>
  </w:style>
  <w:style w:type="paragraph" w:styleId="4">
    <w:name w:val="heading 4"/>
    <w:basedOn w:val="3"/>
    <w:next w:val="a1"/>
    <w:link w:val="40"/>
    <w:qFormat/>
    <w:pPr>
      <w:numPr>
        <w:ilvl w:val="3"/>
      </w:numPr>
      <w:tabs>
        <w:tab w:val="left" w:pos="738"/>
      </w:tabs>
      <w:outlineLvl w:val="3"/>
    </w:pPr>
    <w:rPr>
      <w:bCs w:val="0"/>
      <w:sz w:val="22"/>
      <w:szCs w:val="22"/>
    </w:rPr>
  </w:style>
  <w:style w:type="paragraph" w:styleId="5">
    <w:name w:val="heading 5"/>
    <w:basedOn w:val="4"/>
    <w:next w:val="a1"/>
    <w:link w:val="50"/>
    <w:qFormat/>
    <w:pPr>
      <w:numPr>
        <w:ilvl w:val="4"/>
      </w:numPr>
      <w:outlineLvl w:val="4"/>
    </w:pPr>
    <w:rPr>
      <w:sz w:val="20"/>
      <w:szCs w:val="20"/>
    </w:rPr>
  </w:style>
  <w:style w:type="paragraph" w:styleId="6">
    <w:name w:val="heading 6"/>
    <w:basedOn w:val="5"/>
    <w:next w:val="a1"/>
    <w:link w:val="60"/>
    <w:qFormat/>
    <w:pPr>
      <w:numPr>
        <w:ilvl w:val="5"/>
      </w:numPr>
      <w:outlineLvl w:val="5"/>
    </w:pPr>
    <w:rPr>
      <w:b w:val="0"/>
      <w:bCs/>
    </w:rPr>
  </w:style>
  <w:style w:type="paragraph" w:styleId="7">
    <w:name w:val="heading 7"/>
    <w:basedOn w:val="a1"/>
    <w:next w:val="a1"/>
    <w:link w:val="70"/>
    <w:uiPriority w:val="99"/>
    <w:qFormat/>
    <w:pPr>
      <w:tabs>
        <w:tab w:val="left" w:pos="0"/>
        <w:tab w:val="left" w:pos="1298"/>
      </w:tabs>
      <w:adjustRightInd/>
      <w:snapToGrid/>
      <w:spacing w:before="240" w:after="60" w:line="240" w:lineRule="auto"/>
      <w:jc w:val="left"/>
      <w:outlineLvl w:val="6"/>
    </w:pPr>
    <w:rPr>
      <w:rFonts w:eastAsia="PMingLiU"/>
      <w:i/>
      <w:kern w:val="0"/>
    </w:rPr>
  </w:style>
  <w:style w:type="paragraph" w:styleId="8">
    <w:name w:val="heading 8"/>
    <w:basedOn w:val="a1"/>
    <w:next w:val="a1"/>
    <w:link w:val="80"/>
    <w:uiPriority w:val="99"/>
    <w:qFormat/>
    <w:pPr>
      <w:tabs>
        <w:tab w:val="left" w:pos="0"/>
        <w:tab w:val="left" w:pos="1440"/>
      </w:tabs>
      <w:adjustRightInd/>
      <w:snapToGrid/>
      <w:spacing w:before="240" w:after="60" w:line="240" w:lineRule="auto"/>
      <w:jc w:val="left"/>
      <w:outlineLvl w:val="7"/>
    </w:pPr>
    <w:rPr>
      <w:rFonts w:eastAsia="PMingLiU"/>
      <w:i/>
      <w:iCs/>
      <w:kern w:val="0"/>
    </w:rPr>
  </w:style>
  <w:style w:type="paragraph" w:styleId="9">
    <w:name w:val="heading 9"/>
    <w:basedOn w:val="a1"/>
    <w:next w:val="a1"/>
    <w:link w:val="90"/>
    <w:uiPriority w:val="99"/>
    <w:qFormat/>
    <w:pPr>
      <w:tabs>
        <w:tab w:val="left" w:pos="0"/>
        <w:tab w:val="left" w:pos="1582"/>
      </w:tabs>
      <w:adjustRightInd/>
      <w:snapToGrid/>
      <w:spacing w:before="240" w:after="60" w:line="240" w:lineRule="auto"/>
      <w:jc w:val="left"/>
      <w:outlineLvl w:val="8"/>
    </w:pPr>
    <w:rPr>
      <w:rFonts w:eastAsia="PMingLiU" w:cs="Arial"/>
      <w:i/>
      <w:kern w:val="0"/>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71">
    <w:name w:val="toc 7"/>
    <w:basedOn w:val="a1"/>
    <w:next w:val="a1"/>
    <w:uiPriority w:val="39"/>
    <w:unhideWhenUsed/>
    <w:qFormat/>
    <w:pPr>
      <w:adjustRightInd/>
      <w:snapToGrid/>
      <w:spacing w:after="100" w:line="276" w:lineRule="auto"/>
      <w:ind w:left="1320"/>
      <w:jc w:val="left"/>
    </w:pPr>
    <w:rPr>
      <w:rFonts w:asciiTheme="minorHAnsi" w:eastAsiaTheme="minorEastAsia" w:hAnsiTheme="minorHAnsi" w:cstheme="minorBidi"/>
      <w:kern w:val="0"/>
      <w:sz w:val="22"/>
      <w:szCs w:val="22"/>
      <w:lang w:eastAsia="zh-CN"/>
    </w:rPr>
  </w:style>
  <w:style w:type="paragraph" w:styleId="a">
    <w:name w:val="List Number"/>
    <w:basedOn w:val="a1"/>
    <w:unhideWhenUsed/>
    <w:qFormat/>
    <w:pPr>
      <w:numPr>
        <w:numId w:val="2"/>
      </w:numPr>
      <w:adjustRightInd/>
      <w:snapToGrid/>
    </w:pPr>
    <w:rPr>
      <w:rFonts w:eastAsia="PMingLiU" w:cs="Arial"/>
      <w:kern w:val="0"/>
      <w:sz w:val="18"/>
      <w:szCs w:val="20"/>
    </w:rPr>
  </w:style>
  <w:style w:type="paragraph" w:styleId="a5">
    <w:name w:val="Normal Indent"/>
    <w:basedOn w:val="a1"/>
    <w:uiPriority w:val="99"/>
    <w:unhideWhenUsed/>
    <w:qFormat/>
    <w:pPr>
      <w:adjustRightInd/>
      <w:snapToGrid/>
      <w:ind w:left="482"/>
      <w:jc w:val="left"/>
    </w:pPr>
    <w:rPr>
      <w:rFonts w:eastAsia="PMingLiU" w:cs="Arial"/>
      <w:kern w:val="0"/>
      <w:sz w:val="18"/>
      <w:szCs w:val="20"/>
    </w:rPr>
  </w:style>
  <w:style w:type="paragraph" w:styleId="a6">
    <w:name w:val="caption"/>
    <w:basedOn w:val="a1"/>
    <w:next w:val="a1"/>
    <w:qFormat/>
    <w:pPr>
      <w:spacing w:line="360" w:lineRule="auto"/>
      <w:ind w:firstLine="482"/>
      <w:jc w:val="center"/>
    </w:pPr>
    <w:rPr>
      <w:rFonts w:cs="Arial"/>
      <w:b/>
      <w:bCs/>
    </w:rPr>
  </w:style>
  <w:style w:type="paragraph" w:styleId="a7">
    <w:name w:val="Document Map"/>
    <w:basedOn w:val="a1"/>
    <w:link w:val="a8"/>
    <w:qFormat/>
    <w:pPr>
      <w:shd w:val="clear" w:color="auto" w:fill="000080"/>
    </w:pPr>
  </w:style>
  <w:style w:type="paragraph" w:styleId="a9">
    <w:name w:val="annotation text"/>
    <w:basedOn w:val="a1"/>
    <w:link w:val="aa"/>
    <w:qFormat/>
    <w:pPr>
      <w:jc w:val="left"/>
    </w:pPr>
  </w:style>
  <w:style w:type="paragraph" w:styleId="ab">
    <w:name w:val="Body Text"/>
    <w:basedOn w:val="a1"/>
    <w:link w:val="ac"/>
    <w:uiPriority w:val="1"/>
    <w:qFormat/>
    <w:pPr>
      <w:widowControl w:val="0"/>
      <w:adjustRightInd/>
      <w:snapToGrid/>
      <w:spacing w:line="240" w:lineRule="auto"/>
      <w:jc w:val="left"/>
    </w:pPr>
    <w:rPr>
      <w:rFonts w:cs="Arial"/>
      <w:kern w:val="0"/>
      <w:szCs w:val="20"/>
      <w:lang w:eastAsia="en-US"/>
    </w:rPr>
  </w:style>
  <w:style w:type="paragraph" w:styleId="51">
    <w:name w:val="toc 5"/>
    <w:basedOn w:val="a1"/>
    <w:next w:val="a1"/>
    <w:uiPriority w:val="39"/>
    <w:qFormat/>
    <w:pPr>
      <w:tabs>
        <w:tab w:val="left" w:pos="1911"/>
        <w:tab w:val="right" w:leader="dot" w:pos="9396"/>
      </w:tabs>
      <w:ind w:left="1911" w:hanging="910"/>
    </w:pPr>
    <w:rPr>
      <w:szCs w:val="18"/>
    </w:rPr>
  </w:style>
  <w:style w:type="paragraph" w:styleId="31">
    <w:name w:val="toc 3"/>
    <w:basedOn w:val="a1"/>
    <w:next w:val="a1"/>
    <w:uiPriority w:val="39"/>
    <w:qFormat/>
    <w:pPr>
      <w:tabs>
        <w:tab w:val="left" w:pos="1980"/>
        <w:tab w:val="right" w:leader="dot" w:pos="9072"/>
      </w:tabs>
      <w:adjustRightInd/>
      <w:snapToGrid/>
      <w:ind w:left="1980" w:hanging="900"/>
    </w:pPr>
    <w:rPr>
      <w:rFonts w:cs="Arial"/>
      <w:kern w:val="0"/>
      <w:szCs w:val="20"/>
    </w:rPr>
  </w:style>
  <w:style w:type="paragraph" w:styleId="81">
    <w:name w:val="toc 8"/>
    <w:basedOn w:val="a1"/>
    <w:next w:val="a1"/>
    <w:uiPriority w:val="39"/>
    <w:unhideWhenUsed/>
    <w:qFormat/>
    <w:pPr>
      <w:adjustRightInd/>
      <w:snapToGrid/>
      <w:spacing w:after="100" w:line="276" w:lineRule="auto"/>
      <w:ind w:left="1540"/>
      <w:jc w:val="left"/>
    </w:pPr>
    <w:rPr>
      <w:rFonts w:asciiTheme="minorHAnsi" w:eastAsiaTheme="minorEastAsia" w:hAnsiTheme="minorHAnsi" w:cstheme="minorBidi"/>
      <w:kern w:val="0"/>
      <w:sz w:val="22"/>
      <w:szCs w:val="22"/>
      <w:lang w:eastAsia="zh-CN"/>
    </w:rPr>
  </w:style>
  <w:style w:type="paragraph" w:styleId="ad">
    <w:name w:val="Date"/>
    <w:basedOn w:val="a1"/>
    <w:next w:val="a1"/>
    <w:link w:val="ae"/>
    <w:uiPriority w:val="99"/>
    <w:qFormat/>
    <w:pPr>
      <w:ind w:leftChars="2500" w:left="100"/>
    </w:pPr>
  </w:style>
  <w:style w:type="paragraph" w:styleId="af">
    <w:name w:val="endnote text"/>
    <w:basedOn w:val="a1"/>
    <w:link w:val="af0"/>
    <w:uiPriority w:val="99"/>
    <w:qFormat/>
    <w:pPr>
      <w:spacing w:line="240" w:lineRule="auto"/>
    </w:pPr>
    <w:rPr>
      <w:szCs w:val="20"/>
    </w:rPr>
  </w:style>
  <w:style w:type="paragraph" w:styleId="af1">
    <w:name w:val="Balloon Text"/>
    <w:basedOn w:val="a1"/>
    <w:link w:val="af2"/>
    <w:qFormat/>
    <w:rPr>
      <w:sz w:val="18"/>
      <w:szCs w:val="18"/>
    </w:rPr>
  </w:style>
  <w:style w:type="paragraph" w:styleId="af3">
    <w:name w:val="footer"/>
    <w:basedOn w:val="a1"/>
    <w:link w:val="af4"/>
    <w:qFormat/>
    <w:pPr>
      <w:tabs>
        <w:tab w:val="center" w:pos="4153"/>
        <w:tab w:val="right" w:pos="8306"/>
      </w:tabs>
    </w:pPr>
    <w:rPr>
      <w:szCs w:val="20"/>
    </w:rPr>
  </w:style>
  <w:style w:type="paragraph" w:styleId="af5">
    <w:name w:val="header"/>
    <w:basedOn w:val="a1"/>
    <w:next w:val="a1"/>
    <w:link w:val="af6"/>
    <w:qFormat/>
    <w:pPr>
      <w:tabs>
        <w:tab w:val="center" w:pos="4536"/>
        <w:tab w:val="right" w:pos="9072"/>
      </w:tabs>
    </w:pPr>
    <w:rPr>
      <w:b/>
      <w:sz w:val="32"/>
    </w:rPr>
  </w:style>
  <w:style w:type="paragraph" w:styleId="11">
    <w:name w:val="toc 1"/>
    <w:basedOn w:val="a1"/>
    <w:next w:val="a1"/>
    <w:uiPriority w:val="39"/>
    <w:qFormat/>
    <w:pPr>
      <w:tabs>
        <w:tab w:val="left" w:pos="540"/>
        <w:tab w:val="right" w:leader="dot" w:pos="9072"/>
      </w:tabs>
      <w:adjustRightInd/>
      <w:snapToGrid/>
      <w:spacing w:before="60" w:after="60" w:line="240" w:lineRule="auto"/>
    </w:pPr>
    <w:rPr>
      <w:rFonts w:ascii="Verdana" w:hAnsi="Verdana" w:cs="Arial"/>
      <w:b/>
      <w:kern w:val="0"/>
      <w:szCs w:val="20"/>
      <w:lang w:eastAsia="zh-CN"/>
    </w:rPr>
  </w:style>
  <w:style w:type="paragraph" w:styleId="41">
    <w:name w:val="toc 4"/>
    <w:basedOn w:val="a1"/>
    <w:next w:val="a1"/>
    <w:uiPriority w:val="39"/>
    <w:qFormat/>
    <w:pPr>
      <w:adjustRightInd/>
      <w:snapToGrid/>
      <w:ind w:left="480" w:firstLine="181"/>
    </w:pPr>
    <w:rPr>
      <w:rFonts w:cs="Arial"/>
      <w:kern w:val="0"/>
      <w:szCs w:val="20"/>
    </w:rPr>
  </w:style>
  <w:style w:type="paragraph" w:styleId="61">
    <w:name w:val="toc 6"/>
    <w:basedOn w:val="a1"/>
    <w:next w:val="a1"/>
    <w:uiPriority w:val="39"/>
    <w:unhideWhenUsed/>
    <w:qFormat/>
    <w:pPr>
      <w:adjustRightInd/>
      <w:snapToGrid/>
      <w:spacing w:after="100" w:line="276" w:lineRule="auto"/>
      <w:ind w:left="1100"/>
      <w:jc w:val="left"/>
    </w:pPr>
    <w:rPr>
      <w:rFonts w:asciiTheme="minorHAnsi" w:eastAsiaTheme="minorEastAsia" w:hAnsiTheme="minorHAnsi" w:cstheme="minorBidi"/>
      <w:kern w:val="0"/>
      <w:sz w:val="22"/>
      <w:szCs w:val="22"/>
      <w:lang w:eastAsia="zh-CN"/>
    </w:rPr>
  </w:style>
  <w:style w:type="paragraph" w:styleId="af7">
    <w:name w:val="table of figures"/>
    <w:basedOn w:val="a1"/>
    <w:next w:val="a1"/>
    <w:uiPriority w:val="99"/>
    <w:qFormat/>
    <w:pPr>
      <w:tabs>
        <w:tab w:val="right" w:leader="dot" w:pos="9016"/>
      </w:tabs>
      <w:spacing w:line="240" w:lineRule="auto"/>
    </w:pPr>
  </w:style>
  <w:style w:type="paragraph" w:styleId="21">
    <w:name w:val="toc 2"/>
    <w:basedOn w:val="a1"/>
    <w:next w:val="a1"/>
    <w:uiPriority w:val="39"/>
    <w:qFormat/>
    <w:pPr>
      <w:tabs>
        <w:tab w:val="left" w:pos="1080"/>
        <w:tab w:val="right" w:leader="dot" w:pos="9072"/>
      </w:tabs>
      <w:adjustRightInd/>
      <w:snapToGrid/>
      <w:ind w:left="1080" w:hanging="540"/>
    </w:pPr>
    <w:rPr>
      <w:rFonts w:cs="Arial"/>
      <w:kern w:val="0"/>
      <w:szCs w:val="20"/>
    </w:rPr>
  </w:style>
  <w:style w:type="paragraph" w:styleId="91">
    <w:name w:val="toc 9"/>
    <w:basedOn w:val="a1"/>
    <w:next w:val="a1"/>
    <w:uiPriority w:val="39"/>
    <w:unhideWhenUsed/>
    <w:qFormat/>
    <w:pPr>
      <w:adjustRightInd/>
      <w:snapToGrid/>
      <w:spacing w:after="100" w:line="276" w:lineRule="auto"/>
      <w:ind w:left="1760"/>
      <w:jc w:val="left"/>
    </w:pPr>
    <w:rPr>
      <w:rFonts w:asciiTheme="minorHAnsi" w:eastAsiaTheme="minorEastAsia" w:hAnsiTheme="minorHAnsi" w:cstheme="minorBidi"/>
      <w:kern w:val="0"/>
      <w:sz w:val="22"/>
      <w:szCs w:val="22"/>
      <w:lang w:eastAsia="zh-CN"/>
    </w:rPr>
  </w:style>
  <w:style w:type="paragraph" w:styleId="HTML">
    <w:name w:val="HTML Preformatted"/>
    <w:basedOn w:val="a1"/>
    <w:link w:val="HTML0"/>
    <w:qFormat/>
    <w:rPr>
      <w:rFonts w:ascii="Courier New" w:hAnsi="Courier New" w:cs="Courier New"/>
      <w:szCs w:val="20"/>
    </w:rPr>
  </w:style>
  <w:style w:type="paragraph" w:styleId="af8">
    <w:name w:val="Normal (Web)"/>
    <w:basedOn w:val="a1"/>
    <w:uiPriority w:val="99"/>
    <w:unhideWhenUsed/>
    <w:qFormat/>
    <w:pPr>
      <w:widowControl w:val="0"/>
      <w:adjustRightInd/>
      <w:snapToGrid/>
      <w:spacing w:line="240" w:lineRule="auto"/>
      <w:jc w:val="left"/>
    </w:pPr>
    <w:rPr>
      <w:rFonts w:ascii="Times New Roman" w:eastAsia="PMingLiU" w:hAnsi="Times New Roman" w:cs="Arial"/>
      <w:sz w:val="24"/>
    </w:rPr>
  </w:style>
  <w:style w:type="paragraph" w:styleId="af9">
    <w:name w:val="Title"/>
    <w:basedOn w:val="a1"/>
    <w:next w:val="a1"/>
    <w:link w:val="afa"/>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paragraph" w:styleId="afb">
    <w:name w:val="annotation subject"/>
    <w:basedOn w:val="a9"/>
    <w:next w:val="a9"/>
    <w:link w:val="afc"/>
    <w:qFormat/>
    <w:rPr>
      <w:b/>
      <w:bCs/>
    </w:rPr>
  </w:style>
  <w:style w:type="table" w:styleId="afd">
    <w:name w:val="Table Grid"/>
    <w:basedOn w:val="a3"/>
    <w:qFormat/>
    <w:pPr>
      <w:keepLines/>
      <w:adjustRightInd w:val="0"/>
      <w:spacing w:line="360" w:lineRule="atLeast"/>
      <w:jc w:val="center"/>
      <w:textAlignment w:val="baseline"/>
    </w:pPr>
    <w:rPr>
      <w:rFonts w:ascii="Arial" w:eastAsia="Arial" w:hAnsi="Arial" w:cs="PMingLiU"/>
    </w:rPr>
    <w:tblPr>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jc w:val="center"/>
    </w:trPr>
    <w:tcPr>
      <w:vAlign w:val="center"/>
    </w:tcPr>
    <w:tblStylePr w:type="firstRow">
      <w:rPr>
        <w:rFonts w:eastAsia="Arial"/>
        <w:b/>
        <w:sz w:val="20"/>
      </w:rPr>
      <w:tblPr/>
      <w:trPr>
        <w:cantSplit/>
        <w:tblHeader/>
      </w:tr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firstCol">
      <w:pPr>
        <w:wordWrap/>
        <w:jc w:val="both"/>
      </w:pPr>
      <w:rPr>
        <w:rFonts w:eastAsia="Arial"/>
        <w:sz w:val="20"/>
      </w:rPr>
    </w:tblStylePr>
  </w:style>
  <w:style w:type="table" w:styleId="12">
    <w:name w:val="Table Classic 1"/>
    <w:basedOn w:val="a3"/>
    <w:qFormat/>
    <w:pPr>
      <w:adjustRightInd w:val="0"/>
      <w:snapToGrid w:val="0"/>
      <w:spacing w:line="300"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32">
    <w:name w:val="Table Columns 3"/>
    <w:basedOn w:val="a3"/>
    <w:qFormat/>
    <w:pPr>
      <w:adjustRightInd w:val="0"/>
      <w:snapToGrid w:val="0"/>
      <w:spacing w:line="300" w:lineRule="auto"/>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82">
    <w:name w:val="Table Grid 8"/>
    <w:basedOn w:val="a3"/>
    <w:qFormat/>
    <w:pPr>
      <w:adjustRightInd w:val="0"/>
      <w:snapToGrid w:val="0"/>
      <w:spacing w:line="30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e">
    <w:name w:val="Strong"/>
    <w:basedOn w:val="a2"/>
    <w:qFormat/>
    <w:rPr>
      <w:b/>
      <w:bCs/>
    </w:rPr>
  </w:style>
  <w:style w:type="character" w:styleId="aff">
    <w:name w:val="endnote reference"/>
    <w:basedOn w:val="a2"/>
    <w:qFormat/>
    <w:rPr>
      <w:vertAlign w:val="superscript"/>
    </w:rPr>
  </w:style>
  <w:style w:type="character" w:styleId="aff0">
    <w:name w:val="page number"/>
    <w:basedOn w:val="a2"/>
    <w:qFormat/>
  </w:style>
  <w:style w:type="character" w:styleId="aff1">
    <w:name w:val="FollowedHyperlink"/>
    <w:basedOn w:val="a2"/>
    <w:unhideWhenUsed/>
    <w:qFormat/>
    <w:rPr>
      <w:color w:val="800080" w:themeColor="followedHyperlink"/>
      <w:u w:val="single"/>
    </w:rPr>
  </w:style>
  <w:style w:type="character" w:styleId="aff2">
    <w:name w:val="Emphasis"/>
    <w:basedOn w:val="a2"/>
    <w:uiPriority w:val="20"/>
    <w:qFormat/>
    <w:rPr>
      <w:i/>
      <w:iCs/>
    </w:rPr>
  </w:style>
  <w:style w:type="character" w:styleId="HTML1">
    <w:name w:val="HTML Variable"/>
    <w:basedOn w:val="a2"/>
    <w:semiHidden/>
    <w:unhideWhenUsed/>
    <w:qFormat/>
    <w:rPr>
      <w:i/>
      <w:iCs/>
    </w:rPr>
  </w:style>
  <w:style w:type="character" w:styleId="aff3">
    <w:name w:val="Hyperlink"/>
    <w:basedOn w:val="a2"/>
    <w:uiPriority w:val="99"/>
    <w:qFormat/>
    <w:rPr>
      <w:color w:val="0000FF"/>
      <w:u w:val="single"/>
    </w:rPr>
  </w:style>
  <w:style w:type="character" w:styleId="aff4">
    <w:name w:val="annotation reference"/>
    <w:basedOn w:val="a2"/>
    <w:qFormat/>
    <w:rPr>
      <w:sz w:val="18"/>
      <w:szCs w:val="18"/>
    </w:rPr>
  </w:style>
  <w:style w:type="paragraph" w:customStyle="1" w:styleId="Figure">
    <w:name w:val="Figure"/>
    <w:basedOn w:val="a1"/>
    <w:next w:val="FigureCaption"/>
    <w:qFormat/>
    <w:pPr>
      <w:keepNext/>
      <w:tabs>
        <w:tab w:val="left" w:pos="2700"/>
      </w:tabs>
      <w:jc w:val="center"/>
    </w:pPr>
    <w:rPr>
      <w:rFonts w:cs="Arial"/>
    </w:rPr>
  </w:style>
  <w:style w:type="paragraph" w:customStyle="1" w:styleId="FigureCaption">
    <w:name w:val="Figure Caption"/>
    <w:basedOn w:val="a6"/>
    <w:next w:val="a1"/>
    <w:qFormat/>
    <w:rPr>
      <w:rFonts w:eastAsia="Arial"/>
    </w:rPr>
  </w:style>
  <w:style w:type="paragraph" w:customStyle="1" w:styleId="ReferenceItem">
    <w:name w:val="Reference Item"/>
    <w:basedOn w:val="a1"/>
    <w:qFormat/>
    <w:pPr>
      <w:numPr>
        <w:numId w:val="3"/>
      </w:numPr>
    </w:pPr>
  </w:style>
  <w:style w:type="paragraph" w:customStyle="1" w:styleId="TitreSansNumero">
    <w:name w:val="Titre Sans Numero"/>
    <w:basedOn w:val="1"/>
    <w:next w:val="a1"/>
    <w:qFormat/>
    <w:pPr>
      <w:numPr>
        <w:numId w:val="0"/>
      </w:numPr>
    </w:pPr>
  </w:style>
  <w:style w:type="paragraph" w:customStyle="1" w:styleId="NormalTableau">
    <w:name w:val="Normal Tableau"/>
    <w:basedOn w:val="a1"/>
    <w:qFormat/>
    <w:pPr>
      <w:widowControl w:val="0"/>
      <w:spacing w:before="60" w:after="60" w:line="240" w:lineRule="auto"/>
      <w:jc w:val="left"/>
      <w:textAlignment w:val="baseline"/>
    </w:pPr>
  </w:style>
  <w:style w:type="paragraph" w:customStyle="1" w:styleId="Feature-Item">
    <w:name w:val="Feature-Item"/>
    <w:basedOn w:val="a1"/>
    <w:qFormat/>
    <w:pPr>
      <w:numPr>
        <w:numId w:val="4"/>
      </w:numPr>
    </w:pPr>
  </w:style>
  <w:style w:type="paragraph" w:customStyle="1" w:styleId="regdescription">
    <w:name w:val="reg description"/>
    <w:basedOn w:val="a1"/>
    <w:qFormat/>
    <w:pPr>
      <w:overflowPunct w:val="0"/>
      <w:autoSpaceDE w:val="0"/>
      <w:autoSpaceDN w:val="0"/>
      <w:snapToGrid/>
      <w:spacing w:line="240" w:lineRule="exact"/>
      <w:textAlignment w:val="baseline"/>
    </w:pPr>
    <w:rPr>
      <w:rFonts w:eastAsia="PMingLiU"/>
      <w:kern w:val="0"/>
      <w:sz w:val="18"/>
      <w:szCs w:val="20"/>
    </w:rPr>
  </w:style>
  <w:style w:type="paragraph" w:customStyle="1" w:styleId="RegisterForm">
    <w:name w:val="Register Form"/>
    <w:qFormat/>
    <w:pPr>
      <w:adjustRightInd w:val="0"/>
      <w:snapToGrid w:val="0"/>
      <w:spacing w:line="200" w:lineRule="exact"/>
      <w:jc w:val="center"/>
    </w:pPr>
    <w:rPr>
      <w:rFonts w:ascii="Arial" w:hAnsi="Arial"/>
      <w:bCs/>
      <w:sz w:val="18"/>
      <w:lang w:eastAsia="zh-TW"/>
    </w:rPr>
  </w:style>
  <w:style w:type="paragraph" w:customStyle="1" w:styleId="RegisterFormField">
    <w:name w:val="Register Form Field"/>
    <w:basedOn w:val="RegisterForm"/>
    <w:qFormat/>
    <w:pPr>
      <w:widowControl w:val="0"/>
    </w:pPr>
    <w:rPr>
      <w:b/>
      <w:bCs w:val="0"/>
      <w:caps/>
      <w:snapToGrid w:val="0"/>
      <w:sz w:val="16"/>
    </w:rPr>
  </w:style>
  <w:style w:type="paragraph" w:customStyle="1" w:styleId="RegDescriptionColName">
    <w:name w:val="RegDescription ColName"/>
    <w:basedOn w:val="a1"/>
    <w:qFormat/>
    <w:pPr>
      <w:adjustRightInd/>
      <w:snapToGrid/>
      <w:spacing w:line="240" w:lineRule="exact"/>
      <w:jc w:val="center"/>
    </w:pPr>
    <w:rPr>
      <w:rFonts w:eastAsia="PMingLiU"/>
      <w:b/>
      <w:bCs/>
      <w:kern w:val="0"/>
      <w:sz w:val="18"/>
    </w:rPr>
  </w:style>
  <w:style w:type="paragraph" w:customStyle="1" w:styleId="RegDescriptionCenter">
    <w:name w:val="RegDescription Center"/>
    <w:basedOn w:val="a1"/>
    <w:qFormat/>
    <w:pPr>
      <w:adjustRightInd/>
      <w:snapToGrid/>
      <w:spacing w:line="240" w:lineRule="exact"/>
      <w:jc w:val="center"/>
    </w:pPr>
    <w:rPr>
      <w:rFonts w:eastAsia="PMingLiU"/>
      <w:kern w:val="0"/>
      <w:sz w:val="18"/>
    </w:rPr>
  </w:style>
  <w:style w:type="paragraph" w:customStyle="1" w:styleId="DTVNotes">
    <w:name w:val="!DTV頁面內文Notes"/>
    <w:basedOn w:val="a1"/>
    <w:qFormat/>
    <w:pPr>
      <w:numPr>
        <w:numId w:val="5"/>
      </w:numPr>
      <w:adjustRightInd/>
      <w:snapToGrid/>
      <w:spacing w:line="240" w:lineRule="atLeast"/>
    </w:pPr>
    <w:rPr>
      <w:rFonts w:eastAsia="PMingLiU"/>
      <w:kern w:val="0"/>
    </w:rPr>
  </w:style>
  <w:style w:type="paragraph" w:customStyle="1" w:styleId="tableconfiguremiddle">
    <w:name w:val="table configure (middle)"/>
    <w:basedOn w:val="a1"/>
    <w:qFormat/>
    <w:pPr>
      <w:widowControl w:val="0"/>
      <w:adjustRightInd/>
      <w:spacing w:line="240" w:lineRule="atLeast"/>
      <w:jc w:val="center"/>
    </w:pPr>
    <w:rPr>
      <w:rFonts w:eastAsia="PMingLiU"/>
      <w:sz w:val="18"/>
      <w:szCs w:val="20"/>
    </w:rPr>
  </w:style>
  <w:style w:type="paragraph" w:customStyle="1" w:styleId="tableconfiguremiddlebitname">
    <w:name w:val="table configure (middle_bit_name)"/>
    <w:basedOn w:val="tableconfiguremiddle"/>
    <w:qFormat/>
    <w:pPr>
      <w:snapToGrid/>
      <w:spacing w:before="20" w:after="20" w:line="240" w:lineRule="exact"/>
    </w:pPr>
    <w:rPr>
      <w:color w:val="0000FF"/>
    </w:rPr>
  </w:style>
  <w:style w:type="paragraph" w:customStyle="1" w:styleId="TableText">
    <w:name w:val="Table Text"/>
    <w:basedOn w:val="a1"/>
    <w:qFormat/>
    <w:pPr>
      <w:spacing w:before="40" w:after="40" w:line="240" w:lineRule="auto"/>
      <w:ind w:left="29" w:right="29"/>
      <w:jc w:val="left"/>
    </w:pPr>
    <w:rPr>
      <w:rFonts w:ascii="Times New Roman" w:eastAsia="PMingLiU" w:hAnsi="Times New Roman"/>
      <w:snapToGrid w:val="0"/>
    </w:rPr>
  </w:style>
  <w:style w:type="paragraph" w:customStyle="1" w:styleId="TableCaption">
    <w:name w:val="Table Caption"/>
    <w:basedOn w:val="a6"/>
    <w:next w:val="NormalTableau"/>
    <w:qFormat/>
  </w:style>
  <w:style w:type="paragraph" w:customStyle="1" w:styleId="CodeExcerpt">
    <w:name w:val="Code Excerpt"/>
    <w:basedOn w:val="a1"/>
    <w:qFormat/>
    <w:pPr>
      <w:ind w:left="357"/>
      <w:jc w:val="left"/>
    </w:pPr>
    <w:rPr>
      <w:rFonts w:ascii="Lucida Console" w:eastAsia="Lucida Console" w:hAnsi="Lucida Console"/>
      <w:sz w:val="16"/>
      <w:szCs w:val="20"/>
    </w:rPr>
  </w:style>
  <w:style w:type="paragraph" w:styleId="aff5">
    <w:name w:val="Intense Quote"/>
    <w:basedOn w:val="a1"/>
    <w:next w:val="a1"/>
    <w:link w:val="aff6"/>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aff6">
    <w:name w:val="明显引用 字符"/>
    <w:basedOn w:val="a2"/>
    <w:link w:val="aff5"/>
    <w:uiPriority w:val="30"/>
    <w:qFormat/>
    <w:rPr>
      <w:rFonts w:ascii="Arial" w:eastAsia="Arial" w:hAnsi="Arial"/>
      <w:b/>
      <w:bCs/>
      <w:i/>
      <w:iCs/>
      <w:color w:val="4F81BD" w:themeColor="accent1"/>
      <w:kern w:val="2"/>
      <w:szCs w:val="24"/>
      <w:lang w:eastAsia="zh-TW"/>
    </w:rPr>
  </w:style>
  <w:style w:type="character" w:customStyle="1" w:styleId="13">
    <w:name w:val="不明显参考1"/>
    <w:basedOn w:val="a2"/>
    <w:uiPriority w:val="31"/>
    <w:qFormat/>
    <w:rPr>
      <w:smallCaps/>
      <w:color w:val="C0504D" w:themeColor="accent2"/>
      <w:u w:val="single"/>
    </w:rPr>
  </w:style>
  <w:style w:type="paragraph" w:styleId="aff7">
    <w:name w:val="List Paragraph"/>
    <w:basedOn w:val="a1"/>
    <w:link w:val="aff8"/>
    <w:uiPriority w:val="34"/>
    <w:qFormat/>
    <w:pPr>
      <w:ind w:firstLineChars="200" w:firstLine="420"/>
    </w:pPr>
  </w:style>
  <w:style w:type="character" w:customStyle="1" w:styleId="10">
    <w:name w:val="标题 1 字符"/>
    <w:basedOn w:val="a2"/>
    <w:link w:val="1"/>
    <w:qFormat/>
    <w:rPr>
      <w:rFonts w:ascii="Century Schoolbook" w:eastAsia="宋体" w:hAnsi="Century Schoolbook" w:cs="Arial"/>
      <w:b/>
      <w:bCs/>
      <w:color w:val="C00000"/>
      <w:kern w:val="52"/>
      <w:sz w:val="36"/>
      <w:szCs w:val="52"/>
      <w:lang w:eastAsia="zh-TW"/>
    </w:rPr>
  </w:style>
  <w:style w:type="character" w:customStyle="1" w:styleId="20">
    <w:name w:val="标题 2 字符"/>
    <w:basedOn w:val="a2"/>
    <w:link w:val="2"/>
    <w:qFormat/>
    <w:rPr>
      <w:rFonts w:ascii="Century Schoolbook" w:eastAsia="宋体" w:hAnsi="Century Schoolbook" w:cs="Arial"/>
      <w:b/>
      <w:color w:val="C00000"/>
      <w:kern w:val="52"/>
      <w:sz w:val="28"/>
      <w:szCs w:val="48"/>
      <w:lang w:eastAsia="zh-TW"/>
    </w:rPr>
  </w:style>
  <w:style w:type="character" w:customStyle="1" w:styleId="30">
    <w:name w:val="标题 3 字符"/>
    <w:basedOn w:val="a2"/>
    <w:link w:val="3"/>
    <w:qFormat/>
    <w:rPr>
      <w:rFonts w:ascii="Century Schoolbook" w:eastAsia="宋体" w:hAnsi="Century Schoolbook" w:cs="Arial"/>
      <w:b/>
      <w:bCs/>
      <w:color w:val="C00000"/>
      <w:kern w:val="52"/>
      <w:sz w:val="24"/>
      <w:szCs w:val="24"/>
      <w:lang w:eastAsia="zh-TW"/>
    </w:rPr>
  </w:style>
  <w:style w:type="character" w:customStyle="1" w:styleId="40">
    <w:name w:val="标题 4 字符"/>
    <w:basedOn w:val="a2"/>
    <w:link w:val="4"/>
    <w:qFormat/>
    <w:rPr>
      <w:rFonts w:ascii="Century Schoolbook" w:eastAsia="宋体" w:hAnsi="Century Schoolbook" w:cs="Arial"/>
      <w:b/>
      <w:color w:val="C00000"/>
      <w:kern w:val="52"/>
      <w:sz w:val="22"/>
      <w:szCs w:val="22"/>
      <w:lang w:eastAsia="zh-TW"/>
    </w:rPr>
  </w:style>
  <w:style w:type="character" w:customStyle="1" w:styleId="50">
    <w:name w:val="标题 5 字符"/>
    <w:basedOn w:val="a2"/>
    <w:link w:val="5"/>
    <w:qFormat/>
    <w:rPr>
      <w:rFonts w:ascii="Century Schoolbook" w:eastAsia="宋体" w:hAnsi="Century Schoolbook" w:cs="Arial"/>
      <w:b/>
      <w:color w:val="C00000"/>
      <w:kern w:val="52"/>
      <w:lang w:eastAsia="zh-TW"/>
    </w:rPr>
  </w:style>
  <w:style w:type="character" w:customStyle="1" w:styleId="60">
    <w:name w:val="标题 6 字符"/>
    <w:basedOn w:val="a2"/>
    <w:link w:val="6"/>
    <w:qFormat/>
    <w:rPr>
      <w:rFonts w:ascii="Century Schoolbook" w:eastAsia="宋体" w:hAnsi="Century Schoolbook" w:cs="Arial"/>
      <w:bCs/>
      <w:color w:val="C00000"/>
      <w:kern w:val="52"/>
      <w:lang w:eastAsia="zh-TW"/>
    </w:rPr>
  </w:style>
  <w:style w:type="character" w:customStyle="1" w:styleId="70">
    <w:name w:val="标题 7 字符"/>
    <w:basedOn w:val="a2"/>
    <w:link w:val="7"/>
    <w:uiPriority w:val="99"/>
    <w:qFormat/>
    <w:rPr>
      <w:rFonts w:ascii="Arial" w:hAnsi="Arial"/>
      <w:i/>
      <w:szCs w:val="24"/>
      <w:lang w:eastAsia="zh-TW"/>
    </w:rPr>
  </w:style>
  <w:style w:type="character" w:customStyle="1" w:styleId="80">
    <w:name w:val="标题 8 字符"/>
    <w:basedOn w:val="a2"/>
    <w:link w:val="8"/>
    <w:uiPriority w:val="99"/>
    <w:qFormat/>
    <w:rPr>
      <w:rFonts w:ascii="Arial" w:hAnsi="Arial"/>
      <w:i/>
      <w:iCs/>
      <w:szCs w:val="24"/>
      <w:lang w:eastAsia="zh-TW"/>
    </w:rPr>
  </w:style>
  <w:style w:type="character" w:customStyle="1" w:styleId="90">
    <w:name w:val="标题 9 字符"/>
    <w:basedOn w:val="a2"/>
    <w:link w:val="9"/>
    <w:uiPriority w:val="99"/>
    <w:qFormat/>
    <w:rPr>
      <w:rFonts w:ascii="Arial" w:hAnsi="Arial" w:cs="Arial"/>
      <w:i/>
      <w:szCs w:val="22"/>
      <w:lang w:eastAsia="zh-TW"/>
    </w:rPr>
  </w:style>
  <w:style w:type="character" w:customStyle="1" w:styleId="HTML0">
    <w:name w:val="HTML 预设格式 字符"/>
    <w:basedOn w:val="a2"/>
    <w:link w:val="HTML"/>
    <w:uiPriority w:val="99"/>
    <w:qFormat/>
    <w:rPr>
      <w:rFonts w:ascii="Courier New" w:eastAsia="Arial" w:hAnsi="Courier New" w:cs="Courier New"/>
      <w:kern w:val="2"/>
      <w:lang w:eastAsia="zh-TW"/>
    </w:rPr>
  </w:style>
  <w:style w:type="character" w:customStyle="1" w:styleId="aa">
    <w:name w:val="批注文字 字符"/>
    <w:basedOn w:val="a2"/>
    <w:link w:val="a9"/>
    <w:qFormat/>
    <w:rPr>
      <w:rFonts w:ascii="Arial" w:eastAsia="Arial" w:hAnsi="Arial"/>
      <w:kern w:val="2"/>
      <w:szCs w:val="24"/>
      <w:lang w:eastAsia="zh-TW"/>
    </w:rPr>
  </w:style>
  <w:style w:type="character" w:customStyle="1" w:styleId="af6">
    <w:name w:val="页眉 字符"/>
    <w:basedOn w:val="a2"/>
    <w:link w:val="af5"/>
    <w:uiPriority w:val="99"/>
    <w:qFormat/>
    <w:rPr>
      <w:rFonts w:ascii="Arial" w:eastAsia="Arial" w:hAnsi="Arial"/>
      <w:b/>
      <w:kern w:val="2"/>
      <w:sz w:val="32"/>
      <w:szCs w:val="24"/>
      <w:lang w:eastAsia="zh-TW"/>
    </w:rPr>
  </w:style>
  <w:style w:type="character" w:customStyle="1" w:styleId="af4">
    <w:name w:val="页脚 字符"/>
    <w:basedOn w:val="a2"/>
    <w:link w:val="af3"/>
    <w:uiPriority w:val="99"/>
    <w:qFormat/>
    <w:rPr>
      <w:rFonts w:ascii="Arial" w:eastAsia="Arial" w:hAnsi="Arial"/>
      <w:kern w:val="2"/>
      <w:lang w:eastAsia="zh-TW"/>
    </w:rPr>
  </w:style>
  <w:style w:type="character" w:customStyle="1" w:styleId="ae">
    <w:name w:val="日期 字符"/>
    <w:basedOn w:val="a2"/>
    <w:link w:val="ad"/>
    <w:uiPriority w:val="99"/>
    <w:qFormat/>
    <w:rPr>
      <w:rFonts w:ascii="Arial" w:eastAsia="Arial" w:hAnsi="Arial"/>
      <w:kern w:val="2"/>
      <w:szCs w:val="24"/>
      <w:lang w:eastAsia="zh-TW"/>
    </w:rPr>
  </w:style>
  <w:style w:type="character" w:customStyle="1" w:styleId="a8">
    <w:name w:val="文档结构图 字符"/>
    <w:basedOn w:val="a2"/>
    <w:link w:val="a7"/>
    <w:uiPriority w:val="99"/>
    <w:qFormat/>
    <w:rPr>
      <w:rFonts w:ascii="Arial" w:eastAsia="Arial" w:hAnsi="Arial"/>
      <w:kern w:val="2"/>
      <w:szCs w:val="24"/>
      <w:shd w:val="clear" w:color="auto" w:fill="000080"/>
      <w:lang w:eastAsia="zh-TW"/>
    </w:rPr>
  </w:style>
  <w:style w:type="character" w:customStyle="1" w:styleId="af2">
    <w:name w:val="批注框文本 字符"/>
    <w:basedOn w:val="a2"/>
    <w:link w:val="af1"/>
    <w:uiPriority w:val="99"/>
    <w:qFormat/>
    <w:rPr>
      <w:rFonts w:ascii="Arial" w:eastAsia="Arial" w:hAnsi="Arial"/>
      <w:kern w:val="2"/>
      <w:sz w:val="18"/>
      <w:szCs w:val="18"/>
      <w:lang w:eastAsia="zh-TW"/>
    </w:rPr>
  </w:style>
  <w:style w:type="paragraph" w:customStyle="1" w:styleId="TOC1">
    <w:name w:val="TOC 标题1"/>
    <w:basedOn w:val="1"/>
    <w:next w:val="a1"/>
    <w:uiPriority w:val="39"/>
    <w:unhideWhenUsed/>
    <w:qFormat/>
    <w:pPr>
      <w:keepLines/>
      <w:pageBreakBefore w:val="0"/>
      <w:widowControl/>
      <w:numPr>
        <w:numId w:val="0"/>
      </w:numPr>
      <w:pBdr>
        <w:bottom w:val="none" w:sz="0" w:space="0" w:color="auto"/>
      </w:pBdr>
      <w:adjustRightInd/>
      <w:snapToGrid/>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customStyle="1" w:styleId="a0">
    <w:name w:val="範本說明"/>
    <w:basedOn w:val="a1"/>
    <w:next w:val="a1"/>
    <w:qFormat/>
    <w:pPr>
      <w:numPr>
        <w:numId w:val="6"/>
      </w:numPr>
      <w:adjustRightInd/>
      <w:snapToGrid/>
      <w:ind w:right="180"/>
    </w:pPr>
    <w:rPr>
      <w:rFonts w:eastAsia="PMingLiU" w:cs="Arial"/>
      <w:color w:val="0000FF"/>
      <w:kern w:val="0"/>
      <w:sz w:val="24"/>
    </w:rPr>
  </w:style>
  <w:style w:type="paragraph" w:customStyle="1" w:styleId="Indentbullet">
    <w:name w:val="Indent bullet"/>
    <w:basedOn w:val="a1"/>
    <w:uiPriority w:val="99"/>
    <w:qFormat/>
    <w:pPr>
      <w:tabs>
        <w:tab w:val="left" w:pos="720"/>
      </w:tabs>
      <w:adjustRightInd/>
      <w:spacing w:line="240" w:lineRule="auto"/>
      <w:ind w:left="720"/>
      <w:jc w:val="left"/>
    </w:pPr>
    <w:rPr>
      <w:rFonts w:eastAsia="PMingLiU"/>
      <w:kern w:val="0"/>
      <w:sz w:val="18"/>
      <w:szCs w:val="20"/>
      <w:lang w:eastAsia="en-US"/>
    </w:rPr>
  </w:style>
  <w:style w:type="paragraph" w:customStyle="1" w:styleId="14">
    <w:name w:val="1"/>
    <w:link w:val="Char"/>
    <w:uiPriority w:val="99"/>
    <w:qFormat/>
    <w:rPr>
      <w:sz w:val="18"/>
      <w:szCs w:val="18"/>
    </w:rPr>
  </w:style>
  <w:style w:type="character" w:customStyle="1" w:styleId="Char">
    <w:name w:val="批注框文本 Char"/>
    <w:basedOn w:val="a2"/>
    <w:link w:val="14"/>
    <w:qFormat/>
    <w:rPr>
      <w:rFonts w:ascii="Arial" w:eastAsia="Arial" w:hAnsi="Arial"/>
      <w:kern w:val="2"/>
      <w:sz w:val="18"/>
      <w:szCs w:val="18"/>
      <w:lang w:eastAsia="zh-TW"/>
    </w:rPr>
  </w:style>
  <w:style w:type="character" w:customStyle="1" w:styleId="Char0">
    <w:name w:val="页眉 Char"/>
    <w:basedOn w:val="a2"/>
    <w:uiPriority w:val="99"/>
    <w:qFormat/>
    <w:rPr>
      <w:rFonts w:ascii="Arial" w:eastAsia="Arial" w:hAnsi="Arial"/>
      <w:b/>
      <w:kern w:val="2"/>
      <w:sz w:val="32"/>
      <w:szCs w:val="24"/>
      <w:lang w:eastAsia="zh-TW"/>
    </w:rPr>
  </w:style>
  <w:style w:type="character" w:customStyle="1" w:styleId="Char1">
    <w:name w:val="页脚 Char"/>
    <w:basedOn w:val="a2"/>
    <w:uiPriority w:val="99"/>
    <w:qFormat/>
    <w:rPr>
      <w:rFonts w:ascii="Arial" w:eastAsia="Arial" w:hAnsi="Arial"/>
      <w:kern w:val="2"/>
      <w:lang w:eastAsia="zh-TW"/>
    </w:rPr>
  </w:style>
  <w:style w:type="character" w:customStyle="1" w:styleId="opdicttext2">
    <w:name w:val="op_dict_text2"/>
    <w:basedOn w:val="a2"/>
    <w:qFormat/>
  </w:style>
  <w:style w:type="character" w:customStyle="1" w:styleId="Char2">
    <w:name w:val="尾注文本 Char"/>
    <w:basedOn w:val="a2"/>
    <w:qFormat/>
    <w:rPr>
      <w:rFonts w:ascii="Arial" w:eastAsia="Arial" w:hAnsi="Arial"/>
      <w:kern w:val="2"/>
      <w:lang w:eastAsia="zh-TW"/>
    </w:rPr>
  </w:style>
  <w:style w:type="character" w:customStyle="1" w:styleId="af0">
    <w:name w:val="尾注文本 字符"/>
    <w:basedOn w:val="a2"/>
    <w:link w:val="af"/>
    <w:uiPriority w:val="99"/>
    <w:qFormat/>
    <w:rPr>
      <w:rFonts w:ascii="Arial" w:eastAsia="Arial" w:hAnsi="Arial"/>
      <w:kern w:val="2"/>
      <w:lang w:eastAsia="zh-TW"/>
    </w:rPr>
  </w:style>
  <w:style w:type="character" w:customStyle="1" w:styleId="afa">
    <w:name w:val="标题 字符"/>
    <w:basedOn w:val="a2"/>
    <w:link w:val="af9"/>
    <w:uiPriority w:val="10"/>
    <w:qFormat/>
    <w:rPr>
      <w:rFonts w:asciiTheme="majorHAnsi" w:eastAsiaTheme="majorEastAsia" w:hAnsiTheme="majorHAnsi" w:cstheme="majorBidi"/>
      <w:color w:val="17365D" w:themeColor="text2" w:themeShade="BF"/>
      <w:spacing w:val="5"/>
      <w:kern w:val="28"/>
      <w:sz w:val="52"/>
      <w:szCs w:val="52"/>
      <w:lang w:eastAsia="zh-TW"/>
    </w:rPr>
  </w:style>
  <w:style w:type="paragraph" w:customStyle="1" w:styleId="Pa15">
    <w:name w:val="Pa15"/>
    <w:basedOn w:val="a1"/>
    <w:next w:val="a1"/>
    <w:uiPriority w:val="99"/>
    <w:qFormat/>
    <w:pPr>
      <w:autoSpaceDE w:val="0"/>
      <w:autoSpaceDN w:val="0"/>
      <w:snapToGrid/>
      <w:spacing w:line="201" w:lineRule="atLeast"/>
      <w:jc w:val="left"/>
    </w:pPr>
    <w:rPr>
      <w:rFonts w:eastAsiaTheme="minorEastAsia" w:cs="Arial"/>
      <w:kern w:val="0"/>
      <w:sz w:val="24"/>
      <w:lang w:eastAsia="zh-CN"/>
    </w:rPr>
  </w:style>
  <w:style w:type="character" w:styleId="aff9">
    <w:name w:val="Placeholder Text"/>
    <w:basedOn w:val="a2"/>
    <w:uiPriority w:val="99"/>
    <w:semiHidden/>
    <w:qFormat/>
    <w:rPr>
      <w:color w:val="808080"/>
    </w:rPr>
  </w:style>
  <w:style w:type="paragraph" w:customStyle="1" w:styleId="Default">
    <w:name w:val="Default"/>
    <w:qFormat/>
    <w:pPr>
      <w:autoSpaceDE w:val="0"/>
      <w:autoSpaceDN w:val="0"/>
      <w:adjustRightInd w:val="0"/>
    </w:pPr>
    <w:rPr>
      <w:rFonts w:ascii="Tahoma" w:hAnsi="Tahoma" w:cs="Tahoma"/>
      <w:color w:val="000000"/>
      <w:sz w:val="24"/>
      <w:szCs w:val="24"/>
    </w:rPr>
  </w:style>
  <w:style w:type="paragraph" w:customStyle="1" w:styleId="regdefine">
    <w:name w:val="reg_define"/>
    <w:basedOn w:val="tableconfiguremiddle"/>
    <w:uiPriority w:val="99"/>
    <w:qFormat/>
    <w:pPr>
      <w:spacing w:before="60" w:after="60"/>
      <w:jc w:val="left"/>
    </w:pPr>
    <w:rPr>
      <w:b/>
      <w:i/>
      <w:color w:val="0000FF"/>
      <w:sz w:val="24"/>
    </w:rPr>
  </w:style>
  <w:style w:type="paragraph" w:customStyle="1" w:styleId="font5">
    <w:name w:val="font5"/>
    <w:basedOn w:val="a1"/>
    <w:uiPriority w:val="99"/>
    <w:qFormat/>
    <w:pPr>
      <w:adjustRightInd/>
      <w:snapToGrid/>
      <w:spacing w:before="100" w:beforeAutospacing="1" w:after="100" w:afterAutospacing="1" w:line="240" w:lineRule="auto"/>
      <w:jc w:val="left"/>
    </w:pPr>
    <w:rPr>
      <w:rFonts w:ascii="PMingLiU" w:eastAsia="PMingLiU" w:hAnsi="PMingLiU" w:cs="PMingLiU"/>
      <w:kern w:val="0"/>
      <w:sz w:val="18"/>
      <w:szCs w:val="18"/>
    </w:rPr>
  </w:style>
  <w:style w:type="paragraph" w:customStyle="1" w:styleId="font6">
    <w:name w:val="font6"/>
    <w:basedOn w:val="a1"/>
    <w:uiPriority w:val="99"/>
    <w:qFormat/>
    <w:pPr>
      <w:adjustRightInd/>
      <w:snapToGrid/>
      <w:spacing w:before="100" w:beforeAutospacing="1" w:after="100" w:afterAutospacing="1" w:line="240" w:lineRule="auto"/>
      <w:jc w:val="left"/>
    </w:pPr>
    <w:rPr>
      <w:rFonts w:eastAsia="PMingLiU" w:cs="Arial"/>
      <w:kern w:val="0"/>
      <w:sz w:val="18"/>
      <w:szCs w:val="18"/>
    </w:rPr>
  </w:style>
  <w:style w:type="paragraph" w:customStyle="1" w:styleId="xl24">
    <w:name w:val="xl24"/>
    <w:basedOn w:val="a1"/>
    <w:uiPriority w:val="99"/>
    <w:qFormat/>
    <w:pPr>
      <w:shd w:val="clear" w:color="auto" w:fill="FFFFFF"/>
      <w:adjustRightInd/>
      <w:snapToGrid/>
      <w:spacing w:before="100" w:beforeAutospacing="1" w:after="100" w:afterAutospacing="1" w:line="240" w:lineRule="auto"/>
      <w:jc w:val="left"/>
    </w:pPr>
    <w:rPr>
      <w:rFonts w:eastAsia="PMingLiU" w:cs="Arial"/>
      <w:kern w:val="0"/>
      <w:sz w:val="18"/>
      <w:szCs w:val="18"/>
    </w:rPr>
  </w:style>
  <w:style w:type="paragraph" w:customStyle="1" w:styleId="xl25">
    <w:name w:val="xl25"/>
    <w:basedOn w:val="a1"/>
    <w:uiPriority w:val="99"/>
    <w:qFormat/>
    <w:pPr>
      <w:pBdr>
        <w:top w:val="single" w:sz="4" w:space="0" w:color="000000"/>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6">
    <w:name w:val="xl26"/>
    <w:basedOn w:val="a1"/>
    <w:uiPriority w:val="99"/>
    <w:qFormat/>
    <w:pPr>
      <w:pBdr>
        <w:top w:val="single" w:sz="4" w:space="0" w:color="000000"/>
        <w:left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7">
    <w:name w:val="xl27"/>
    <w:basedOn w:val="a1"/>
    <w:uiPriority w:val="99"/>
    <w:qFormat/>
    <w:pPr>
      <w:pBdr>
        <w:top w:val="single" w:sz="12" w:space="0" w:color="000000"/>
        <w:left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8">
    <w:name w:val="xl28"/>
    <w:basedOn w:val="a1"/>
    <w:uiPriority w:val="99"/>
    <w:qFormat/>
    <w:pPr>
      <w:pBdr>
        <w:top w:val="single" w:sz="12" w:space="0" w:color="000000"/>
        <w:left w:val="single" w:sz="4"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9">
    <w:name w:val="xl29"/>
    <w:basedOn w:val="a1"/>
    <w:uiPriority w:val="99"/>
    <w:qFormat/>
    <w:pPr>
      <w:pBdr>
        <w:top w:val="single" w:sz="12"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0">
    <w:name w:val="xl30"/>
    <w:basedOn w:val="a1"/>
    <w:uiPriority w:val="99"/>
    <w:qFormat/>
    <w:pPr>
      <w:pBdr>
        <w:top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1">
    <w:name w:val="xl31"/>
    <w:basedOn w:val="a1"/>
    <w:uiPriority w:val="99"/>
    <w:qFormat/>
    <w:pPr>
      <w:pBdr>
        <w:top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2">
    <w:name w:val="xl32"/>
    <w:basedOn w:val="a1"/>
    <w:uiPriority w:val="99"/>
    <w:qFormat/>
    <w:pPr>
      <w:pBdr>
        <w:top w:val="single" w:sz="12" w:space="0" w:color="000000"/>
        <w:left w:val="single" w:sz="12"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3">
    <w:name w:val="xl33"/>
    <w:basedOn w:val="a1"/>
    <w:uiPriority w:val="99"/>
    <w:qFormat/>
    <w:pPr>
      <w:pBdr>
        <w:left w:val="single" w:sz="12"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4">
    <w:name w:val="xl34"/>
    <w:basedOn w:val="a1"/>
    <w:uiPriority w:val="99"/>
    <w:qFormat/>
    <w:pPr>
      <w:pBdr>
        <w:top w:val="single" w:sz="4" w:space="0" w:color="000000"/>
        <w:left w:val="single" w:sz="12"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5">
    <w:name w:val="xl35"/>
    <w:basedOn w:val="a1"/>
    <w:uiPriority w:val="99"/>
    <w:qFormat/>
    <w:pPr>
      <w:pBdr>
        <w:top w:val="single" w:sz="4" w:space="0" w:color="000000"/>
        <w:left w:val="single" w:sz="12"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6">
    <w:name w:val="xl36"/>
    <w:basedOn w:val="a1"/>
    <w:uiPriority w:val="99"/>
    <w:qFormat/>
    <w:pPr>
      <w:pBdr>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37">
    <w:name w:val="xl37"/>
    <w:basedOn w:val="a1"/>
    <w:uiPriority w:val="99"/>
    <w:qFormat/>
    <w:pPr>
      <w:pBdr>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38">
    <w:name w:val="xl38"/>
    <w:basedOn w:val="a1"/>
    <w:uiPriority w:val="99"/>
    <w:qFormat/>
    <w:pPr>
      <w:pBdr>
        <w:top w:val="single" w:sz="12"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9">
    <w:name w:val="xl39"/>
    <w:basedOn w:val="a1"/>
    <w:uiPriority w:val="99"/>
    <w:qFormat/>
    <w:pPr>
      <w:pBdr>
        <w:top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0">
    <w:name w:val="xl40"/>
    <w:basedOn w:val="a1"/>
    <w:uiPriority w:val="99"/>
    <w:qFormat/>
    <w:pPr>
      <w:pBdr>
        <w:top w:val="single" w:sz="12" w:space="0" w:color="000000"/>
        <w:left w:val="single" w:sz="4" w:space="0" w:color="80808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1">
    <w:name w:val="xl41"/>
    <w:basedOn w:val="a1"/>
    <w:uiPriority w:val="99"/>
    <w:qFormat/>
    <w:pPr>
      <w:pBdr>
        <w:top w:val="single" w:sz="4" w:space="0" w:color="000000"/>
        <w:left w:val="single" w:sz="4" w:space="0" w:color="80808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2">
    <w:name w:val="xl42"/>
    <w:basedOn w:val="a1"/>
    <w:uiPriority w:val="99"/>
    <w:qFormat/>
    <w:pPr>
      <w:pBdr>
        <w:top w:val="single" w:sz="12" w:space="0" w:color="000000"/>
        <w:left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3">
    <w:name w:val="xl43"/>
    <w:basedOn w:val="a1"/>
    <w:uiPriority w:val="99"/>
    <w:qFormat/>
    <w:pPr>
      <w:pBdr>
        <w:top w:val="single" w:sz="4" w:space="0" w:color="000000"/>
        <w:left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4">
    <w:name w:val="xl44"/>
    <w:basedOn w:val="a1"/>
    <w:uiPriority w:val="99"/>
    <w:qFormat/>
    <w:pPr>
      <w:pBdr>
        <w:top w:val="single" w:sz="12" w:space="0" w:color="000000"/>
        <w:left w:val="single" w:sz="4" w:space="0" w:color="80808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5">
    <w:name w:val="xl45"/>
    <w:basedOn w:val="a1"/>
    <w:uiPriority w:val="99"/>
    <w:qFormat/>
    <w:pPr>
      <w:pBdr>
        <w:top w:val="single" w:sz="4" w:space="0" w:color="000000"/>
        <w:left w:val="single" w:sz="4" w:space="0" w:color="80808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6">
    <w:name w:val="xl46"/>
    <w:basedOn w:val="a1"/>
    <w:uiPriority w:val="99"/>
    <w:qFormat/>
    <w:pPr>
      <w:pBdr>
        <w:left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47">
    <w:name w:val="xl47"/>
    <w:basedOn w:val="a1"/>
    <w:uiPriority w:val="99"/>
    <w:qFormat/>
    <w:pPr>
      <w:pBdr>
        <w:top w:val="single" w:sz="4" w:space="0" w:color="000000"/>
        <w:left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48">
    <w:name w:val="xl48"/>
    <w:basedOn w:val="a1"/>
    <w:uiPriority w:val="99"/>
    <w:qFormat/>
    <w:pPr>
      <w:pBdr>
        <w:top w:val="single" w:sz="4" w:space="0" w:color="000000"/>
        <w:left w:val="single" w:sz="4" w:space="0" w:color="000000"/>
        <w:bottom w:val="single" w:sz="12"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49">
    <w:name w:val="xl49"/>
    <w:basedOn w:val="a1"/>
    <w:uiPriority w:val="99"/>
    <w:qFormat/>
    <w:pPr>
      <w:pBdr>
        <w:top w:val="single" w:sz="4" w:space="0" w:color="000000"/>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8"/>
      <w:szCs w:val="18"/>
    </w:rPr>
  </w:style>
  <w:style w:type="paragraph" w:customStyle="1" w:styleId="xl50">
    <w:name w:val="xl50"/>
    <w:basedOn w:val="a1"/>
    <w:uiPriority w:val="99"/>
    <w:qFormat/>
    <w:pPr>
      <w:pBdr>
        <w:left w:val="single" w:sz="4" w:space="0" w:color="000000"/>
        <w:bottom w:val="single" w:sz="4"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51">
    <w:name w:val="xl51"/>
    <w:basedOn w:val="a1"/>
    <w:uiPriority w:val="99"/>
    <w:qFormat/>
    <w:pPr>
      <w:pBdr>
        <w:top w:val="single" w:sz="4" w:space="0" w:color="000000"/>
        <w:left w:val="single" w:sz="4" w:space="0" w:color="000000"/>
        <w:bottom w:val="single" w:sz="4"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2">
    <w:name w:val="xl52"/>
    <w:basedOn w:val="a1"/>
    <w:uiPriority w:val="99"/>
    <w:qFormat/>
    <w:pPr>
      <w:pBdr>
        <w:top w:val="single" w:sz="4" w:space="0" w:color="000000"/>
        <w:left w:val="single" w:sz="4" w:space="0" w:color="000000"/>
        <w:bottom w:val="single" w:sz="12"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3">
    <w:name w:val="xl53"/>
    <w:basedOn w:val="a1"/>
    <w:uiPriority w:val="99"/>
    <w:qFormat/>
    <w:pPr>
      <w:pBdr>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54">
    <w:name w:val="xl54"/>
    <w:basedOn w:val="a1"/>
    <w:uiPriority w:val="99"/>
    <w:qFormat/>
    <w:pPr>
      <w:pBdr>
        <w:top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5">
    <w:name w:val="xl55"/>
    <w:basedOn w:val="a1"/>
    <w:uiPriority w:val="99"/>
    <w:qFormat/>
    <w:pPr>
      <w:pBdr>
        <w:top w:val="single" w:sz="4" w:space="0" w:color="000000"/>
        <w:bottom w:val="single" w:sz="12"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6">
    <w:name w:val="xl56"/>
    <w:basedOn w:val="a1"/>
    <w:uiPriority w:val="99"/>
    <w:qFormat/>
    <w:pPr>
      <w:shd w:val="clear" w:color="auto" w:fill="FFFFFF"/>
      <w:adjustRightInd/>
      <w:snapToGrid/>
      <w:spacing w:before="100" w:beforeAutospacing="1" w:after="100" w:afterAutospacing="1" w:line="240" w:lineRule="auto"/>
      <w:jc w:val="left"/>
    </w:pPr>
    <w:rPr>
      <w:rFonts w:eastAsia="PMingLiU" w:cs="Arial"/>
      <w:b/>
      <w:bCs/>
      <w:kern w:val="0"/>
      <w:szCs w:val="20"/>
    </w:rPr>
  </w:style>
  <w:style w:type="paragraph" w:customStyle="1" w:styleId="xl57">
    <w:name w:val="xl57"/>
    <w:basedOn w:val="a1"/>
    <w:uiPriority w:val="99"/>
    <w:qFormat/>
    <w:pPr>
      <w:pBdr>
        <w:top w:val="single" w:sz="4" w:space="0" w:color="auto"/>
        <w:left w:val="single" w:sz="4" w:space="0" w:color="auto"/>
        <w:bottom w:val="single" w:sz="4" w:space="0" w:color="auto"/>
        <w:right w:val="single" w:sz="4" w:space="0" w:color="auto"/>
      </w:pBdr>
      <w:shd w:val="clear" w:color="auto" w:fill="FFFFFF"/>
      <w:adjustRightInd/>
      <w:snapToGrid/>
      <w:spacing w:before="100" w:beforeAutospacing="1" w:after="100" w:afterAutospacing="1" w:line="240" w:lineRule="auto"/>
      <w:jc w:val="left"/>
    </w:pPr>
    <w:rPr>
      <w:rFonts w:eastAsia="PMingLiU" w:cs="Arial"/>
      <w:b/>
      <w:bCs/>
      <w:kern w:val="0"/>
      <w:szCs w:val="20"/>
    </w:rPr>
  </w:style>
  <w:style w:type="paragraph" w:customStyle="1" w:styleId="xl58">
    <w:name w:val="xl58"/>
    <w:basedOn w:val="a1"/>
    <w:uiPriority w:val="99"/>
    <w:qFormat/>
    <w:pPr>
      <w:shd w:val="clear" w:color="auto" w:fill="FFFFFF"/>
      <w:adjustRightInd/>
      <w:snapToGrid/>
      <w:spacing w:before="100" w:beforeAutospacing="1" w:after="100" w:afterAutospacing="1" w:line="240" w:lineRule="auto"/>
      <w:jc w:val="right"/>
    </w:pPr>
    <w:rPr>
      <w:rFonts w:eastAsia="PMingLiU" w:cs="Arial"/>
      <w:b/>
      <w:bCs/>
      <w:kern w:val="0"/>
      <w:szCs w:val="20"/>
    </w:rPr>
  </w:style>
  <w:style w:type="paragraph" w:customStyle="1" w:styleId="xl59">
    <w:name w:val="xl59"/>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eastAsia="PMingLiU" w:cs="Arial"/>
      <w:b/>
      <w:bCs/>
      <w:kern w:val="0"/>
      <w:sz w:val="18"/>
      <w:szCs w:val="18"/>
    </w:rPr>
  </w:style>
  <w:style w:type="paragraph" w:customStyle="1" w:styleId="xl60">
    <w:name w:val="xl60"/>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eastAsia="PMingLiU" w:cs="Arial"/>
      <w:kern w:val="0"/>
      <w:sz w:val="18"/>
      <w:szCs w:val="18"/>
    </w:rPr>
  </w:style>
  <w:style w:type="paragraph" w:customStyle="1" w:styleId="xl61">
    <w:name w:val="xl61"/>
    <w:basedOn w:val="a1"/>
    <w:uiPriority w:val="99"/>
    <w:qFormat/>
    <w:pPr>
      <w:pBdr>
        <w:left w:val="single" w:sz="4"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62">
    <w:name w:val="xl62"/>
    <w:basedOn w:val="a1"/>
    <w:uiPriority w:val="99"/>
    <w:qFormat/>
    <w:pPr>
      <w:pBdr>
        <w:top w:val="single" w:sz="4" w:space="0" w:color="000000"/>
        <w:left w:val="single" w:sz="4"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63">
    <w:name w:val="xl63"/>
    <w:basedOn w:val="a1"/>
    <w:uiPriority w:val="99"/>
    <w:qFormat/>
    <w:pPr>
      <w:pBdr>
        <w:top w:val="single" w:sz="4" w:space="0" w:color="auto"/>
        <w:left w:val="single" w:sz="4" w:space="0" w:color="auto"/>
        <w:bottom w:val="single" w:sz="4" w:space="0" w:color="auto"/>
        <w:right w:val="single" w:sz="4" w:space="0" w:color="auto"/>
      </w:pBdr>
      <w:shd w:val="clear" w:color="auto" w:fill="FFFFFF"/>
      <w:adjustRightInd/>
      <w:snapToGrid/>
      <w:spacing w:before="100" w:beforeAutospacing="1" w:after="100" w:afterAutospacing="1" w:line="240" w:lineRule="auto"/>
      <w:jc w:val="left"/>
    </w:pPr>
    <w:rPr>
      <w:rFonts w:eastAsia="PMingLiU" w:cs="Arial"/>
      <w:b/>
      <w:bCs/>
      <w:kern w:val="0"/>
      <w:sz w:val="24"/>
    </w:rPr>
  </w:style>
  <w:style w:type="character" w:customStyle="1" w:styleId="afc">
    <w:name w:val="批注主题 字符"/>
    <w:basedOn w:val="aa"/>
    <w:link w:val="afb"/>
    <w:qFormat/>
    <w:rPr>
      <w:rFonts w:ascii="Arial" w:eastAsia="Arial" w:hAnsi="Arial"/>
      <w:b/>
      <w:bCs/>
      <w:kern w:val="2"/>
      <w:szCs w:val="24"/>
      <w:lang w:eastAsia="zh-TW"/>
    </w:rPr>
  </w:style>
  <w:style w:type="character" w:customStyle="1" w:styleId="FigureLabel">
    <w:name w:val="Figure Label"/>
    <w:basedOn w:val="a2"/>
    <w:qFormat/>
    <w:rPr>
      <w:b/>
    </w:rPr>
  </w:style>
  <w:style w:type="paragraph" w:customStyle="1" w:styleId="RegisterValueDescription">
    <w:name w:val="Register Value Description"/>
    <w:basedOn w:val="a1"/>
    <w:uiPriority w:val="99"/>
    <w:qFormat/>
    <w:pPr>
      <w:tabs>
        <w:tab w:val="left" w:pos="1440"/>
      </w:tabs>
      <w:ind w:left="1080" w:hanging="360"/>
      <w:jc w:val="left"/>
    </w:pPr>
    <w:rPr>
      <w:rFonts w:ascii="Times New Roman" w:eastAsia="PMingLiU" w:hAnsi="Times New Roman"/>
      <w:szCs w:val="20"/>
    </w:rPr>
  </w:style>
  <w:style w:type="table" w:customStyle="1" w:styleId="TableGrid1">
    <w:name w:val="Table Grid1"/>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2">
    <w:name w:val="Table Grid2"/>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3">
    <w:name w:val="Table Grid3"/>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4">
    <w:name w:val="Table Grid4"/>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5">
    <w:name w:val="Table Grid5"/>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6">
    <w:name w:val="Table Grid6"/>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7">
    <w:name w:val="Table Grid7"/>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8">
    <w:name w:val="Table Grid8"/>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paragraph" w:customStyle="1" w:styleId="MinorFeature">
    <w:name w:val="Minor Feature"/>
    <w:basedOn w:val="a1"/>
    <w:uiPriority w:val="99"/>
    <w:qFormat/>
    <w:pPr>
      <w:numPr>
        <w:numId w:val="7"/>
      </w:numPr>
      <w:jc w:val="left"/>
    </w:pPr>
  </w:style>
  <w:style w:type="table" w:customStyle="1" w:styleId="TableGrid109">
    <w:name w:val="Table Grid109"/>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0">
    <w:name w:val="Table Grid110"/>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1">
    <w:name w:val="Table Grid111"/>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2">
    <w:name w:val="Table Grid112"/>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3">
    <w:name w:val="Table Grid113"/>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4">
    <w:name w:val="Table Grid114"/>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5">
    <w:name w:val="Table Grid115"/>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6">
    <w:name w:val="Table Grid116"/>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7">
    <w:name w:val="Table Grid117"/>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76">
    <w:name w:val="Table Grid76"/>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paragraph" w:styleId="affa">
    <w:name w:val="No Spacing"/>
    <w:link w:val="affb"/>
    <w:uiPriority w:val="1"/>
    <w:qFormat/>
    <w:rPr>
      <w:rFonts w:ascii="Calibri" w:eastAsia="宋体" w:hAnsi="Calibri"/>
      <w:sz w:val="22"/>
      <w:szCs w:val="22"/>
      <w:lang w:eastAsia="en-US"/>
    </w:rPr>
  </w:style>
  <w:style w:type="character" w:customStyle="1" w:styleId="affb">
    <w:name w:val="无间隔 字符"/>
    <w:basedOn w:val="a2"/>
    <w:link w:val="affa"/>
    <w:uiPriority w:val="1"/>
    <w:qFormat/>
    <w:rPr>
      <w:rFonts w:ascii="Calibri" w:eastAsia="宋体" w:hAnsi="Calibri"/>
      <w:sz w:val="22"/>
      <w:szCs w:val="22"/>
      <w:lang w:eastAsia="en-US"/>
    </w:rPr>
  </w:style>
  <w:style w:type="character" w:customStyle="1" w:styleId="2Char">
    <w:name w:val="标题 2 Char"/>
    <w:basedOn w:val="a2"/>
    <w:uiPriority w:val="9"/>
    <w:qFormat/>
    <w:rPr>
      <w:rFonts w:ascii="Arial" w:hAnsi="Arial" w:cs="Arial"/>
      <w:b/>
      <w:color w:val="006EBC"/>
      <w:kern w:val="52"/>
      <w:sz w:val="28"/>
      <w:szCs w:val="48"/>
      <w:lang w:eastAsia="zh-TW"/>
    </w:rPr>
  </w:style>
  <w:style w:type="character" w:customStyle="1" w:styleId="3Char">
    <w:name w:val="标题 3 Char"/>
    <w:basedOn w:val="a2"/>
    <w:uiPriority w:val="9"/>
    <w:qFormat/>
    <w:rPr>
      <w:rFonts w:ascii="Arial" w:hAnsi="Arial" w:cs="Arial"/>
      <w:b/>
      <w:bCs/>
      <w:color w:val="006EBC"/>
      <w:kern w:val="52"/>
      <w:sz w:val="24"/>
      <w:szCs w:val="24"/>
      <w:lang w:eastAsia="zh-TW"/>
    </w:rPr>
  </w:style>
  <w:style w:type="character" w:customStyle="1" w:styleId="1Char">
    <w:name w:val="标题 1 Char"/>
    <w:basedOn w:val="a2"/>
    <w:uiPriority w:val="9"/>
    <w:qFormat/>
    <w:rPr>
      <w:rFonts w:ascii="Arial" w:hAnsi="Arial" w:cs="Arial"/>
      <w:b/>
      <w:bCs/>
      <w:color w:val="006EBC"/>
      <w:kern w:val="52"/>
      <w:sz w:val="32"/>
      <w:szCs w:val="52"/>
      <w:lang w:val="en-US" w:eastAsia="zh-TW" w:bidi="ar-SA"/>
    </w:rPr>
  </w:style>
  <w:style w:type="character" w:customStyle="1" w:styleId="4Char">
    <w:name w:val="标题 4 Char"/>
    <w:basedOn w:val="a2"/>
    <w:uiPriority w:val="9"/>
    <w:qFormat/>
    <w:rPr>
      <w:rFonts w:ascii="Arial" w:hAnsi="Arial" w:cs="Arial"/>
      <w:b/>
      <w:color w:val="006EBC"/>
      <w:kern w:val="52"/>
      <w:sz w:val="22"/>
      <w:szCs w:val="22"/>
      <w:lang w:eastAsia="zh-TW"/>
    </w:rPr>
  </w:style>
  <w:style w:type="character" w:customStyle="1" w:styleId="5Char">
    <w:name w:val="标题 5 Char"/>
    <w:basedOn w:val="a2"/>
    <w:uiPriority w:val="9"/>
    <w:qFormat/>
    <w:rPr>
      <w:rFonts w:ascii="Arial" w:hAnsi="Arial" w:cs="Arial"/>
      <w:b/>
      <w:color w:val="006EBC"/>
      <w:kern w:val="52"/>
      <w:lang w:eastAsia="zh-TW"/>
    </w:rPr>
  </w:style>
  <w:style w:type="character" w:customStyle="1" w:styleId="6Char">
    <w:name w:val="标题 6 Char"/>
    <w:basedOn w:val="a2"/>
    <w:uiPriority w:val="9"/>
    <w:qFormat/>
    <w:rPr>
      <w:rFonts w:ascii="Arial" w:hAnsi="Arial" w:cs="Arial"/>
      <w:bCs/>
      <w:color w:val="006EBC"/>
      <w:kern w:val="52"/>
      <w:lang w:eastAsia="zh-TW"/>
    </w:rPr>
  </w:style>
  <w:style w:type="table" w:customStyle="1" w:styleId="15">
    <w:name w:val="网格型1"/>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3"/>
    <w:qFormat/>
    <w:rPr>
      <w:rFonts w:ascii="Georgia" w:eastAsia="宋体" w:hAnsi="Georgia" w:cs="Georgia"/>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52">
    <w:name w:val="网格型5"/>
    <w:basedOn w:val="a3"/>
    <w:qFormat/>
    <w:rPr>
      <w:rFonts w:ascii="Georgia" w:eastAsia="Times New Roman" w:hAnsi="Georgia" w:cs="Georgia"/>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11">
    <w:name w:val="淺色網底 - 輔色 11"/>
    <w:basedOn w:val="a3"/>
    <w:uiPriority w:val="60"/>
    <w:qFormat/>
    <w:rPr>
      <w:color w:val="365F91"/>
      <w:lang w:eastAsia="zh-TW"/>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labellist">
    <w:name w:val="label_list"/>
    <w:basedOn w:val="a2"/>
    <w:qFormat/>
  </w:style>
  <w:style w:type="character" w:customStyle="1" w:styleId="fontstyle01">
    <w:name w:val="fontstyle01"/>
    <w:basedOn w:val="a2"/>
    <w:qFormat/>
    <w:rPr>
      <w:rFonts w:ascii="Arial" w:hAnsi="Arial" w:cs="Arial" w:hint="default"/>
      <w:color w:val="000000"/>
      <w:sz w:val="18"/>
      <w:szCs w:val="18"/>
    </w:rPr>
  </w:style>
  <w:style w:type="table" w:customStyle="1" w:styleId="62">
    <w:name w:val="网格型6"/>
    <w:basedOn w:val="a3"/>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Quote"/>
    <w:basedOn w:val="a1"/>
    <w:next w:val="a1"/>
    <w:link w:val="affd"/>
    <w:uiPriority w:val="29"/>
    <w:qFormat/>
    <w:pPr>
      <w:spacing w:before="200" w:after="160"/>
      <w:ind w:left="864" w:right="864"/>
      <w:jc w:val="center"/>
    </w:pPr>
    <w:rPr>
      <w:i/>
      <w:iCs/>
      <w:color w:val="404040" w:themeColor="text1" w:themeTint="BF"/>
    </w:rPr>
  </w:style>
  <w:style w:type="character" w:customStyle="1" w:styleId="affd">
    <w:name w:val="引用 字符"/>
    <w:basedOn w:val="a2"/>
    <w:link w:val="affc"/>
    <w:uiPriority w:val="29"/>
    <w:qFormat/>
    <w:rPr>
      <w:rFonts w:ascii="Arial" w:eastAsia="Arial" w:hAnsi="Arial"/>
      <w:i/>
      <w:iCs/>
      <w:color w:val="404040" w:themeColor="text1" w:themeTint="BF"/>
      <w:kern w:val="2"/>
      <w:szCs w:val="24"/>
      <w:lang w:eastAsia="zh-TW"/>
    </w:rPr>
  </w:style>
  <w:style w:type="paragraph" w:customStyle="1" w:styleId="xl88">
    <w:name w:val="xl88"/>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89">
    <w:name w:val="xl89"/>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0">
    <w:name w:val="xl90"/>
    <w:basedOn w:val="a1"/>
    <w:uiPriority w:val="99"/>
    <w:qFormat/>
    <w:pPr>
      <w:pBdr>
        <w:top w:val="single" w:sz="4" w:space="0" w:color="auto"/>
        <w:left w:val="single" w:sz="4" w:space="0" w:color="auto"/>
        <w:bottom w:val="single" w:sz="4" w:space="0" w:color="auto"/>
        <w:right w:val="single" w:sz="4" w:space="0" w:color="auto"/>
      </w:pBdr>
      <w:shd w:val="clear" w:color="000000" w:fill="FFFFFF"/>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1">
    <w:name w:val="xl91"/>
    <w:basedOn w:val="a1"/>
    <w:uiPriority w:val="99"/>
    <w:qFormat/>
    <w:pPr>
      <w:pBdr>
        <w:top w:val="single" w:sz="4" w:space="0" w:color="auto"/>
        <w:left w:val="single" w:sz="4" w:space="0" w:color="auto"/>
        <w:bottom w:val="single" w:sz="4" w:space="0" w:color="auto"/>
        <w:right w:val="single" w:sz="4" w:space="0" w:color="auto"/>
      </w:pBdr>
      <w:shd w:val="clear" w:color="000000" w:fill="BFBFBF"/>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2">
    <w:name w:val="xl92"/>
    <w:basedOn w:val="a1"/>
    <w:uiPriority w:val="99"/>
    <w:qFormat/>
    <w:pPr>
      <w:pBdr>
        <w:top w:val="single" w:sz="4" w:space="0" w:color="auto"/>
        <w:left w:val="single" w:sz="4" w:space="0" w:color="auto"/>
        <w:bottom w:val="single" w:sz="4" w:space="0" w:color="auto"/>
        <w:right w:val="single" w:sz="4" w:space="0" w:color="auto"/>
      </w:pBdr>
      <w:shd w:val="clear" w:color="000000" w:fill="FFFFFF"/>
      <w:adjustRightInd/>
      <w:snapToGrid/>
      <w:spacing w:before="100" w:beforeAutospacing="1" w:after="100" w:afterAutospacing="1" w:line="240" w:lineRule="auto"/>
      <w:jc w:val="center"/>
    </w:pPr>
    <w:rPr>
      <w:rFonts w:ascii="Calibri" w:eastAsia="Times New Roman" w:hAnsi="Calibri"/>
      <w:kern w:val="0"/>
      <w:sz w:val="16"/>
      <w:szCs w:val="16"/>
      <w:lang w:eastAsia="zh-CN"/>
    </w:rPr>
  </w:style>
  <w:style w:type="paragraph" w:customStyle="1" w:styleId="xl93">
    <w:name w:val="xl93"/>
    <w:basedOn w:val="a1"/>
    <w:uiPriority w:val="99"/>
    <w:qFormat/>
    <w:pPr>
      <w:pBdr>
        <w:top w:val="single" w:sz="4" w:space="0" w:color="auto"/>
        <w:left w:val="single" w:sz="4" w:space="0" w:color="auto"/>
        <w:bottom w:val="single" w:sz="4" w:space="0" w:color="auto"/>
        <w:right w:val="single" w:sz="4" w:space="0" w:color="auto"/>
      </w:pBdr>
      <w:shd w:val="clear" w:color="000000" w:fill="BFBFBF"/>
      <w:adjustRightInd/>
      <w:snapToGrid/>
      <w:spacing w:before="100" w:beforeAutospacing="1" w:after="100" w:afterAutospacing="1" w:line="240" w:lineRule="auto"/>
      <w:jc w:val="center"/>
    </w:pPr>
    <w:rPr>
      <w:rFonts w:ascii="Calibri" w:eastAsia="Times New Roman" w:hAnsi="Calibri"/>
      <w:kern w:val="0"/>
      <w:sz w:val="16"/>
      <w:szCs w:val="16"/>
      <w:lang w:eastAsia="zh-CN"/>
    </w:rPr>
  </w:style>
  <w:style w:type="character" w:customStyle="1" w:styleId="SC62536">
    <w:name w:val="SC.6.2536"/>
    <w:uiPriority w:val="99"/>
    <w:qFormat/>
    <w:rPr>
      <w:color w:val="000000"/>
      <w:sz w:val="20"/>
      <w:szCs w:val="20"/>
    </w:rPr>
  </w:style>
  <w:style w:type="character" w:customStyle="1" w:styleId="SC62625">
    <w:name w:val="SC.6.2625"/>
    <w:uiPriority w:val="99"/>
    <w:qFormat/>
    <w:rPr>
      <w:color w:val="000000"/>
      <w:sz w:val="16"/>
      <w:szCs w:val="16"/>
    </w:rPr>
  </w:style>
  <w:style w:type="character" w:customStyle="1" w:styleId="ac">
    <w:name w:val="正文文本 字符"/>
    <w:basedOn w:val="a2"/>
    <w:link w:val="ab"/>
    <w:uiPriority w:val="1"/>
    <w:qFormat/>
    <w:rPr>
      <w:rFonts w:ascii="Arial" w:eastAsia="Arial" w:hAnsi="Arial" w:cs="Arial"/>
      <w:lang w:eastAsia="en-US"/>
    </w:rPr>
  </w:style>
  <w:style w:type="character" w:customStyle="1" w:styleId="fontstyle11">
    <w:name w:val="fontstyle11"/>
    <w:basedOn w:val="a2"/>
    <w:qFormat/>
    <w:rPr>
      <w:rFonts w:ascii="ArialMT" w:hAnsi="ArialMT" w:hint="default"/>
      <w:color w:val="000000"/>
      <w:sz w:val="22"/>
      <w:szCs w:val="22"/>
    </w:rPr>
  </w:style>
  <w:style w:type="character" w:customStyle="1" w:styleId="fontstyle21">
    <w:name w:val="fontstyle21"/>
    <w:basedOn w:val="a2"/>
    <w:qFormat/>
    <w:rPr>
      <w:rFonts w:ascii="TimesLTStd-Roman" w:hAnsi="TimesLTStd-Roman" w:hint="default"/>
      <w:color w:val="000000"/>
      <w:sz w:val="28"/>
      <w:szCs w:val="28"/>
    </w:rPr>
  </w:style>
  <w:style w:type="character" w:customStyle="1" w:styleId="tgt">
    <w:name w:val="tgt"/>
    <w:basedOn w:val="a2"/>
    <w:qFormat/>
  </w:style>
  <w:style w:type="character" w:customStyle="1" w:styleId="fontstyle31">
    <w:name w:val="fontstyle31"/>
    <w:basedOn w:val="a2"/>
    <w:qFormat/>
    <w:rPr>
      <w:rFonts w:ascii="Century Schoolbook" w:hAnsi="Century Schoolbook" w:hint="default"/>
      <w:color w:val="000000"/>
      <w:sz w:val="20"/>
      <w:szCs w:val="20"/>
    </w:rPr>
  </w:style>
  <w:style w:type="paragraph" w:customStyle="1" w:styleId="msonormal0">
    <w:name w:val="msonormal"/>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paragraph" w:customStyle="1" w:styleId="xl82">
    <w:name w:val="xl82"/>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Arial" w:hAnsi="Arial" w:cs="Arial"/>
      <w:kern w:val="0"/>
      <w:sz w:val="24"/>
      <w:lang w:eastAsia="zh-CN"/>
    </w:rPr>
  </w:style>
  <w:style w:type="paragraph" w:customStyle="1" w:styleId="xl83">
    <w:name w:val="xl83"/>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4">
    <w:name w:val="xl84"/>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5">
    <w:name w:val="xl85"/>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6">
    <w:name w:val="xl86"/>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7">
    <w:name w:val="xl87"/>
    <w:basedOn w:val="a1"/>
    <w:uiPriority w:val="99"/>
    <w:qFormat/>
    <w:pPr>
      <w:adjustRightInd/>
      <w:snapToGrid/>
      <w:spacing w:before="100" w:beforeAutospacing="1" w:after="100" w:afterAutospacing="1" w:line="240" w:lineRule="auto"/>
      <w:jc w:val="center"/>
    </w:pPr>
    <w:rPr>
      <w:rFonts w:ascii="Arial" w:hAnsi="Arial" w:cs="Arial"/>
      <w:kern w:val="0"/>
      <w:sz w:val="24"/>
      <w:lang w:eastAsia="zh-CN"/>
    </w:rPr>
  </w:style>
  <w:style w:type="paragraph" w:customStyle="1" w:styleId="xl94">
    <w:name w:val="xl94"/>
    <w:basedOn w:val="a1"/>
    <w:uiPriority w:val="99"/>
    <w:qFormat/>
    <w:pPr>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95">
    <w:name w:val="xl95"/>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6">
    <w:name w:val="xl96"/>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7">
    <w:name w:val="xl97"/>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8">
    <w:name w:val="xl98"/>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99">
    <w:name w:val="xl99"/>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0">
    <w:name w:val="xl100"/>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left"/>
    </w:pPr>
    <w:rPr>
      <w:rFonts w:ascii="Arial" w:hAnsi="Arial" w:cs="Arial"/>
      <w:color w:val="FFFFFF"/>
      <w:kern w:val="0"/>
      <w:sz w:val="24"/>
      <w:lang w:eastAsia="zh-CN"/>
    </w:rPr>
  </w:style>
  <w:style w:type="paragraph" w:customStyle="1" w:styleId="xl101">
    <w:name w:val="xl101"/>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2">
    <w:name w:val="xl102"/>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103">
    <w:name w:val="xl103"/>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4">
    <w:name w:val="xl104"/>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left"/>
    </w:pPr>
    <w:rPr>
      <w:rFonts w:ascii="Arial" w:hAnsi="Arial" w:cs="Arial"/>
      <w:b/>
      <w:bCs/>
      <w:color w:val="FFFFFF"/>
      <w:kern w:val="0"/>
      <w:sz w:val="24"/>
      <w:lang w:eastAsia="zh-CN"/>
    </w:rPr>
  </w:style>
  <w:style w:type="paragraph" w:customStyle="1" w:styleId="xl105">
    <w:name w:val="xl105"/>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6">
    <w:name w:val="xl106"/>
    <w:basedOn w:val="a1"/>
    <w:uiPriority w:val="99"/>
    <w:qFormat/>
    <w:pPr>
      <w:pBdr>
        <w:top w:val="single" w:sz="4" w:space="0" w:color="auto"/>
        <w:left w:val="single" w:sz="4" w:space="0" w:color="auto"/>
        <w:bottom w:val="single" w:sz="4" w:space="0" w:color="auto"/>
        <w:right w:val="single" w:sz="4" w:space="0" w:color="auto"/>
      </w:pBdr>
      <w:shd w:val="clear" w:color="000000" w:fill="FFFF00"/>
      <w:adjustRightInd/>
      <w:snapToGrid/>
      <w:spacing w:before="100" w:beforeAutospacing="1" w:after="100" w:afterAutospacing="1" w:line="240" w:lineRule="auto"/>
      <w:jc w:val="center"/>
    </w:pPr>
    <w:rPr>
      <w:rFonts w:ascii="Arial" w:hAnsi="Arial" w:cs="Arial"/>
      <w:color w:val="FF0000"/>
      <w:kern w:val="0"/>
      <w:sz w:val="24"/>
      <w:lang w:eastAsia="zh-CN"/>
    </w:rPr>
  </w:style>
  <w:style w:type="paragraph" w:customStyle="1" w:styleId="xl107">
    <w:name w:val="xl107"/>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center"/>
    </w:pPr>
    <w:rPr>
      <w:rFonts w:ascii="Arial" w:hAnsi="Arial" w:cs="Arial"/>
      <w:b/>
      <w:bCs/>
      <w:color w:val="FFFFFF"/>
      <w:kern w:val="0"/>
      <w:sz w:val="24"/>
      <w:lang w:eastAsia="zh-CN"/>
    </w:rPr>
  </w:style>
  <w:style w:type="paragraph" w:customStyle="1" w:styleId="xl108">
    <w:name w:val="xl108"/>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ascii="Arial" w:hAnsi="Arial" w:cs="Arial"/>
      <w:color w:val="008000"/>
      <w:kern w:val="0"/>
      <w:sz w:val="24"/>
      <w:lang w:eastAsia="zh-CN"/>
    </w:rPr>
  </w:style>
  <w:style w:type="paragraph" w:customStyle="1" w:styleId="xl109">
    <w:name w:val="xl109"/>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0">
    <w:name w:val="xl110"/>
    <w:basedOn w:val="a1"/>
    <w:uiPriority w:val="99"/>
    <w:qFormat/>
    <w:pPr>
      <w:pBdr>
        <w:top w:val="single" w:sz="4" w:space="0" w:color="000000"/>
        <w:left w:val="single" w:sz="4" w:space="0" w:color="000000"/>
        <w:bottom w:val="single" w:sz="4" w:space="0" w:color="000000"/>
        <w:right w:val="single" w:sz="4" w:space="0" w:color="000000"/>
      </w:pBdr>
      <w:shd w:val="clear" w:color="000000" w:fill="D8D8D8"/>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1">
    <w:name w:val="xl111"/>
    <w:basedOn w:val="a1"/>
    <w:uiPriority w:val="99"/>
    <w:qFormat/>
    <w:pPr>
      <w:pBdr>
        <w:top w:val="single" w:sz="4" w:space="0" w:color="000000"/>
        <w:left w:val="single" w:sz="4" w:space="0" w:color="000000"/>
        <w:bottom w:val="single" w:sz="4" w:space="0" w:color="000000"/>
        <w:right w:val="single" w:sz="4" w:space="0" w:color="000000"/>
      </w:pBdr>
      <w:shd w:val="clear" w:color="000000" w:fill="80808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2">
    <w:name w:val="xl112"/>
    <w:basedOn w:val="a1"/>
    <w:uiPriority w:val="99"/>
    <w:qFormat/>
    <w:pPr>
      <w:pBdr>
        <w:top w:val="single" w:sz="4" w:space="0" w:color="000000"/>
        <w:left w:val="single" w:sz="4" w:space="0" w:color="000000"/>
        <w:bottom w:val="single" w:sz="4" w:space="0" w:color="000000"/>
        <w:right w:val="single" w:sz="4" w:space="0" w:color="000000"/>
      </w:pBdr>
      <w:shd w:val="clear" w:color="000000" w:fill="92D05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3">
    <w:name w:val="xl113"/>
    <w:basedOn w:val="a1"/>
    <w:uiPriority w:val="99"/>
    <w:qFormat/>
    <w:pPr>
      <w:pBdr>
        <w:top w:val="single" w:sz="4" w:space="0" w:color="000000"/>
        <w:left w:val="single" w:sz="4" w:space="0" w:color="000000"/>
        <w:bottom w:val="single" w:sz="4" w:space="0" w:color="000000"/>
        <w:right w:val="single" w:sz="4" w:space="0" w:color="000000"/>
      </w:pBdr>
      <w:shd w:val="clear" w:color="000000" w:fill="FABF8F"/>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4">
    <w:name w:val="xl114"/>
    <w:basedOn w:val="a1"/>
    <w:uiPriority w:val="99"/>
    <w:qFormat/>
    <w:pPr>
      <w:pBdr>
        <w:top w:val="single" w:sz="4" w:space="0" w:color="000000"/>
        <w:left w:val="single" w:sz="4" w:space="0" w:color="000000"/>
        <w:bottom w:val="single" w:sz="4" w:space="0" w:color="000000"/>
        <w:right w:val="single" w:sz="4" w:space="0" w:color="000000"/>
      </w:pBdr>
      <w:shd w:val="clear" w:color="000000" w:fill="E6B8B7"/>
      <w:adjustRightInd/>
      <w:snapToGrid/>
      <w:spacing w:before="100" w:beforeAutospacing="1" w:after="100" w:afterAutospacing="1" w:line="240" w:lineRule="auto"/>
      <w:jc w:val="left"/>
    </w:pPr>
    <w:rPr>
      <w:rFonts w:ascii="Arial" w:hAnsi="Arial" w:cs="Arial"/>
      <w:color w:val="008000"/>
      <w:kern w:val="0"/>
      <w:sz w:val="24"/>
      <w:lang w:eastAsia="zh-CN"/>
    </w:rPr>
  </w:style>
  <w:style w:type="paragraph" w:customStyle="1" w:styleId="xl115">
    <w:name w:val="xl115"/>
    <w:basedOn w:val="a1"/>
    <w:uiPriority w:val="99"/>
    <w:qFormat/>
    <w:pPr>
      <w:pBdr>
        <w:top w:val="single" w:sz="4" w:space="0" w:color="000000"/>
        <w:left w:val="single" w:sz="4" w:space="0" w:color="000000"/>
        <w:bottom w:val="single" w:sz="4" w:space="0" w:color="000000"/>
        <w:right w:val="single" w:sz="4" w:space="0" w:color="000000"/>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6">
    <w:name w:val="xl116"/>
    <w:basedOn w:val="a1"/>
    <w:uiPriority w:val="99"/>
    <w:qFormat/>
    <w:pPr>
      <w:pBdr>
        <w:top w:val="single" w:sz="4" w:space="0" w:color="000000"/>
        <w:left w:val="single" w:sz="4" w:space="0" w:color="000000"/>
        <w:bottom w:val="single" w:sz="4" w:space="0" w:color="000000"/>
        <w:right w:val="single" w:sz="4" w:space="0" w:color="000000"/>
      </w:pBdr>
      <w:shd w:val="clear" w:color="000000" w:fill="92D05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7">
    <w:name w:val="xl117"/>
    <w:basedOn w:val="a1"/>
    <w:uiPriority w:val="99"/>
    <w:qFormat/>
    <w:pPr>
      <w:pBdr>
        <w:top w:val="single" w:sz="4" w:space="0" w:color="000000"/>
        <w:left w:val="single" w:sz="4" w:space="0" w:color="000000"/>
        <w:bottom w:val="single" w:sz="4" w:space="0" w:color="000000"/>
        <w:right w:val="single" w:sz="4" w:space="0" w:color="000000"/>
      </w:pBdr>
      <w:shd w:val="clear" w:color="000000" w:fill="808080"/>
      <w:adjustRightInd/>
      <w:snapToGrid/>
      <w:spacing w:before="100" w:beforeAutospacing="1" w:after="100" w:afterAutospacing="1" w:line="240" w:lineRule="auto"/>
      <w:jc w:val="left"/>
    </w:pPr>
    <w:rPr>
      <w:rFonts w:ascii="Arial" w:hAnsi="Arial" w:cs="Arial"/>
      <w:color w:val="00B050"/>
      <w:kern w:val="0"/>
      <w:sz w:val="24"/>
      <w:lang w:eastAsia="zh-CN"/>
    </w:rPr>
  </w:style>
  <w:style w:type="character" w:customStyle="1" w:styleId="tlid-translation">
    <w:name w:val="tlid-translation"/>
    <w:basedOn w:val="a2"/>
    <w:qFormat/>
  </w:style>
  <w:style w:type="character" w:customStyle="1" w:styleId="skip">
    <w:name w:val="skip"/>
    <w:basedOn w:val="a2"/>
    <w:qFormat/>
  </w:style>
  <w:style w:type="character" w:customStyle="1" w:styleId="transsent">
    <w:name w:val="transsent"/>
    <w:basedOn w:val="a2"/>
    <w:qFormat/>
  </w:style>
  <w:style w:type="paragraph" w:customStyle="1" w:styleId="src">
    <w:name w:val="src"/>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character" w:customStyle="1" w:styleId="tran">
    <w:name w:val="tran"/>
    <w:basedOn w:val="a2"/>
    <w:qFormat/>
  </w:style>
  <w:style w:type="character" w:customStyle="1" w:styleId="apple-converted-space">
    <w:name w:val="apple-converted-space"/>
    <w:basedOn w:val="a2"/>
    <w:qFormat/>
  </w:style>
  <w:style w:type="character" w:customStyle="1" w:styleId="tgt1">
    <w:name w:val="tgt1"/>
    <w:basedOn w:val="a2"/>
    <w:qFormat/>
  </w:style>
  <w:style w:type="paragraph" w:customStyle="1" w:styleId="tgt0">
    <w:name w:val="_tgt"/>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character" w:customStyle="1" w:styleId="jlqj4b">
    <w:name w:val="jlqj4b"/>
    <w:basedOn w:val="a2"/>
    <w:qFormat/>
  </w:style>
  <w:style w:type="paragraph" w:customStyle="1" w:styleId="text">
    <w:name w:val="text"/>
    <w:basedOn w:val="a1"/>
    <w:link w:val="textChar"/>
    <w:qFormat/>
    <w:pPr>
      <w:keepLines/>
      <w:spacing w:line="240" w:lineRule="auto"/>
      <w:jc w:val="left"/>
      <w:textAlignment w:val="baseline"/>
    </w:pPr>
    <w:rPr>
      <w:rFonts w:cs="Arial"/>
      <w:sz w:val="16"/>
      <w:szCs w:val="16"/>
      <w:lang w:eastAsia="zh-CN"/>
    </w:rPr>
  </w:style>
  <w:style w:type="character" w:customStyle="1" w:styleId="textChar">
    <w:name w:val="text Char"/>
    <w:basedOn w:val="a2"/>
    <w:link w:val="text"/>
    <w:qFormat/>
    <w:rPr>
      <w:rFonts w:ascii="Century Schoolbook" w:eastAsia="宋体" w:hAnsi="Century Schoolbook" w:cs="Arial"/>
      <w:kern w:val="2"/>
      <w:sz w:val="16"/>
      <w:szCs w:val="16"/>
    </w:rPr>
  </w:style>
  <w:style w:type="character" w:customStyle="1" w:styleId="110">
    <w:name w:val="标题 1 字符1"/>
    <w:basedOn w:val="a2"/>
    <w:uiPriority w:val="9"/>
    <w:qFormat/>
    <w:rPr>
      <w:rFonts w:ascii="Century Schoolbook" w:eastAsia="宋体" w:hAnsi="Century Schoolbook"/>
      <w:b/>
      <w:bCs/>
      <w:kern w:val="44"/>
      <w:sz w:val="44"/>
      <w:szCs w:val="44"/>
      <w:lang w:eastAsia="zh-TW"/>
    </w:rPr>
  </w:style>
  <w:style w:type="character" w:customStyle="1" w:styleId="210">
    <w:name w:val="标题 2 字符1"/>
    <w:basedOn w:val="a2"/>
    <w:uiPriority w:val="9"/>
    <w:semiHidden/>
    <w:qFormat/>
    <w:rPr>
      <w:rFonts w:asciiTheme="majorHAnsi" w:eastAsiaTheme="majorEastAsia" w:hAnsiTheme="majorHAnsi" w:cstheme="majorBidi"/>
      <w:b/>
      <w:bCs/>
      <w:kern w:val="2"/>
      <w:sz w:val="32"/>
      <w:szCs w:val="32"/>
      <w:lang w:eastAsia="zh-TW"/>
    </w:rPr>
  </w:style>
  <w:style w:type="character" w:customStyle="1" w:styleId="310">
    <w:name w:val="标题 3 字符1"/>
    <w:basedOn w:val="a2"/>
    <w:uiPriority w:val="9"/>
    <w:semiHidden/>
    <w:qFormat/>
    <w:rPr>
      <w:rFonts w:ascii="Century Schoolbook" w:eastAsia="宋体" w:hAnsi="Century Schoolbook"/>
      <w:b/>
      <w:bCs/>
      <w:kern w:val="2"/>
      <w:sz w:val="32"/>
      <w:szCs w:val="32"/>
      <w:lang w:eastAsia="zh-TW"/>
    </w:rPr>
  </w:style>
  <w:style w:type="table" w:customStyle="1" w:styleId="72">
    <w:name w:val="网格型7"/>
    <w:basedOn w:val="a3"/>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列出段落 字符"/>
    <w:link w:val="aff7"/>
    <w:uiPriority w:val="34"/>
    <w:qFormat/>
    <w:locked/>
    <w:rPr>
      <w:rFonts w:ascii="Century Schoolbook" w:eastAsia="宋体" w:hAnsi="Century Schoolbook"/>
      <w:kern w:val="2"/>
      <w:szCs w:val="24"/>
      <w:lang w:eastAsia="zh-TW"/>
    </w:rPr>
  </w:style>
  <w:style w:type="character" w:customStyle="1" w:styleId="y2iqfc">
    <w:name w:val="y2iqfc"/>
    <w:basedOn w:val="a2"/>
    <w:qFormat/>
  </w:style>
  <w:style w:type="character" w:customStyle="1" w:styleId="fontstyle41">
    <w:name w:val="fontstyle41"/>
    <w:basedOn w:val="a2"/>
    <w:qFormat/>
    <w:rPr>
      <w:rFonts w:ascii="MicrosoftYaHei-Bold" w:hAnsi="MicrosoftYaHei-Bold" w:hint="default"/>
      <w:b/>
      <w:bCs/>
      <w:color w:val="000000"/>
      <w:sz w:val="34"/>
      <w:szCs w:val="34"/>
    </w:rPr>
  </w:style>
  <w:style w:type="character" w:customStyle="1" w:styleId="16">
    <w:name w:val="页眉 字符1"/>
    <w:basedOn w:val="a2"/>
    <w:qFormat/>
    <w:rPr>
      <w:rFonts w:ascii="Arial" w:eastAsia="Arial" w:hAnsi="Arial"/>
      <w:b/>
      <w:kern w:val="2"/>
      <w:sz w:val="32"/>
      <w:szCs w:val="24"/>
      <w:lang w:eastAsia="zh-TW"/>
    </w:rPr>
  </w:style>
  <w:style w:type="character" w:customStyle="1" w:styleId="17">
    <w:name w:val="页脚 字符1"/>
    <w:basedOn w:val="a2"/>
    <w:qFormat/>
    <w:rPr>
      <w:rFonts w:ascii="Arial" w:eastAsia="Arial" w:hAnsi="Arial"/>
      <w:kern w:val="2"/>
      <w:lang w:eastAsia="zh-TW"/>
    </w:rPr>
  </w:style>
  <w:style w:type="paragraph" w:customStyle="1" w:styleId="18">
    <w:name w:val="修订1"/>
    <w:hidden/>
    <w:uiPriority w:val="99"/>
    <w:semiHidden/>
    <w:qFormat/>
    <w:rPr>
      <w:rFonts w:ascii="Century Schoolbook" w:eastAsia="宋体" w:hAnsi="Century Schoolbook"/>
      <w:kern w:val="2"/>
      <w:szCs w:val="24"/>
      <w:lang w:eastAsia="zh-TW"/>
    </w:rPr>
  </w:style>
  <w:style w:type="character" w:customStyle="1" w:styleId="affe">
    <w:name w:val="表格 字符"/>
    <w:basedOn w:val="a2"/>
    <w:link w:val="afff"/>
    <w:qFormat/>
    <w:locked/>
    <w:rPr>
      <w:rFonts w:ascii="Arial" w:eastAsia="新宋体" w:hAnsi="Arial" w:cs="宋体"/>
      <w:color w:val="000000"/>
      <w:szCs w:val="24"/>
    </w:rPr>
  </w:style>
  <w:style w:type="paragraph" w:customStyle="1" w:styleId="afff">
    <w:name w:val="表格"/>
    <w:basedOn w:val="a1"/>
    <w:link w:val="affe"/>
    <w:qFormat/>
    <w:pPr>
      <w:adjustRightInd/>
      <w:snapToGrid/>
      <w:spacing w:line="240" w:lineRule="auto"/>
      <w:jc w:val="center"/>
    </w:pPr>
    <w:rPr>
      <w:rFonts w:ascii="Arial" w:eastAsia="新宋体" w:hAnsi="Arial" w:cs="宋体"/>
      <w:color w:val="000000"/>
      <w:kern w:val="0"/>
      <w:lang w:eastAsia="zh-CN"/>
    </w:rPr>
  </w:style>
  <w:style w:type="table" w:customStyle="1" w:styleId="111">
    <w:name w:val="古典型 11"/>
    <w:basedOn w:val="a3"/>
    <w:semiHidden/>
    <w:unhideWhenUsed/>
    <w:qFormat/>
    <w:pPr>
      <w:adjustRightInd w:val="0"/>
      <w:snapToGrid w:val="0"/>
      <w:spacing w:line="300" w:lineRule="auto"/>
      <w:jc w:val="both"/>
    </w:p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311">
    <w:name w:val="竖列型 31"/>
    <w:basedOn w:val="a3"/>
    <w:semiHidden/>
    <w:unhideWhenUsed/>
    <w:qFormat/>
    <w:pPr>
      <w:adjustRightInd w:val="0"/>
      <w:snapToGrid w:val="0"/>
      <w:spacing w:line="300" w:lineRule="auto"/>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customStyle="1" w:styleId="810">
    <w:name w:val="网格型 81"/>
    <w:basedOn w:val="a3"/>
    <w:semiHidden/>
    <w:unhideWhenUsed/>
    <w:qFormat/>
    <w:pPr>
      <w:adjustRightInd w:val="0"/>
      <w:snapToGrid w:val="0"/>
      <w:spacing w:line="30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83">
    <w:name w:val="网格型8"/>
    <w:basedOn w:val="a3"/>
    <w:qFormat/>
    <w:pPr>
      <w:keepLines/>
      <w:adjustRightInd w:val="0"/>
      <w:spacing w:line="360" w:lineRule="atLeast"/>
      <w:jc w:val="center"/>
    </w:pPr>
    <w:rPr>
      <w:rFonts w:ascii="Arial" w:eastAsia="Arial" w:hAnsi="Arial" w:cs="PMingLiU"/>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vAlign w:val="center"/>
    </w:tcPr>
    <w:tblStylePr w:type="firstRow">
      <w:rPr>
        <w:rFonts w:ascii="Arial" w:eastAsia="Arial" w:hAnsi="Arial" w:cs="Arial" w:hint="default"/>
        <w:b/>
        <w:sz w:val="20"/>
        <w:szCs w:val="20"/>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firstCol">
      <w:pPr>
        <w:wordWrap/>
        <w:jc w:val="both"/>
      </w:pPr>
      <w:rPr>
        <w:rFonts w:ascii="Arial" w:eastAsia="Arial" w:hAnsi="Arial" w:cs="Arial" w:hint="default"/>
        <w:sz w:val="20"/>
        <w:szCs w:val="20"/>
      </w:rPr>
    </w:tblStylePr>
  </w:style>
  <w:style w:type="table" w:customStyle="1" w:styleId="-111">
    <w:name w:val="淺色網底 - 輔色 111"/>
    <w:basedOn w:val="a3"/>
    <w:uiPriority w:val="60"/>
    <w:qFormat/>
    <w:rPr>
      <w:color w:val="365F91"/>
      <w:lang w:eastAsia="zh-TW"/>
    </w:rPr>
    <w:tblPr>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610">
    <w:name w:val="网格型61"/>
    <w:basedOn w:val="a3"/>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CU">
    <w:name w:val="MCU普通表格"/>
    <w:basedOn w:val="a3"/>
    <w:uiPriority w:val="99"/>
    <w:qFormat/>
    <w:pPr>
      <w:spacing w:line="300" w:lineRule="auto"/>
    </w:pPr>
    <w:rPr>
      <w:rFonts w:ascii="Century Schoolbook" w:eastAsia="宋体" w:hAnsi="Century Schoolbook"/>
      <w:sz w:val="18"/>
    </w:rPr>
    <w:tblPr>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jc w:val="center"/>
    </w:trPr>
    <w:tblStylePr w:type="firstRow">
      <w:rPr>
        <w:rFonts w:ascii="Bahnschrift Light Condensed" w:eastAsia="宋体" w:hAnsi="Bahnschrift Light Condensed"/>
        <w:b/>
        <w:i w:val="0"/>
        <w:sz w:val="18"/>
      </w:rPr>
      <w:tblPr/>
      <w:trPr>
        <w:tblHeader/>
      </w:trPr>
      <w:tcPr>
        <w:shd w:val="clear" w:color="auto" w:fill="09D2E7"/>
        <w:vAlign w:val="center"/>
      </w:tcPr>
    </w:tblStylePr>
  </w:style>
  <w:style w:type="table" w:customStyle="1" w:styleId="afff0">
    <w:name w:val="寄存器表格"/>
    <w:basedOn w:val="a3"/>
    <w:uiPriority w:val="99"/>
    <w:qFormat/>
    <w:pPr>
      <w:keepNext/>
      <w:widowControl w:val="0"/>
    </w:pPr>
    <w:rPr>
      <w:rFonts w:ascii="Century Schoolbook" w:eastAsia="宋体" w:hAnsi="Century Schoolbook"/>
      <w:sz w:val="16"/>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cantSplit/>
    </w:trPr>
    <w:tblStylePr w:type="firstCol">
      <w:rPr>
        <w:b/>
        <w:i w:val="0"/>
        <w:sz w:val="18"/>
      </w:rPr>
      <w:tblPr/>
      <w:tcPr>
        <w:shd w:val="clear" w:color="auto" w:fill="09D2E7"/>
      </w:tcPr>
    </w:tblStylePr>
  </w:style>
  <w:style w:type="table" w:customStyle="1" w:styleId="afff1">
    <w:name w:val="寄存器说明表"/>
    <w:basedOn w:val="a3"/>
    <w:uiPriority w:val="99"/>
    <w:qFormat/>
    <w:rPr>
      <w:rFonts w:ascii="Century Schoolbook" w:eastAsia="宋体" w:hAnsi="Century Schoolbook"/>
      <w:sz w:val="18"/>
    </w:rPr>
    <w:tblPr>
      <w:tblBorders>
        <w:top w:val="single" w:sz="12" w:space="0" w:color="auto"/>
        <w:bottom w:val="single" w:sz="12" w:space="0" w:color="auto"/>
        <w:insideH w:val="single" w:sz="6" w:space="0" w:color="auto"/>
      </w:tblBorders>
    </w:tblPr>
    <w:tblStylePr w:type="firstRow">
      <w:tblPr/>
      <w:trPr>
        <w:tblHeader/>
      </w:trPr>
      <w:tcPr>
        <w:shd w:val="clear" w:color="auto" w:fill="09D2E7"/>
      </w:tcPr>
    </w:tblStylePr>
  </w:style>
  <w:style w:type="character" w:customStyle="1" w:styleId="md-expand">
    <w:name w:val="md-expand"/>
    <w:basedOn w:val="a2"/>
    <w:qFormat/>
  </w:style>
  <w:style w:type="paragraph" w:customStyle="1" w:styleId="md-end-block">
    <w:name w:val="md-end-block"/>
    <w:basedOn w:val="a1"/>
    <w:qFormat/>
    <w:pPr>
      <w:adjustRightInd/>
      <w:snapToGrid/>
      <w:spacing w:before="100" w:beforeAutospacing="1" w:after="100" w:afterAutospacing="1" w:line="240" w:lineRule="auto"/>
      <w:jc w:val="left"/>
    </w:pPr>
    <w:rPr>
      <w:rFonts w:ascii="Times New Roman" w:eastAsia="Times New Roman" w:hAnsi="Times New Roman"/>
      <w:kern w:val="0"/>
      <w:sz w:val="24"/>
      <w:lang w:eastAsia="zh-CN"/>
    </w:rPr>
  </w:style>
  <w:style w:type="paragraph" w:customStyle="1" w:styleId="19">
    <w:name w:val="列出段落1"/>
    <w:basedOn w:val="a1"/>
    <w:qFormat/>
    <w:pPr>
      <w:spacing w:before="0" w:after="0"/>
      <w:ind w:firstLineChars="200" w:firstLine="420"/>
    </w:pPr>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A:\MCU\ATC\AC784x\AC7840x_demo&#35268;&#33539;&#36164;&#26009;\&#24212;&#29992;&#31508;&#35760;&#35268;&#33539;\MCU&#24212;&#29992;&#20363;&#31243;&#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B13556CF7BEBD248AC49B9E73D74520C" ma:contentTypeVersion="0" ma:contentTypeDescription="Create a new document." ma:contentTypeScope="" ma:versionID="0ebd83b1d3fe843c329794a753d8f493">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D4138-6D2A-441C-B082-E8C103C240CA}">
  <ds:schemaRefs>
    <ds:schemaRef ds:uri="http://schemas.microsoft.com/office/2006/metadata/properties"/>
  </ds:schemaRefs>
</ds:datastoreItem>
</file>

<file path=customXml/itemProps2.xml><?xml version="1.0" encoding="utf-8"?>
<ds:datastoreItem xmlns:ds="http://schemas.openxmlformats.org/officeDocument/2006/customXml" ds:itemID="{68D72A3A-B516-44B7-8CBB-C1EC4FF7FD4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1C4650D-6592-450F-AC61-D7DC48458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1D4D152B-8609-4DF2-A6D2-761668E58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MCU应用例程模板.dotx</Template>
  <TotalTime>39</TotalTime>
  <Pages>13</Pages>
  <Words>764</Words>
  <Characters>4359</Characters>
  <Application>Microsoft Office Word</Application>
  <DocSecurity>0</DocSecurity>
  <Lines>36</Lines>
  <Paragraphs>10</Paragraphs>
  <ScaleCrop>false</ScaleCrop>
  <Company>MediaTek Inc.,</Company>
  <LinksUpToDate>false</LinksUpToDate>
  <CharactersWithSpaces>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YGQ</dc:creator>
  <cp:lastModifiedBy>GY</cp:lastModifiedBy>
  <cp:revision>80</cp:revision>
  <cp:lastPrinted>2022-12-17T06:14:00Z</cp:lastPrinted>
  <dcterms:created xsi:type="dcterms:W3CDTF">2022-04-21T05:46:00Z</dcterms:created>
  <dcterms:modified xsi:type="dcterms:W3CDTF">2022-12-17T06:15:00Z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0x010100B13556CF7BEBD248AC49B9E73D74520C</vt:lpwstr>
  </property>
  <property fmtid="{D5CDD505-2E9C-101B-9397-08002B2CF9AE}" pid="3" name="_DocHome">
    <vt:i4>1892538148</vt:i4>
  </property>
  <property fmtid="{D5CDD505-2E9C-101B-9397-08002B2CF9AE}" pid="4" name="KSOProductBuildVer">
    <vt:lpwstr>2052-11.1.0.12302</vt:lpwstr>
  </property>
  <property fmtid="{D5CDD505-2E9C-101B-9397-08002B2CF9AE}" pid="5" name="ICV">
    <vt:lpwstr>B8D93403113647BFAB7BFB405A035B7A</vt:lpwstr>
  </property>
</Properties>
</file>